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696" w:rsidRPr="00C06CB4" w:rsidRDefault="00673696" w:rsidP="00366530">
      <w:pPr>
        <w:jc w:val="center"/>
        <w:rPr>
          <w:b/>
          <w:bCs/>
        </w:rPr>
      </w:pPr>
      <w:r>
        <w:rPr>
          <w:b/>
          <w:bCs/>
        </w:rPr>
        <w:t xml:space="preserve">2015-2016 </w:t>
      </w:r>
      <w:r w:rsidRPr="00C06CB4">
        <w:rPr>
          <w:b/>
          <w:bCs/>
        </w:rPr>
        <w:t xml:space="preserve"> EĞİTİM-ÖĞRETİM YILI ATATÜRK MESLEKİ VE TEKNİK ANADOLU LİSESİ 10. SINIFLAR MATEMATİK DERSİ 2. DÖNEM 2. SINAV</w:t>
      </w:r>
      <w:r w:rsidRPr="00C06CB4">
        <w:rPr>
          <w:b/>
          <w:bCs/>
        </w:rPr>
        <w:tab/>
      </w:r>
      <w:r w:rsidRPr="00C06CB4">
        <w:rPr>
          <w:b/>
          <w:bCs/>
        </w:rPr>
        <w:tab/>
      </w:r>
      <w:r w:rsidRPr="00C06CB4">
        <w:rPr>
          <w:b/>
          <w:bCs/>
        </w:rPr>
        <w:tab/>
        <w:t>A  GRUBU</w:t>
      </w:r>
    </w:p>
    <w:p w:rsidR="00673696" w:rsidRPr="00C06CB4" w:rsidRDefault="00673696">
      <w:pPr>
        <w:rPr>
          <w:b/>
          <w:bCs/>
        </w:rPr>
      </w:pPr>
      <w:r w:rsidRPr="00C06CB4">
        <w:rPr>
          <w:b/>
          <w:bCs/>
        </w:rPr>
        <w:t>AD-SOYAD:</w:t>
      </w:r>
      <w:r w:rsidRPr="00C06CB4">
        <w:rPr>
          <w:b/>
          <w:bCs/>
        </w:rPr>
        <w:tab/>
      </w:r>
      <w:r w:rsidRPr="00C06CB4">
        <w:rPr>
          <w:b/>
          <w:bCs/>
        </w:rPr>
        <w:tab/>
      </w:r>
      <w:r w:rsidRPr="00C06CB4">
        <w:rPr>
          <w:b/>
          <w:bCs/>
        </w:rPr>
        <w:tab/>
      </w:r>
      <w:r w:rsidRPr="00C06CB4">
        <w:rPr>
          <w:b/>
          <w:bCs/>
        </w:rPr>
        <w:tab/>
      </w:r>
      <w:r w:rsidRPr="00C06CB4">
        <w:rPr>
          <w:b/>
          <w:bCs/>
        </w:rPr>
        <w:tab/>
      </w:r>
      <w:r w:rsidRPr="00C06CB4">
        <w:rPr>
          <w:b/>
          <w:bCs/>
        </w:rPr>
        <w:tab/>
        <w:t>SINIF-NUMARA:</w:t>
      </w:r>
    </w:p>
    <w:tbl>
      <w:tblPr>
        <w:tblW w:w="107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6"/>
        <w:gridCol w:w="5528"/>
      </w:tblGrid>
      <w:tr w:rsidR="00673696" w:rsidRPr="00013136">
        <w:trPr>
          <w:trHeight w:val="6591"/>
        </w:trPr>
        <w:tc>
          <w:tcPr>
            <w:tcW w:w="5246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  <w:r w:rsidRPr="00013136">
              <w:rPr>
                <w:b/>
                <w:bCs/>
                <w:sz w:val="28"/>
                <w:szCs w:val="28"/>
              </w:rPr>
              <w:t>1-A)</w:t>
            </w:r>
            <w:r w:rsidRPr="00013136">
              <w:rPr>
                <w:b/>
                <w:bCs/>
              </w:rPr>
              <w:t xml:space="preserve">  Z= </w:t>
            </w:r>
            <w:r w:rsidRPr="00013136">
              <w:rPr>
                <w:b/>
                <w:bCs/>
              </w:rPr>
              <w:fldChar w:fldCharType="begin"/>
            </w:r>
            <w:r w:rsidRPr="00013136">
              <w:rPr>
                <w:b/>
                <w:bCs/>
              </w:rPr>
              <w:instrText xml:space="preserve"> QUOTE </w:instrText>
            </w:r>
            <w:r w:rsidRPr="00013136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14.25pt">
                  <v:imagedata r:id="rId5" o:title="" chromakey="white"/>
                </v:shape>
              </w:pict>
            </w:r>
            <w:r w:rsidRPr="00013136">
              <w:rPr>
                <w:b/>
                <w:bCs/>
              </w:rPr>
              <w:instrText xml:space="preserve"> </w:instrText>
            </w:r>
            <w:r w:rsidRPr="00013136">
              <w:rPr>
                <w:b/>
                <w:bCs/>
              </w:rPr>
              <w:fldChar w:fldCharType="separate"/>
            </w:r>
            <w:r w:rsidRPr="00013136">
              <w:pict>
                <v:shape id="_x0000_i1026" type="#_x0000_t75" style="width:27.75pt;height:14.25pt">
                  <v:imagedata r:id="rId5" o:title="" chromakey="white"/>
                </v:shape>
              </w:pict>
            </w:r>
            <w:r w:rsidRPr="00013136">
              <w:rPr>
                <w:b/>
                <w:bCs/>
              </w:rPr>
              <w:fldChar w:fldCharType="end"/>
            </w:r>
            <w:r w:rsidRPr="00013136">
              <w:rPr>
                <w:b/>
                <w:bCs/>
              </w:rPr>
              <w:t xml:space="preserve"> + </w:t>
            </w:r>
            <w:r w:rsidRPr="00013136">
              <w:rPr>
                <w:b/>
                <w:bCs/>
              </w:rPr>
              <w:fldChar w:fldCharType="begin"/>
            </w:r>
            <w:r w:rsidRPr="00013136">
              <w:rPr>
                <w:b/>
                <w:bCs/>
              </w:rPr>
              <w:instrText xml:space="preserve"> QUOTE </w:instrText>
            </w:r>
            <w:r w:rsidRPr="00013136">
              <w:pict>
                <v:shape id="_x0000_i1027" type="#_x0000_t75" style="width:27.75pt;height:14.25pt">
                  <v:imagedata r:id="rId6" o:title="" chromakey="white"/>
                </v:shape>
              </w:pict>
            </w:r>
            <w:r w:rsidRPr="00013136">
              <w:rPr>
                <w:b/>
                <w:bCs/>
              </w:rPr>
              <w:instrText xml:space="preserve"> </w:instrText>
            </w:r>
            <w:r w:rsidRPr="00013136">
              <w:rPr>
                <w:b/>
                <w:bCs/>
              </w:rPr>
              <w:fldChar w:fldCharType="separate"/>
            </w:r>
            <w:r w:rsidRPr="00013136">
              <w:pict>
                <v:shape id="_x0000_i1028" type="#_x0000_t75" style="width:27.75pt;height:14.25pt">
                  <v:imagedata r:id="rId6" o:title="" chromakey="white"/>
                </v:shape>
              </w:pict>
            </w:r>
            <w:r w:rsidRPr="00013136">
              <w:rPr>
                <w:b/>
                <w:bCs/>
              </w:rPr>
              <w:fldChar w:fldCharType="end"/>
            </w:r>
            <w:r w:rsidRPr="00013136">
              <w:rPr>
                <w:b/>
                <w:bCs/>
              </w:rPr>
              <w:t xml:space="preserve"> - </w:t>
            </w:r>
            <w:r w:rsidRPr="00013136">
              <w:rPr>
                <w:b/>
                <w:bCs/>
              </w:rPr>
              <w:fldChar w:fldCharType="begin"/>
            </w:r>
            <w:r w:rsidRPr="00013136">
              <w:rPr>
                <w:b/>
                <w:bCs/>
              </w:rPr>
              <w:instrText xml:space="preserve"> QUOTE </w:instrText>
            </w:r>
            <w:r w:rsidRPr="00013136">
              <w:pict>
                <v:shape id="_x0000_i1029" type="#_x0000_t75" style="width:21pt;height:14.25pt">
                  <v:imagedata r:id="rId7" o:title="" chromakey="white"/>
                </v:shape>
              </w:pict>
            </w:r>
            <w:r w:rsidRPr="00013136">
              <w:rPr>
                <w:b/>
                <w:bCs/>
              </w:rPr>
              <w:instrText xml:space="preserve"> </w:instrText>
            </w:r>
            <w:r w:rsidRPr="00013136">
              <w:rPr>
                <w:b/>
                <w:bCs/>
              </w:rPr>
              <w:fldChar w:fldCharType="separate"/>
            </w:r>
            <w:r w:rsidRPr="00013136">
              <w:pict>
                <v:shape id="_x0000_i1030" type="#_x0000_t75" style="width:21pt;height:14.25pt">
                  <v:imagedata r:id="rId7" o:title="" chromakey="white"/>
                </v:shape>
              </w:pict>
            </w:r>
            <w:r w:rsidRPr="00013136">
              <w:rPr>
                <w:b/>
                <w:bCs/>
              </w:rPr>
              <w:fldChar w:fldCharType="end"/>
            </w:r>
            <w:r w:rsidRPr="00013136">
              <w:rPr>
                <w:b/>
                <w:bCs/>
              </w:rPr>
              <w:t xml:space="preserve"> + </w:t>
            </w:r>
            <w:r w:rsidRPr="00013136">
              <w:rPr>
                <w:b/>
                <w:bCs/>
              </w:rPr>
              <w:fldChar w:fldCharType="begin"/>
            </w:r>
            <w:r w:rsidRPr="00013136">
              <w:rPr>
                <w:b/>
                <w:bCs/>
              </w:rPr>
              <w:instrText xml:space="preserve"> QUOTE </w:instrText>
            </w:r>
            <w:r w:rsidRPr="00013136">
              <w:pict>
                <v:shape id="_x0000_i1031" type="#_x0000_t75" style="width:21.75pt;height:14.25pt">
                  <v:imagedata r:id="rId8" o:title="" chromakey="white"/>
                </v:shape>
              </w:pict>
            </w:r>
            <w:r w:rsidRPr="00013136">
              <w:rPr>
                <w:b/>
                <w:bCs/>
              </w:rPr>
              <w:instrText xml:space="preserve"> </w:instrText>
            </w:r>
            <w:r w:rsidRPr="00013136">
              <w:rPr>
                <w:b/>
                <w:bCs/>
              </w:rPr>
              <w:fldChar w:fldCharType="separate"/>
            </w:r>
            <w:r w:rsidRPr="00013136">
              <w:pict>
                <v:shape id="_x0000_i1032" type="#_x0000_t75" style="width:21.75pt;height:14.25pt">
                  <v:imagedata r:id="rId8" o:title="" chromakey="white"/>
                </v:shape>
              </w:pict>
            </w:r>
            <w:r w:rsidRPr="00013136">
              <w:rPr>
                <w:b/>
                <w:bCs/>
              </w:rPr>
              <w:fldChar w:fldCharType="end"/>
            </w:r>
            <w:r w:rsidRPr="00013136">
              <w:rPr>
                <w:b/>
                <w:bCs/>
              </w:rPr>
              <w:t xml:space="preserve">   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13136">
              <w:rPr>
                <w:b/>
                <w:bCs/>
                <w:sz w:val="24"/>
                <w:szCs w:val="24"/>
              </w:rPr>
              <w:t xml:space="preserve">   karmaşık sayısı için  Re(z)+Im(z)=?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13136">
              <w:rPr>
                <w:b/>
                <w:bCs/>
                <w:sz w:val="24"/>
                <w:szCs w:val="24"/>
              </w:rPr>
              <w:t>B</w:t>
            </w:r>
            <w:r w:rsidRPr="00013136">
              <w:rPr>
                <w:b/>
                <w:bCs/>
                <w:sz w:val="28"/>
                <w:szCs w:val="28"/>
              </w:rPr>
              <w:t xml:space="preserve">)   </w:t>
            </w:r>
            <w:r w:rsidRPr="00013136">
              <w:rPr>
                <w:b/>
                <w:bCs/>
              </w:rPr>
              <w:t xml:space="preserve">   </w:t>
            </w:r>
            <w:r w:rsidRPr="00013136">
              <w:rPr>
                <w:b/>
                <w:bCs/>
                <w:sz w:val="28"/>
                <w:szCs w:val="28"/>
              </w:rPr>
              <w:t xml:space="preserve">i⁵⁸+ i¹⁵ + i⁶⁴ +i¹⁸¹ =?  </w:t>
            </w:r>
            <w:r w:rsidRPr="00013136">
              <w:rPr>
                <w:b/>
                <w:bCs/>
                <w:sz w:val="24"/>
                <w:szCs w:val="24"/>
              </w:rPr>
              <w:t>sonucunu bulunuz.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528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sz w:val="28"/>
                <w:szCs w:val="28"/>
              </w:rPr>
              <w:t>3)</w:t>
            </w:r>
            <w:r w:rsidRPr="00013136">
              <w:rPr>
                <w:b/>
                <w:bCs/>
              </w:rPr>
              <w:t xml:space="preserve">    </w:t>
            </w:r>
            <w:r w:rsidRPr="00013136">
              <w:rPr>
                <w:b/>
                <w:bCs/>
                <w:sz w:val="28"/>
                <w:szCs w:val="28"/>
              </w:rPr>
              <w:t>z₁= -5+i     ve    z₂=3-2i    ise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sz w:val="28"/>
                <w:szCs w:val="28"/>
              </w:rPr>
              <w:t xml:space="preserve"> 2z₁ - 3z₂ =?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sz w:val="28"/>
                <w:szCs w:val="28"/>
              </w:rPr>
              <w:t>z₁.z₂=?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sz w:val="28"/>
                <w:szCs w:val="28"/>
              </w:rPr>
              <w:t xml:space="preserve"> z₁̄ + z₂̄  = ?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673696" w:rsidRPr="00013136">
        <w:tc>
          <w:tcPr>
            <w:tcW w:w="5246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13136">
              <w:rPr>
                <w:b/>
                <w:bCs/>
                <w:sz w:val="28"/>
                <w:szCs w:val="28"/>
              </w:rPr>
              <w:t xml:space="preserve">    2)   y= (m-2)x²-6x+3  </w:t>
            </w:r>
            <w:r w:rsidRPr="00013136">
              <w:rPr>
                <w:b/>
                <w:bCs/>
                <w:sz w:val="24"/>
                <w:szCs w:val="24"/>
              </w:rPr>
              <w:t>parabolü x eksenini farklı iki noktada kesiyorsa m nin alabileceği en büyük tamsayı kaçtır?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528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13136">
              <w:rPr>
                <w:b/>
                <w:bCs/>
                <w:sz w:val="28"/>
                <w:szCs w:val="28"/>
              </w:rPr>
              <w:t xml:space="preserve"> 4)  y= x² +2x – 8 </w:t>
            </w:r>
            <w:r w:rsidRPr="00013136">
              <w:rPr>
                <w:b/>
                <w:bCs/>
                <w:sz w:val="24"/>
                <w:szCs w:val="24"/>
              </w:rPr>
              <w:t xml:space="preserve">  parabolünü, tepe noktasını ve ek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sz w:val="24"/>
                <w:szCs w:val="24"/>
              </w:rPr>
              <w:t>senleri kestiği noktaları bularak çiziniz.</w:t>
            </w: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673696" w:rsidRPr="00C06CB4" w:rsidRDefault="00673696">
      <w:pPr>
        <w:rPr>
          <w:b/>
          <w:bCs/>
        </w:rPr>
      </w:pPr>
    </w:p>
    <w:tbl>
      <w:tblPr>
        <w:tblW w:w="107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6"/>
        <w:gridCol w:w="5528"/>
      </w:tblGrid>
      <w:tr w:rsidR="00673696" w:rsidRPr="00013136">
        <w:tc>
          <w:tcPr>
            <w:tcW w:w="5246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 w:rsidRPr="00013136">
              <w:rPr>
                <w:b/>
                <w:bCs/>
                <w:sz w:val="28"/>
                <w:szCs w:val="28"/>
              </w:rPr>
              <w:t>5)</w:t>
            </w:r>
            <w:r w:rsidRPr="00013136">
              <w:rPr>
                <w:b/>
                <w:bCs/>
                <w:sz w:val="24"/>
                <w:szCs w:val="24"/>
              </w:rPr>
              <w:t xml:space="preserve"> Aşağıdaki parabolün denklemini yazınız.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noProof/>
                <w:sz w:val="28"/>
                <w:szCs w:val="28"/>
                <w:lang w:eastAsia="tr-TR"/>
              </w:rPr>
              <w:pict>
                <v:shape id="Resim 2" o:spid="_x0000_i1033" type="#_x0000_t75" style="width:142.5pt;height:99pt;visibility:visible">
                  <v:imagedata r:id="rId9" o:title=""/>
                </v:shape>
              </w:pic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noProof/>
                <w:sz w:val="28"/>
                <w:szCs w:val="28"/>
                <w:lang w:eastAsia="tr-TR"/>
              </w:rPr>
            </w:pPr>
            <w:r w:rsidRPr="00013136">
              <w:rPr>
                <w:b/>
                <w:bCs/>
                <w:sz w:val="28"/>
                <w:szCs w:val="28"/>
              </w:rPr>
              <w:t xml:space="preserve">8-A) 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noProof/>
                <w:sz w:val="28"/>
                <w:szCs w:val="28"/>
                <w:lang w:eastAsia="tr-TR"/>
              </w:rPr>
              <w:pict>
                <v:shape id="Resim 4" o:spid="_x0000_i1034" type="#_x0000_t75" style="width:232.5pt;height:68.25pt;visibility:visible">
                  <v:imagedata r:id="rId10" o:title=""/>
                </v:shape>
              </w:pict>
            </w: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sz w:val="28"/>
                <w:szCs w:val="28"/>
              </w:rPr>
              <w:t>B)</w:t>
            </w:r>
          </w:p>
          <w:p w:rsidR="00673696" w:rsidRPr="00013136" w:rsidRDefault="00673696" w:rsidP="00013136">
            <w:pPr>
              <w:spacing w:after="0" w:line="240" w:lineRule="auto"/>
              <w:rPr>
                <w:sz w:val="28"/>
                <w:szCs w:val="28"/>
              </w:rPr>
            </w:pPr>
            <w:r w:rsidRPr="00013136">
              <w:rPr>
                <w:noProof/>
                <w:sz w:val="28"/>
                <w:szCs w:val="28"/>
                <w:lang w:eastAsia="tr-TR"/>
              </w:rPr>
              <w:pict>
                <v:shape id="Resim 1" o:spid="_x0000_i1035" type="#_x0000_t75" style="width:248.25pt;height:47.25pt;visibility:visible">
                  <v:imagedata r:id="rId11" o:title=""/>
                </v:shape>
              </w:pict>
            </w:r>
          </w:p>
        </w:tc>
      </w:tr>
      <w:tr w:rsidR="00673696" w:rsidRPr="00013136">
        <w:tc>
          <w:tcPr>
            <w:tcW w:w="5246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sz w:val="28"/>
                <w:szCs w:val="28"/>
              </w:rPr>
              <w:t>6)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noProof/>
                <w:sz w:val="28"/>
                <w:szCs w:val="28"/>
                <w:lang w:eastAsia="tr-TR"/>
              </w:rPr>
              <w:pict>
                <v:shape id="Resim 3" o:spid="_x0000_i1036" type="#_x0000_t75" style="width:149.25pt;height:60.75pt;visibility:visible">
                  <v:imagedata r:id="rId12" o:title=""/>
                </v:shape>
              </w:pic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 w:rsidRPr="00013136">
              <w:rPr>
                <w:b/>
                <w:bCs/>
                <w:sz w:val="28"/>
                <w:szCs w:val="28"/>
              </w:rPr>
              <w:t xml:space="preserve">9) </w:t>
            </w:r>
            <w:r w:rsidRPr="00013136">
              <w:rPr>
                <w:b/>
                <w:bCs/>
                <w:sz w:val="24"/>
                <w:szCs w:val="24"/>
              </w:rPr>
              <w:t>Aşağıdaki ifadeyi sadeleştiriniz.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noProof/>
                <w:sz w:val="28"/>
                <w:szCs w:val="28"/>
                <w:lang w:eastAsia="tr-TR"/>
              </w:rPr>
              <w:pict>
                <v:shape id="Resim 5" o:spid="_x0000_i1037" type="#_x0000_t75" style="width:168.75pt;height:44.25pt;visibility:visible">
                  <v:imagedata r:id="rId13" o:title=""/>
                </v:shape>
              </w:pict>
            </w:r>
          </w:p>
        </w:tc>
      </w:tr>
      <w:tr w:rsidR="00673696" w:rsidRPr="00013136">
        <w:tc>
          <w:tcPr>
            <w:tcW w:w="5246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13136">
              <w:rPr>
                <w:b/>
                <w:bCs/>
                <w:sz w:val="28"/>
                <w:szCs w:val="28"/>
              </w:rPr>
              <w:t>7)    P(X)= -4x⁶+3x³-7x²-2</w:t>
            </w:r>
            <w:r w:rsidRPr="00013136">
              <w:rPr>
                <w:b/>
                <w:bCs/>
                <w:sz w:val="24"/>
                <w:szCs w:val="24"/>
              </w:rPr>
              <w:t xml:space="preserve">   polinomu için aşağıdakileri hesaplayınız: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13136">
              <w:rPr>
                <w:b/>
                <w:bCs/>
                <w:sz w:val="24"/>
                <w:szCs w:val="24"/>
              </w:rPr>
              <w:t>a) der(P(X)) =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13136">
              <w:rPr>
                <w:b/>
                <w:bCs/>
                <w:sz w:val="24"/>
                <w:szCs w:val="24"/>
              </w:rPr>
              <w:t>b)Başkatsayı =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13136">
              <w:rPr>
                <w:b/>
                <w:bCs/>
                <w:sz w:val="24"/>
                <w:szCs w:val="24"/>
              </w:rPr>
              <w:t>c)Terim Sayısı =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13136">
              <w:rPr>
                <w:b/>
                <w:bCs/>
                <w:sz w:val="24"/>
                <w:szCs w:val="24"/>
              </w:rPr>
              <w:t>d)Sabit Terim =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</w:rPr>
            </w:pPr>
            <w:r w:rsidRPr="00013136">
              <w:rPr>
                <w:b/>
                <w:bCs/>
                <w:sz w:val="24"/>
                <w:szCs w:val="24"/>
              </w:rPr>
              <w:t>e)Katsayılar Toplamı =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528" w:type="dxa"/>
          </w:tcPr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sz w:val="28"/>
                <w:szCs w:val="28"/>
              </w:rPr>
              <w:t>10)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sz w:val="28"/>
                <w:szCs w:val="28"/>
              </w:rPr>
              <w:t xml:space="preserve">A) </w:t>
            </w:r>
            <w:r w:rsidRPr="00013136">
              <w:rPr>
                <w:b/>
                <w:bCs/>
                <w:sz w:val="28"/>
                <w:szCs w:val="28"/>
              </w:rPr>
              <w:fldChar w:fldCharType="begin"/>
            </w:r>
            <w:r w:rsidRPr="00013136">
              <w:rPr>
                <w:b/>
                <w:bCs/>
                <w:sz w:val="28"/>
                <w:szCs w:val="28"/>
              </w:rPr>
              <w:instrText xml:space="preserve"> QUOTE </w:instrText>
            </w:r>
            <w:r w:rsidRPr="00013136">
              <w:pict>
                <v:shape id="_x0000_i1038" type="#_x0000_t75" style="width:230.25pt;height:24pt">
                  <v:imagedata r:id="rId14" o:title="" chromakey="white"/>
                </v:shape>
              </w:pict>
            </w:r>
            <w:r w:rsidRPr="00013136">
              <w:rPr>
                <w:b/>
                <w:bCs/>
                <w:sz w:val="28"/>
                <w:szCs w:val="28"/>
              </w:rPr>
              <w:instrText xml:space="preserve"> </w:instrText>
            </w:r>
            <w:r w:rsidRPr="00013136">
              <w:rPr>
                <w:b/>
                <w:bCs/>
                <w:sz w:val="28"/>
                <w:szCs w:val="28"/>
              </w:rPr>
              <w:fldChar w:fldCharType="separate"/>
            </w:r>
            <w:r w:rsidRPr="00013136">
              <w:pict>
                <v:shape id="_x0000_i1039" type="#_x0000_t75" style="width:230.25pt;height:24pt">
                  <v:imagedata r:id="rId14" o:title="" chromakey="white"/>
                </v:shape>
              </w:pict>
            </w:r>
            <w:r w:rsidRPr="00013136">
              <w:rPr>
                <w:b/>
                <w:bCs/>
                <w:sz w:val="28"/>
                <w:szCs w:val="28"/>
              </w:rPr>
              <w:fldChar w:fldCharType="end"/>
            </w:r>
          </w:p>
          <w:p w:rsidR="00673696" w:rsidRPr="00323CBA" w:rsidRDefault="00673696" w:rsidP="00885D32">
            <w:pPr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13136">
              <w:rPr>
                <w:b/>
                <w:bCs/>
                <w:sz w:val="28"/>
                <w:szCs w:val="28"/>
              </w:rPr>
              <w:t>B) a+b= 10  a.b= 7 olduğuna göre a</w:t>
            </w:r>
            <w:r w:rsidRPr="00013136">
              <w:rPr>
                <w:b/>
                <w:bCs/>
                <w:sz w:val="28"/>
                <w:szCs w:val="28"/>
                <w:vertAlign w:val="superscript"/>
              </w:rPr>
              <w:t>2</w:t>
            </w:r>
            <w:r w:rsidRPr="00013136">
              <w:rPr>
                <w:b/>
                <w:bCs/>
                <w:sz w:val="28"/>
                <w:szCs w:val="28"/>
              </w:rPr>
              <w:t>+b</w:t>
            </w:r>
            <w:r w:rsidRPr="00013136">
              <w:rPr>
                <w:b/>
                <w:bCs/>
                <w:sz w:val="28"/>
                <w:szCs w:val="28"/>
                <w:vertAlign w:val="superscript"/>
              </w:rPr>
              <w:t>2</w:t>
            </w:r>
            <w:r w:rsidRPr="00013136">
              <w:rPr>
                <w:b/>
                <w:bCs/>
                <w:sz w:val="28"/>
                <w:szCs w:val="28"/>
              </w:rPr>
              <w:t>=?</w:t>
            </w:r>
          </w:p>
          <w:p w:rsidR="00673696" w:rsidRPr="00013136" w:rsidRDefault="00673696" w:rsidP="0001313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</w:tbl>
    <w:p w:rsidR="00673696" w:rsidRPr="00323CBA" w:rsidRDefault="00673696">
      <w:pPr>
        <w:rPr>
          <w:b/>
          <w:bCs/>
        </w:rPr>
      </w:pPr>
      <w:r w:rsidRPr="00323CBA">
        <w:rPr>
          <w:b/>
          <w:bCs/>
        </w:rPr>
        <w:t>NOT: Her sorunun doğru cevabı 10 puan olup süre 40 dakikadır.   Arzu AVAN            Nevin B. AYDIN</w:t>
      </w:r>
      <w:r>
        <w:rPr>
          <w:b/>
          <w:bCs/>
        </w:rPr>
        <w:t xml:space="preserve"> </w:t>
      </w:r>
      <w:hyperlink r:id="rId15" w:history="1">
        <w:r>
          <w:rPr>
            <w:rStyle w:val="Hyperlink"/>
            <w:rFonts w:ascii="Times New Roman" w:hAnsi="Times New Roman" w:cs="Times New Roman"/>
            <w:sz w:val="18"/>
            <w:szCs w:val="18"/>
          </w:rPr>
          <w:t>http://www.sorubak.com/</w:t>
        </w:r>
      </w:hyperlink>
    </w:p>
    <w:sectPr w:rsidR="00673696" w:rsidRPr="00323CBA" w:rsidSect="004F61B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A5418"/>
    <w:multiLevelType w:val="hybridMultilevel"/>
    <w:tmpl w:val="AFBC3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F5D7E"/>
    <w:multiLevelType w:val="hybridMultilevel"/>
    <w:tmpl w:val="BCA8EC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D7607"/>
    <w:multiLevelType w:val="hybridMultilevel"/>
    <w:tmpl w:val="15B8A1D4"/>
    <w:lvl w:ilvl="0" w:tplc="752A2F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F021D"/>
    <w:multiLevelType w:val="hybridMultilevel"/>
    <w:tmpl w:val="B6926CB0"/>
    <w:lvl w:ilvl="0" w:tplc="ED36B49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04DF"/>
    <w:rsid w:val="00013136"/>
    <w:rsid w:val="00036603"/>
    <w:rsid w:val="00077338"/>
    <w:rsid w:val="00087B8A"/>
    <w:rsid w:val="00094E5B"/>
    <w:rsid w:val="000F6B49"/>
    <w:rsid w:val="001267FE"/>
    <w:rsid w:val="001467B3"/>
    <w:rsid w:val="001A2ED3"/>
    <w:rsid w:val="001A789A"/>
    <w:rsid w:val="001B0E74"/>
    <w:rsid w:val="001C7BA9"/>
    <w:rsid w:val="001D625E"/>
    <w:rsid w:val="00207152"/>
    <w:rsid w:val="00225BFC"/>
    <w:rsid w:val="002410E3"/>
    <w:rsid w:val="00245832"/>
    <w:rsid w:val="002640D3"/>
    <w:rsid w:val="002A6383"/>
    <w:rsid w:val="002D6AAD"/>
    <w:rsid w:val="002F3356"/>
    <w:rsid w:val="00304406"/>
    <w:rsid w:val="003126FE"/>
    <w:rsid w:val="00323CBA"/>
    <w:rsid w:val="00351219"/>
    <w:rsid w:val="0035258D"/>
    <w:rsid w:val="0035305B"/>
    <w:rsid w:val="00361955"/>
    <w:rsid w:val="00366530"/>
    <w:rsid w:val="003859C5"/>
    <w:rsid w:val="003B32D0"/>
    <w:rsid w:val="004220EC"/>
    <w:rsid w:val="00465831"/>
    <w:rsid w:val="00481AC6"/>
    <w:rsid w:val="004D1FBB"/>
    <w:rsid w:val="004F61B2"/>
    <w:rsid w:val="005464A5"/>
    <w:rsid w:val="00597681"/>
    <w:rsid w:val="005A65B2"/>
    <w:rsid w:val="005B7B09"/>
    <w:rsid w:val="005E75BB"/>
    <w:rsid w:val="00604177"/>
    <w:rsid w:val="00671AB8"/>
    <w:rsid w:val="00673696"/>
    <w:rsid w:val="006956CA"/>
    <w:rsid w:val="006E6525"/>
    <w:rsid w:val="0070206C"/>
    <w:rsid w:val="0076257F"/>
    <w:rsid w:val="0078273F"/>
    <w:rsid w:val="007A6CF0"/>
    <w:rsid w:val="007B04DF"/>
    <w:rsid w:val="007B16E6"/>
    <w:rsid w:val="007D04C0"/>
    <w:rsid w:val="007D627F"/>
    <w:rsid w:val="007F46C7"/>
    <w:rsid w:val="00815471"/>
    <w:rsid w:val="00880F78"/>
    <w:rsid w:val="00885D32"/>
    <w:rsid w:val="00886DB7"/>
    <w:rsid w:val="008C1102"/>
    <w:rsid w:val="00901B17"/>
    <w:rsid w:val="00903115"/>
    <w:rsid w:val="009353B9"/>
    <w:rsid w:val="0097388A"/>
    <w:rsid w:val="00980310"/>
    <w:rsid w:val="009823DD"/>
    <w:rsid w:val="009A55C3"/>
    <w:rsid w:val="009A5C10"/>
    <w:rsid w:val="00A0206E"/>
    <w:rsid w:val="00A430E0"/>
    <w:rsid w:val="00AB79F4"/>
    <w:rsid w:val="00AF3E73"/>
    <w:rsid w:val="00B234AB"/>
    <w:rsid w:val="00B3663E"/>
    <w:rsid w:val="00B52C2C"/>
    <w:rsid w:val="00B80868"/>
    <w:rsid w:val="00B9001C"/>
    <w:rsid w:val="00BA763B"/>
    <w:rsid w:val="00BB591B"/>
    <w:rsid w:val="00BF2606"/>
    <w:rsid w:val="00C06CB4"/>
    <w:rsid w:val="00C14EDF"/>
    <w:rsid w:val="00C44A3C"/>
    <w:rsid w:val="00C67895"/>
    <w:rsid w:val="00CC0AE4"/>
    <w:rsid w:val="00CC7361"/>
    <w:rsid w:val="00CE49EA"/>
    <w:rsid w:val="00CF38ED"/>
    <w:rsid w:val="00CF5D50"/>
    <w:rsid w:val="00D02ABC"/>
    <w:rsid w:val="00D442C9"/>
    <w:rsid w:val="00D50593"/>
    <w:rsid w:val="00D56B2C"/>
    <w:rsid w:val="00DA7044"/>
    <w:rsid w:val="00DB30E1"/>
    <w:rsid w:val="00DE37BD"/>
    <w:rsid w:val="00E1379D"/>
    <w:rsid w:val="00E13C80"/>
    <w:rsid w:val="00F11870"/>
    <w:rsid w:val="00F142DF"/>
    <w:rsid w:val="00F62756"/>
    <w:rsid w:val="00FA27D1"/>
    <w:rsid w:val="00FF7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11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B04D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C0AE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1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379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85D32"/>
    <w:rPr>
      <w:color w:val="808080"/>
    </w:rPr>
  </w:style>
  <w:style w:type="character" w:styleId="Hyperlink">
    <w:name w:val="Hyperlink"/>
    <w:basedOn w:val="DefaultParagraphFont"/>
    <w:uiPriority w:val="99"/>
    <w:rsid w:val="00AB79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181</Words>
  <Characters>1037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Kull</dc:creator>
  <cp:keywords>www.sorubak.com</cp:keywords>
  <dc:description/>
  <cp:lastModifiedBy>edanur</cp:lastModifiedBy>
  <cp:revision>6</cp:revision>
  <dcterms:created xsi:type="dcterms:W3CDTF">2015-05-18T11:11:00Z</dcterms:created>
  <dcterms:modified xsi:type="dcterms:W3CDTF">2016-05-22T12:00:00Z</dcterms:modified>
</cp:coreProperties>
</file>