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CF6" w:rsidRPr="00BB4FC0" w:rsidRDefault="007B0CF6" w:rsidP="00BB4FC0">
      <w:pPr>
        <w:spacing w:after="0"/>
        <w:jc w:val="center"/>
      </w:pPr>
      <w:r w:rsidRPr="00BB4FC0">
        <w:t>T.C.</w:t>
      </w:r>
    </w:p>
    <w:p w:rsidR="007B0CF6" w:rsidRPr="00BB4FC0" w:rsidRDefault="007B0CF6" w:rsidP="00BB4FC0">
      <w:pPr>
        <w:spacing w:after="0"/>
        <w:jc w:val="center"/>
      </w:pPr>
      <w:r w:rsidRPr="00BB4FC0">
        <w:t>MİLLÎ EĞİTİM BAKANLIĞI</w:t>
      </w:r>
    </w:p>
    <w:p w:rsidR="007B0CF6" w:rsidRDefault="007B0CF6" w:rsidP="00BB4FC0">
      <w:pPr>
        <w:spacing w:after="0"/>
        <w:jc w:val="center"/>
      </w:pPr>
      <w:r w:rsidRPr="00BB4FC0">
        <w:t>KONYA</w:t>
      </w:r>
      <w:r>
        <w:t xml:space="preserve"> - AKŞEHİR - İSMET İNÖNÜ MESLEKi VE TEKNi</w:t>
      </w:r>
      <w:r w:rsidRPr="00BB4FC0">
        <w:t>K ANADOLU L</w:t>
      </w:r>
      <w:r>
        <w:t>i</w:t>
      </w:r>
      <w:r w:rsidRPr="00BB4FC0">
        <w:t>SES</w:t>
      </w:r>
      <w:r>
        <w:t>i</w:t>
      </w:r>
    </w:p>
    <w:p w:rsidR="007B0CF6" w:rsidRDefault="007B0CF6" w:rsidP="00BB4FC0">
      <w:pPr>
        <w:spacing w:after="0"/>
        <w:jc w:val="center"/>
      </w:pPr>
      <w:r>
        <w:t xml:space="preserve">2016-2017 </w:t>
      </w:r>
      <w:r w:rsidRPr="00BF4DD5">
        <w:t xml:space="preserve"> EĞİTİM ÖĞRETİM YILI</w:t>
      </w:r>
    </w:p>
    <w:p w:rsidR="007B0CF6" w:rsidRDefault="007B0CF6" w:rsidP="00BB4FC0">
      <w:pPr>
        <w:spacing w:after="0"/>
        <w:jc w:val="center"/>
      </w:pPr>
      <w:r>
        <w:t>10.SINIF 1.DÖNEM 1. KİMYA SINAVI SORULARI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6"/>
        <w:gridCol w:w="1701"/>
        <w:gridCol w:w="850"/>
        <w:gridCol w:w="1134"/>
      </w:tblGrid>
      <w:tr w:rsidR="007B0CF6" w:rsidRPr="00E844AE">
        <w:tc>
          <w:tcPr>
            <w:tcW w:w="846" w:type="dxa"/>
          </w:tcPr>
          <w:p w:rsidR="007B0CF6" w:rsidRPr="00E844AE" w:rsidRDefault="007B0CF6" w:rsidP="00E844A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844AE">
              <w:rPr>
                <w:b/>
                <w:bCs/>
                <w:sz w:val="20"/>
                <w:szCs w:val="20"/>
              </w:rPr>
              <w:t>AD</w:t>
            </w:r>
          </w:p>
        </w:tc>
        <w:tc>
          <w:tcPr>
            <w:tcW w:w="1701" w:type="dxa"/>
          </w:tcPr>
          <w:p w:rsidR="007B0CF6" w:rsidRPr="00E844AE" w:rsidRDefault="007B0CF6" w:rsidP="00E844A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7B0CF6" w:rsidRPr="00E844AE" w:rsidRDefault="007B0CF6" w:rsidP="00E844A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844AE">
              <w:rPr>
                <w:b/>
                <w:bCs/>
                <w:sz w:val="20"/>
                <w:szCs w:val="20"/>
              </w:rPr>
              <w:t>SINIF</w:t>
            </w:r>
          </w:p>
        </w:tc>
        <w:tc>
          <w:tcPr>
            <w:tcW w:w="1134" w:type="dxa"/>
          </w:tcPr>
          <w:p w:rsidR="007B0CF6" w:rsidRPr="00E844AE" w:rsidRDefault="007B0CF6" w:rsidP="00E844A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B0CF6" w:rsidRPr="00E844AE">
        <w:tc>
          <w:tcPr>
            <w:tcW w:w="846" w:type="dxa"/>
          </w:tcPr>
          <w:p w:rsidR="007B0CF6" w:rsidRPr="00E844AE" w:rsidRDefault="007B0CF6" w:rsidP="00E844A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844AE">
              <w:rPr>
                <w:b/>
                <w:bCs/>
                <w:sz w:val="20"/>
                <w:szCs w:val="20"/>
              </w:rPr>
              <w:t>SOYAD</w:t>
            </w:r>
          </w:p>
        </w:tc>
        <w:tc>
          <w:tcPr>
            <w:tcW w:w="1701" w:type="dxa"/>
          </w:tcPr>
          <w:p w:rsidR="007B0CF6" w:rsidRPr="00E844AE" w:rsidRDefault="007B0CF6" w:rsidP="00E844A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7B0CF6" w:rsidRPr="00E844AE" w:rsidRDefault="007B0CF6" w:rsidP="00E844A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844AE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34" w:type="dxa"/>
          </w:tcPr>
          <w:p w:rsidR="007B0CF6" w:rsidRPr="00E844AE" w:rsidRDefault="007B0CF6" w:rsidP="00E844A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7B0CF6" w:rsidRDefault="007B0CF6" w:rsidP="00BB4FC0">
      <w:pPr>
        <w:spacing w:after="0"/>
        <w:jc w:val="center"/>
      </w:pPr>
    </w:p>
    <w:p w:rsidR="007B0CF6" w:rsidRDefault="007B0CF6" w:rsidP="00BB4FC0">
      <w:pPr>
        <w:spacing w:after="0"/>
        <w:jc w:val="center"/>
      </w:pPr>
    </w:p>
    <w:tbl>
      <w:tblPr>
        <w:tblW w:w="90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2"/>
        <w:gridCol w:w="655"/>
        <w:gridCol w:w="656"/>
        <w:gridCol w:w="656"/>
        <w:gridCol w:w="656"/>
        <w:gridCol w:w="655"/>
        <w:gridCol w:w="656"/>
        <w:gridCol w:w="656"/>
        <w:gridCol w:w="656"/>
        <w:gridCol w:w="656"/>
        <w:gridCol w:w="881"/>
        <w:gridCol w:w="927"/>
      </w:tblGrid>
      <w:tr w:rsidR="007B0CF6" w:rsidRPr="00E844AE">
        <w:trPr>
          <w:trHeight w:val="380"/>
        </w:trPr>
        <w:tc>
          <w:tcPr>
            <w:tcW w:w="1352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</w:rPr>
            </w:pPr>
            <w:r w:rsidRPr="00E844AE">
              <w:rPr>
                <w:b/>
                <w:bCs/>
              </w:rPr>
              <w:t>Soru</w:t>
            </w:r>
          </w:p>
        </w:tc>
        <w:tc>
          <w:tcPr>
            <w:tcW w:w="655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E844A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E844AE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E844AE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E844AE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655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E844AE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E844AE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E844AE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E844AE"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E844AE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881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E844AE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927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E844AE">
              <w:rPr>
                <w:b/>
                <w:bCs/>
                <w:i/>
                <w:iCs/>
              </w:rPr>
              <w:t>Toplam</w:t>
            </w:r>
          </w:p>
        </w:tc>
      </w:tr>
      <w:tr w:rsidR="007B0CF6" w:rsidRPr="00E844AE">
        <w:trPr>
          <w:trHeight w:val="307"/>
        </w:trPr>
        <w:tc>
          <w:tcPr>
            <w:tcW w:w="1352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</w:rPr>
            </w:pPr>
            <w:r w:rsidRPr="00E844AE">
              <w:rPr>
                <w:b/>
                <w:bCs/>
              </w:rPr>
              <w:t>Puan</w:t>
            </w:r>
          </w:p>
        </w:tc>
        <w:tc>
          <w:tcPr>
            <w:tcW w:w="655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</w:rPr>
            </w:pPr>
            <w:r w:rsidRPr="00E844AE">
              <w:rPr>
                <w:b/>
                <w:bCs/>
              </w:rPr>
              <w:t>10</w:t>
            </w: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</w:rPr>
            </w:pPr>
            <w:r w:rsidRPr="00E844AE">
              <w:rPr>
                <w:b/>
                <w:bCs/>
              </w:rPr>
              <w:t>10</w:t>
            </w: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</w:rPr>
            </w:pPr>
            <w:r w:rsidRPr="00E844AE">
              <w:rPr>
                <w:b/>
                <w:bCs/>
              </w:rPr>
              <w:t>10</w:t>
            </w: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</w:rPr>
            </w:pPr>
            <w:r w:rsidRPr="00E844AE">
              <w:rPr>
                <w:b/>
                <w:bCs/>
              </w:rPr>
              <w:t>10</w:t>
            </w:r>
          </w:p>
        </w:tc>
        <w:tc>
          <w:tcPr>
            <w:tcW w:w="655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</w:rPr>
            </w:pPr>
            <w:r w:rsidRPr="00E844AE">
              <w:rPr>
                <w:b/>
                <w:bCs/>
              </w:rPr>
              <w:t>10</w:t>
            </w: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</w:rPr>
            </w:pPr>
            <w:r w:rsidRPr="00E844AE">
              <w:rPr>
                <w:b/>
                <w:bCs/>
              </w:rPr>
              <w:t>10</w:t>
            </w: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</w:rPr>
            </w:pPr>
            <w:r w:rsidRPr="00E844AE">
              <w:rPr>
                <w:b/>
                <w:bCs/>
              </w:rPr>
              <w:t>10</w:t>
            </w: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</w:rPr>
            </w:pPr>
            <w:r w:rsidRPr="00E844AE">
              <w:rPr>
                <w:b/>
                <w:bCs/>
              </w:rPr>
              <w:t>10</w:t>
            </w: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</w:rPr>
            </w:pPr>
            <w:r w:rsidRPr="00E844AE">
              <w:rPr>
                <w:b/>
                <w:bCs/>
              </w:rPr>
              <w:t>10</w:t>
            </w:r>
          </w:p>
        </w:tc>
        <w:tc>
          <w:tcPr>
            <w:tcW w:w="881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</w:rPr>
            </w:pPr>
            <w:r w:rsidRPr="00E844AE">
              <w:rPr>
                <w:b/>
                <w:bCs/>
              </w:rPr>
              <w:t>10</w:t>
            </w:r>
          </w:p>
        </w:tc>
        <w:tc>
          <w:tcPr>
            <w:tcW w:w="927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</w:rPr>
            </w:pPr>
            <w:r w:rsidRPr="00E844AE">
              <w:rPr>
                <w:b/>
                <w:bCs/>
              </w:rPr>
              <w:t>100</w:t>
            </w:r>
          </w:p>
        </w:tc>
      </w:tr>
      <w:tr w:rsidR="007B0CF6" w:rsidRPr="00E844AE">
        <w:trPr>
          <w:trHeight w:val="286"/>
        </w:trPr>
        <w:tc>
          <w:tcPr>
            <w:tcW w:w="1352" w:type="dxa"/>
          </w:tcPr>
          <w:p w:rsidR="007B0CF6" w:rsidRPr="00E844AE" w:rsidRDefault="007B0CF6" w:rsidP="00D41E4C">
            <w:pPr>
              <w:spacing w:after="0"/>
              <w:jc w:val="center"/>
              <w:rPr>
                <w:b/>
                <w:bCs/>
              </w:rPr>
            </w:pPr>
            <w:r w:rsidRPr="00E844AE">
              <w:rPr>
                <w:b/>
                <w:bCs/>
              </w:rPr>
              <w:t>Öğrenci Puanı</w:t>
            </w:r>
          </w:p>
        </w:tc>
        <w:tc>
          <w:tcPr>
            <w:tcW w:w="655" w:type="dxa"/>
          </w:tcPr>
          <w:p w:rsidR="007B0CF6" w:rsidRPr="00E844AE" w:rsidRDefault="007B0CF6" w:rsidP="00D41E4C">
            <w:pPr>
              <w:spacing w:after="0"/>
              <w:jc w:val="center"/>
            </w:pP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</w:pP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</w:pP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</w:pPr>
          </w:p>
        </w:tc>
        <w:tc>
          <w:tcPr>
            <w:tcW w:w="655" w:type="dxa"/>
          </w:tcPr>
          <w:p w:rsidR="007B0CF6" w:rsidRPr="00E844AE" w:rsidRDefault="007B0CF6" w:rsidP="00D41E4C">
            <w:pPr>
              <w:spacing w:after="0"/>
              <w:jc w:val="center"/>
            </w:pP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</w:pP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</w:pP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</w:pPr>
          </w:p>
        </w:tc>
        <w:tc>
          <w:tcPr>
            <w:tcW w:w="656" w:type="dxa"/>
          </w:tcPr>
          <w:p w:rsidR="007B0CF6" w:rsidRPr="00E844AE" w:rsidRDefault="007B0CF6" w:rsidP="00D41E4C">
            <w:pPr>
              <w:spacing w:after="0"/>
              <w:jc w:val="center"/>
            </w:pPr>
          </w:p>
        </w:tc>
        <w:tc>
          <w:tcPr>
            <w:tcW w:w="881" w:type="dxa"/>
          </w:tcPr>
          <w:p w:rsidR="007B0CF6" w:rsidRPr="00E844AE" w:rsidRDefault="007B0CF6" w:rsidP="00D41E4C">
            <w:pPr>
              <w:spacing w:after="0"/>
              <w:jc w:val="center"/>
            </w:pPr>
          </w:p>
        </w:tc>
        <w:tc>
          <w:tcPr>
            <w:tcW w:w="927" w:type="dxa"/>
          </w:tcPr>
          <w:p w:rsidR="007B0CF6" w:rsidRPr="00E844AE" w:rsidRDefault="007B0CF6" w:rsidP="00D41E4C">
            <w:pPr>
              <w:spacing w:after="0"/>
              <w:jc w:val="center"/>
            </w:pPr>
          </w:p>
        </w:tc>
        <w:bookmarkStart w:id="0" w:name="_GoBack"/>
        <w:bookmarkEnd w:id="0"/>
      </w:tr>
    </w:tbl>
    <w:p w:rsidR="007B0CF6" w:rsidRDefault="007B0CF6" w:rsidP="00BB4FC0">
      <w:pPr>
        <w:spacing w:after="0"/>
        <w:jc w:val="center"/>
      </w:pPr>
    </w:p>
    <w:p w:rsidR="007B0CF6" w:rsidRDefault="007B0CF6" w:rsidP="00BB4FC0">
      <w:pPr>
        <w:spacing w:after="0"/>
      </w:pPr>
      <w:r>
        <w:t>1)Aşağıdaki ifadelerdeki boşluklara tablodaki kelimelerden uygun olanları yerleştiriniz.</w:t>
      </w:r>
    </w:p>
    <w:p w:rsidR="007B0CF6" w:rsidRDefault="007B0CF6" w:rsidP="00BB4FC0">
      <w:pPr>
        <w:spacing w:after="0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20"/>
        <w:gridCol w:w="3021"/>
        <w:gridCol w:w="3021"/>
      </w:tblGrid>
      <w:tr w:rsidR="007B0CF6" w:rsidRPr="00E844AE">
        <w:tc>
          <w:tcPr>
            <w:tcW w:w="3020" w:type="dxa"/>
          </w:tcPr>
          <w:p w:rsidR="007B0CF6" w:rsidRPr="00E844AE" w:rsidRDefault="007B0CF6" w:rsidP="00E844AE">
            <w:pPr>
              <w:spacing w:after="0" w:line="240" w:lineRule="auto"/>
            </w:pPr>
            <w:r w:rsidRPr="00E844AE">
              <w:t>renksiz/pembe</w:t>
            </w:r>
          </w:p>
        </w:tc>
        <w:tc>
          <w:tcPr>
            <w:tcW w:w="3021" w:type="dxa"/>
          </w:tcPr>
          <w:p w:rsidR="007B0CF6" w:rsidRPr="00E844AE" w:rsidRDefault="007B0CF6" w:rsidP="00E844AE">
            <w:pPr>
              <w:spacing w:after="0" w:line="240" w:lineRule="auto"/>
            </w:pPr>
            <w:r w:rsidRPr="00E844AE">
              <w:t>elektrik akımını</w:t>
            </w:r>
          </w:p>
        </w:tc>
        <w:tc>
          <w:tcPr>
            <w:tcW w:w="3021" w:type="dxa"/>
          </w:tcPr>
          <w:p w:rsidR="007B0CF6" w:rsidRPr="00E844AE" w:rsidRDefault="007B0CF6" w:rsidP="00E844AE">
            <w:pPr>
              <w:spacing w:after="0" w:line="240" w:lineRule="auto"/>
            </w:pPr>
            <w:r w:rsidRPr="00E844AE">
              <w:t>nötralleşme tepkimesi</w:t>
            </w:r>
          </w:p>
        </w:tc>
      </w:tr>
      <w:tr w:rsidR="007B0CF6" w:rsidRPr="00E844AE">
        <w:tc>
          <w:tcPr>
            <w:tcW w:w="3020" w:type="dxa"/>
          </w:tcPr>
          <w:p w:rsidR="007B0CF6" w:rsidRPr="00E844AE" w:rsidRDefault="007B0CF6" w:rsidP="00E844AE">
            <w:pPr>
              <w:spacing w:after="0" w:line="240" w:lineRule="auto"/>
            </w:pPr>
            <w:r w:rsidRPr="00E844AE">
              <w:t>asidik</w:t>
            </w:r>
          </w:p>
        </w:tc>
        <w:tc>
          <w:tcPr>
            <w:tcW w:w="3021" w:type="dxa"/>
          </w:tcPr>
          <w:p w:rsidR="007B0CF6" w:rsidRPr="00E844AE" w:rsidRDefault="007B0CF6" w:rsidP="00E844AE">
            <w:pPr>
              <w:spacing w:after="0" w:line="240" w:lineRule="auto"/>
            </w:pPr>
            <w:r w:rsidRPr="00E844AE">
              <w:t>turnusol kağıdı</w:t>
            </w:r>
          </w:p>
        </w:tc>
        <w:tc>
          <w:tcPr>
            <w:tcW w:w="3021" w:type="dxa"/>
          </w:tcPr>
          <w:p w:rsidR="007B0CF6" w:rsidRPr="00E844AE" w:rsidRDefault="007B0CF6" w:rsidP="00E844AE">
            <w:pPr>
              <w:spacing w:after="0" w:line="240" w:lineRule="auto"/>
            </w:pPr>
            <w:r w:rsidRPr="00E844AE">
              <w:t>amfoter</w:t>
            </w:r>
          </w:p>
        </w:tc>
      </w:tr>
      <w:tr w:rsidR="007B0CF6" w:rsidRPr="00E844AE">
        <w:tc>
          <w:tcPr>
            <w:tcW w:w="3020" w:type="dxa"/>
          </w:tcPr>
          <w:p w:rsidR="007B0CF6" w:rsidRPr="00E844AE" w:rsidRDefault="007B0CF6" w:rsidP="00E844AE">
            <w:pPr>
              <w:spacing w:after="0" w:line="240" w:lineRule="auto"/>
            </w:pPr>
            <w:r w:rsidRPr="00E844AE">
              <w:t>aktif metal</w:t>
            </w:r>
          </w:p>
        </w:tc>
        <w:tc>
          <w:tcPr>
            <w:tcW w:w="3021" w:type="dxa"/>
          </w:tcPr>
          <w:p w:rsidR="007B0CF6" w:rsidRPr="00E844AE" w:rsidRDefault="007B0CF6" w:rsidP="00E844AE">
            <w:pPr>
              <w:spacing w:after="0" w:line="240" w:lineRule="auto"/>
            </w:pPr>
            <w:r w:rsidRPr="00E844AE">
              <w:t>kırmızı lahana çözeltisi</w:t>
            </w:r>
          </w:p>
        </w:tc>
        <w:tc>
          <w:tcPr>
            <w:tcW w:w="3021" w:type="dxa"/>
          </w:tcPr>
          <w:p w:rsidR="007B0CF6" w:rsidRPr="00E844AE" w:rsidRDefault="007B0CF6" w:rsidP="00E844AE">
            <w:pPr>
              <w:spacing w:after="0" w:line="240" w:lineRule="auto"/>
            </w:pPr>
            <w:r w:rsidRPr="00E844AE">
              <w:t>kırmızı/sarı</w:t>
            </w:r>
          </w:p>
        </w:tc>
      </w:tr>
    </w:tbl>
    <w:p w:rsidR="007B0CF6" w:rsidRDefault="007B0CF6" w:rsidP="00BB4FC0">
      <w:pPr>
        <w:spacing w:after="0"/>
      </w:pPr>
    </w:p>
    <w:p w:rsidR="007B0CF6" w:rsidRDefault="007B0CF6" w:rsidP="00BB4FC0">
      <w:pPr>
        <w:spacing w:after="0"/>
      </w:pPr>
      <w:r>
        <w:t xml:space="preserve">a)Bir asidin bir bazla tepkimeye girerek su ve tuz oluşturmasına ……………………………...denir. </w:t>
      </w:r>
    </w:p>
    <w:p w:rsidR="007B0CF6" w:rsidRDefault="007B0CF6" w:rsidP="00BB4FC0">
      <w:pPr>
        <w:spacing w:after="0"/>
      </w:pPr>
      <w:r>
        <w:t xml:space="preserve">b)pH değeri 7’den küçük olan çözeltilere ……………………………çözelti denir. </w:t>
      </w:r>
    </w:p>
    <w:p w:rsidR="007B0CF6" w:rsidRDefault="007B0CF6" w:rsidP="00BB4FC0">
      <w:pPr>
        <w:spacing w:after="0"/>
      </w:pPr>
      <w:r>
        <w:t>c)Çözeltilerin asitliğini  veya bazlığını gösteren indikatör emdirilmiş kağıtlara  ……………………denir.</w:t>
      </w:r>
    </w:p>
    <w:p w:rsidR="007B0CF6" w:rsidRDefault="007B0CF6" w:rsidP="00BB4FC0">
      <w:pPr>
        <w:spacing w:after="0"/>
      </w:pPr>
      <w:r>
        <w:t xml:space="preserve">d)Kuvvetli asit ve bazların sulu çözeltileri …………………………………………iyi iletir. </w:t>
      </w:r>
    </w:p>
    <w:p w:rsidR="007B0CF6" w:rsidRDefault="007B0CF6" w:rsidP="00BB4FC0">
      <w:pPr>
        <w:spacing w:after="0"/>
      </w:pPr>
      <w:r>
        <w:t xml:space="preserve">e)Fenolftalein indikatörü, asidik ortamda ……………………, bazik ortamda ise …………………………renk verir. </w:t>
      </w:r>
    </w:p>
    <w:p w:rsidR="007B0CF6" w:rsidRDefault="007B0CF6" w:rsidP="00BB4FC0">
      <w:pPr>
        <w:spacing w:after="0"/>
      </w:pPr>
    </w:p>
    <w:p w:rsidR="007B0CF6" w:rsidRDefault="007B0CF6" w:rsidP="00BB4FC0">
      <w:pPr>
        <w:spacing w:after="0"/>
      </w:pPr>
      <w:r>
        <w:t>2)Aşağıda verilen ifadeleri doğru (D) / Yanlış (Y) ile işaretleyiniz.</w:t>
      </w:r>
    </w:p>
    <w:p w:rsidR="007B0CF6" w:rsidRDefault="007B0CF6" w:rsidP="00BB4FC0">
      <w:pPr>
        <w:spacing w:after="0"/>
      </w:pPr>
      <w:r>
        <w:t>a.[..…..] Asitler soy metallere etki ederek H</w:t>
      </w:r>
      <w:r w:rsidRPr="00FC3D12">
        <w:rPr>
          <w:vertAlign w:val="subscript"/>
        </w:rPr>
        <w:t>2</w:t>
      </w:r>
      <w:r>
        <w:t xml:space="preserve"> gazı çıkarırlar</w:t>
      </w:r>
    </w:p>
    <w:p w:rsidR="007B0CF6" w:rsidRDefault="007B0CF6" w:rsidP="00BB4FC0">
      <w:pPr>
        <w:spacing w:after="0"/>
      </w:pPr>
      <w:r>
        <w:t>b.[…....] Nötral çözeltilerin pH değeri 14’tür.</w:t>
      </w:r>
    </w:p>
    <w:p w:rsidR="007B0CF6" w:rsidRDefault="007B0CF6" w:rsidP="00BB4FC0">
      <w:pPr>
        <w:spacing w:after="0"/>
      </w:pPr>
      <w:r>
        <w:t>c.[..…..] CH</w:t>
      </w:r>
      <w:r w:rsidRPr="00FC3D12">
        <w:rPr>
          <w:vertAlign w:val="subscript"/>
        </w:rPr>
        <w:t>3</w:t>
      </w:r>
      <w:r>
        <w:t>COOH, HCOOH kuvvetli asitlere örnektir</w:t>
      </w:r>
      <w:r>
        <w:tab/>
      </w:r>
    </w:p>
    <w:p w:rsidR="007B0CF6" w:rsidRDefault="007B0CF6" w:rsidP="00BB4FC0">
      <w:pPr>
        <w:spacing w:after="0"/>
      </w:pPr>
      <w:r>
        <w:t>d.[...…..] Zayıf asitler ve bazlar elektriği çok iyi iletirler.</w:t>
      </w:r>
    </w:p>
    <w:p w:rsidR="007B0CF6" w:rsidRDefault="007B0CF6" w:rsidP="00BB4FC0">
      <w:pPr>
        <w:spacing w:after="0"/>
      </w:pPr>
      <w:r>
        <w:t>e.[……..] Yapısında oksijen bulunduran kuvvetli asitler pasif metallerle tepkime verebilir.</w:t>
      </w:r>
    </w:p>
    <w:p w:rsidR="007B0CF6" w:rsidRDefault="007B0CF6" w:rsidP="00BB4FC0">
      <w:pPr>
        <w:spacing w:after="0"/>
      </w:pPr>
    </w:p>
    <w:p w:rsidR="007B0CF6" w:rsidRDefault="007B0CF6" w:rsidP="00937B6F">
      <w:pPr>
        <w:spacing w:after="0"/>
      </w:pPr>
      <w:r>
        <w:t>3)Bazları tanımlayarak, bazların 2 tane özelliğini yazınız.</w:t>
      </w:r>
    </w:p>
    <w:p w:rsidR="007B0CF6" w:rsidRDefault="007B0CF6" w:rsidP="00937B6F">
      <w:pPr>
        <w:spacing w:after="0"/>
      </w:pPr>
    </w:p>
    <w:p w:rsidR="007B0CF6" w:rsidRDefault="007B0CF6" w:rsidP="00937B6F">
      <w:pPr>
        <w:spacing w:after="0"/>
      </w:pPr>
    </w:p>
    <w:p w:rsidR="007B0CF6" w:rsidRDefault="007B0CF6" w:rsidP="00BB4FC0">
      <w:pPr>
        <w:spacing w:after="0"/>
      </w:pPr>
    </w:p>
    <w:p w:rsidR="007B0CF6" w:rsidRDefault="007B0CF6" w:rsidP="00BB4FC0">
      <w:pPr>
        <w:spacing w:after="0"/>
      </w:pPr>
    </w:p>
    <w:p w:rsidR="007B0CF6" w:rsidRDefault="007B0CF6" w:rsidP="00BB4FC0">
      <w:pPr>
        <w:spacing w:after="0"/>
      </w:pPr>
    </w:p>
    <w:p w:rsidR="007B0CF6" w:rsidRDefault="007B0CF6" w:rsidP="00BB4FC0">
      <w:pPr>
        <w:spacing w:after="0"/>
      </w:pPr>
    </w:p>
    <w:p w:rsidR="007B0CF6" w:rsidRDefault="007B0CF6" w:rsidP="00BB4FC0">
      <w:pPr>
        <w:spacing w:after="0"/>
      </w:pPr>
      <w:r>
        <w:t>4)</w:t>
      </w:r>
      <w:r w:rsidRPr="00BF34CE">
        <w:t>3,5 mol CH</w:t>
      </w:r>
      <w:r w:rsidRPr="00797131">
        <w:rPr>
          <w:vertAlign w:val="subscript"/>
        </w:rPr>
        <w:t>3</w:t>
      </w:r>
      <w:r w:rsidRPr="00BF34CE">
        <w:t>COOH ile1,5 molCa(OH)</w:t>
      </w:r>
      <w:r w:rsidRPr="00797131">
        <w:rPr>
          <w:vertAlign w:val="subscript"/>
        </w:rPr>
        <w:t>2</w:t>
      </w:r>
      <w:r w:rsidRPr="00BF34CE">
        <w:t xml:space="preserve"> tepkimeye sokuluyor, oluşan çözelti asidik mi, bazik mi yoksa nötral midir?</w:t>
      </w:r>
    </w:p>
    <w:p w:rsidR="007B0CF6" w:rsidRPr="00937B6F" w:rsidRDefault="007B0CF6" w:rsidP="00BB4FC0">
      <w:pPr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199.15pt;margin-top:7.4pt;width:23.25pt;height:0;z-index:251658240;visibility:visible" strokecolor="#0d0d0d" strokeweight=".5pt">
            <v:stroke endarrow="block" joinstyle="miter"/>
          </v:shape>
        </w:pict>
      </w:r>
      <w:r>
        <w:t>Tepkime Denklemi =   2CH</w:t>
      </w:r>
      <w:r>
        <w:rPr>
          <w:vertAlign w:val="subscript"/>
        </w:rPr>
        <w:t>3</w:t>
      </w:r>
      <w:r>
        <w:t>COOH + Ca(OH)</w:t>
      </w:r>
      <w:r>
        <w:rPr>
          <w:vertAlign w:val="subscript"/>
        </w:rPr>
        <w:t>2</w:t>
      </w:r>
      <w:r>
        <w:t>Ca(CH</w:t>
      </w:r>
      <w:r>
        <w:rPr>
          <w:vertAlign w:val="subscript"/>
        </w:rPr>
        <w:t>3</w:t>
      </w:r>
      <w:r>
        <w:t>COO)</w:t>
      </w:r>
      <w:r>
        <w:rPr>
          <w:vertAlign w:val="subscript"/>
        </w:rPr>
        <w:t>2</w:t>
      </w:r>
      <w:r>
        <w:t xml:space="preserve"> + 2H</w:t>
      </w:r>
      <w:r>
        <w:rPr>
          <w:vertAlign w:val="subscript"/>
        </w:rPr>
        <w:t>2</w:t>
      </w:r>
      <w:r>
        <w:t>O</w:t>
      </w:r>
    </w:p>
    <w:p w:rsidR="007B0CF6" w:rsidRDefault="007B0CF6" w:rsidP="00BB4FC0">
      <w:pPr>
        <w:spacing w:after="0"/>
      </w:pPr>
    </w:p>
    <w:p w:rsidR="007B0CF6" w:rsidRDefault="007B0CF6" w:rsidP="00BB4FC0">
      <w:pPr>
        <w:spacing w:after="0"/>
      </w:pPr>
    </w:p>
    <w:p w:rsidR="007B0CF6" w:rsidRDefault="007B0CF6" w:rsidP="00BB4FC0">
      <w:pPr>
        <w:spacing w:after="0"/>
      </w:pPr>
    </w:p>
    <w:p w:rsidR="007B0CF6" w:rsidRDefault="007B0CF6" w:rsidP="00BB4FC0">
      <w:pPr>
        <w:spacing w:after="0"/>
      </w:pPr>
    </w:p>
    <w:p w:rsidR="007B0CF6" w:rsidRDefault="007B0CF6" w:rsidP="00BB4FC0">
      <w:pPr>
        <w:spacing w:after="0"/>
      </w:pPr>
    </w:p>
    <w:p w:rsidR="007B0CF6" w:rsidRDefault="007B0CF6" w:rsidP="00937B6F">
      <w:pPr>
        <w:spacing w:after="0"/>
      </w:pPr>
    </w:p>
    <w:p w:rsidR="007B0CF6" w:rsidRDefault="007B0CF6" w:rsidP="00937B6F">
      <w:pPr>
        <w:spacing w:after="0"/>
      </w:pPr>
      <w:r>
        <w:t>5)Amfoter metaller nedir? Amfoter metallere iki tane örnek veriniz.</w:t>
      </w:r>
    </w:p>
    <w:p w:rsidR="007B0CF6" w:rsidRDefault="007B0CF6" w:rsidP="00937B6F">
      <w:pPr>
        <w:spacing w:after="0"/>
      </w:pPr>
    </w:p>
    <w:p w:rsidR="007B0CF6" w:rsidRDefault="007B0CF6" w:rsidP="00937B6F">
      <w:pPr>
        <w:spacing w:after="0"/>
      </w:pPr>
    </w:p>
    <w:p w:rsidR="007B0CF6" w:rsidRDefault="007B0CF6" w:rsidP="00937B6F">
      <w:pPr>
        <w:spacing w:after="0"/>
      </w:pPr>
    </w:p>
    <w:p w:rsidR="007B0CF6" w:rsidRDefault="007B0CF6" w:rsidP="00937B6F">
      <w:pPr>
        <w:spacing w:after="0"/>
      </w:pPr>
    </w:p>
    <w:p w:rsidR="007B0CF6" w:rsidRDefault="007B0CF6" w:rsidP="00937B6F">
      <w:pPr>
        <w:spacing w:after="0"/>
      </w:pPr>
    </w:p>
    <w:p w:rsidR="007B0CF6" w:rsidRDefault="007B0CF6" w:rsidP="00937B6F">
      <w:pPr>
        <w:spacing w:after="0"/>
      </w:pPr>
      <w:r>
        <w:t>6)Aşağıdaki maddelerin yaygın adlarını yazınız.</w:t>
      </w:r>
    </w:p>
    <w:p w:rsidR="007B0CF6" w:rsidRPr="003953C8" w:rsidRDefault="007B0CF6" w:rsidP="00937B6F">
      <w:pPr>
        <w:pStyle w:val="ListParagraph"/>
        <w:numPr>
          <w:ilvl w:val="0"/>
          <w:numId w:val="18"/>
        </w:numPr>
        <w:spacing w:after="0"/>
        <w:rPr>
          <w:b/>
          <w:bCs/>
        </w:rPr>
      </w:pPr>
      <w:r w:rsidRPr="003953C8">
        <w:rPr>
          <w:b/>
          <w:bCs/>
        </w:rPr>
        <w:t>HCl=</w:t>
      </w:r>
    </w:p>
    <w:p w:rsidR="007B0CF6" w:rsidRPr="003953C8" w:rsidRDefault="007B0CF6" w:rsidP="00937B6F">
      <w:pPr>
        <w:pStyle w:val="ListParagraph"/>
        <w:numPr>
          <w:ilvl w:val="0"/>
          <w:numId w:val="18"/>
        </w:numPr>
        <w:spacing w:after="0"/>
        <w:rPr>
          <w:b/>
          <w:bCs/>
        </w:rPr>
      </w:pPr>
      <w:r w:rsidRPr="003953C8">
        <w:rPr>
          <w:b/>
          <w:bCs/>
        </w:rPr>
        <w:t>H</w:t>
      </w:r>
      <w:r w:rsidRPr="003953C8">
        <w:rPr>
          <w:b/>
          <w:bCs/>
          <w:vertAlign w:val="subscript"/>
        </w:rPr>
        <w:t>2</w:t>
      </w:r>
      <w:r w:rsidRPr="003953C8">
        <w:rPr>
          <w:b/>
          <w:bCs/>
        </w:rPr>
        <w:t>SO</w:t>
      </w:r>
      <w:r w:rsidRPr="003953C8">
        <w:rPr>
          <w:b/>
          <w:bCs/>
          <w:vertAlign w:val="subscript"/>
        </w:rPr>
        <w:t>4</w:t>
      </w:r>
      <w:r w:rsidRPr="003953C8">
        <w:rPr>
          <w:b/>
          <w:bCs/>
        </w:rPr>
        <w:t>=</w:t>
      </w:r>
    </w:p>
    <w:p w:rsidR="007B0CF6" w:rsidRPr="003953C8" w:rsidRDefault="007B0CF6" w:rsidP="00937B6F">
      <w:pPr>
        <w:pStyle w:val="ListParagraph"/>
        <w:numPr>
          <w:ilvl w:val="0"/>
          <w:numId w:val="18"/>
        </w:numPr>
        <w:spacing w:after="0"/>
        <w:rPr>
          <w:b/>
          <w:bCs/>
        </w:rPr>
      </w:pPr>
      <w:r w:rsidRPr="003953C8">
        <w:rPr>
          <w:b/>
          <w:bCs/>
        </w:rPr>
        <w:t>HNO</w:t>
      </w:r>
      <w:r w:rsidRPr="003953C8">
        <w:rPr>
          <w:b/>
          <w:bCs/>
          <w:vertAlign w:val="subscript"/>
        </w:rPr>
        <w:t>3</w:t>
      </w:r>
      <w:r w:rsidRPr="003953C8">
        <w:rPr>
          <w:b/>
          <w:bCs/>
        </w:rPr>
        <w:t>=</w:t>
      </w:r>
    </w:p>
    <w:p w:rsidR="007B0CF6" w:rsidRPr="003953C8" w:rsidRDefault="007B0CF6" w:rsidP="00937B6F">
      <w:pPr>
        <w:pStyle w:val="ListParagraph"/>
        <w:numPr>
          <w:ilvl w:val="0"/>
          <w:numId w:val="18"/>
        </w:numPr>
        <w:spacing w:after="0"/>
        <w:rPr>
          <w:b/>
          <w:bCs/>
        </w:rPr>
      </w:pPr>
      <w:r w:rsidRPr="003953C8">
        <w:rPr>
          <w:b/>
          <w:bCs/>
        </w:rPr>
        <w:t>NaOH=</w:t>
      </w:r>
    </w:p>
    <w:p w:rsidR="007B0CF6" w:rsidRPr="00937B6F" w:rsidRDefault="007B0CF6" w:rsidP="00937B6F">
      <w:pPr>
        <w:spacing w:after="0"/>
        <w:rPr>
          <w:vertAlign w:val="subscript"/>
        </w:rPr>
      </w:pPr>
    </w:p>
    <w:p w:rsidR="007B0CF6" w:rsidRDefault="007B0CF6" w:rsidP="002D472D">
      <w:pPr>
        <w:pStyle w:val="ListParagraph"/>
        <w:spacing w:after="0"/>
      </w:pPr>
    </w:p>
    <w:p w:rsidR="007B0CF6" w:rsidRDefault="007B0CF6" w:rsidP="00BB4FC0">
      <w:pPr>
        <w:spacing w:after="0"/>
      </w:pPr>
      <w:r>
        <w:t>7</w:t>
      </w:r>
      <w:r w:rsidRPr="00495603">
        <w:t>)Asit yağmurlarının oluşmasını azaltmak için alınması gereken önlemlerden 4 tanesini yazınız.</w:t>
      </w:r>
    </w:p>
    <w:p w:rsidR="007B0CF6" w:rsidRDefault="007B0CF6" w:rsidP="00BB4FC0">
      <w:pPr>
        <w:pStyle w:val="ListParagraph"/>
        <w:numPr>
          <w:ilvl w:val="0"/>
          <w:numId w:val="11"/>
        </w:numPr>
        <w:spacing w:after="0"/>
      </w:pPr>
    </w:p>
    <w:p w:rsidR="007B0CF6" w:rsidRDefault="007B0CF6" w:rsidP="00BB4FC0">
      <w:pPr>
        <w:pStyle w:val="ListParagraph"/>
        <w:numPr>
          <w:ilvl w:val="0"/>
          <w:numId w:val="11"/>
        </w:numPr>
        <w:spacing w:after="0"/>
      </w:pPr>
    </w:p>
    <w:p w:rsidR="007B0CF6" w:rsidRDefault="007B0CF6" w:rsidP="00BB4FC0">
      <w:pPr>
        <w:pStyle w:val="ListParagraph"/>
        <w:numPr>
          <w:ilvl w:val="0"/>
          <w:numId w:val="11"/>
        </w:numPr>
        <w:spacing w:after="0"/>
      </w:pPr>
    </w:p>
    <w:p w:rsidR="007B0CF6" w:rsidRDefault="007B0CF6" w:rsidP="00BB4FC0">
      <w:pPr>
        <w:pStyle w:val="ListParagraph"/>
        <w:numPr>
          <w:ilvl w:val="0"/>
          <w:numId w:val="11"/>
        </w:numPr>
        <w:spacing w:after="0"/>
      </w:pPr>
    </w:p>
    <w:p w:rsidR="007B0CF6" w:rsidRDefault="007B0CF6" w:rsidP="00BB4FC0">
      <w:pPr>
        <w:spacing w:after="0"/>
      </w:pPr>
    </w:p>
    <w:p w:rsidR="007B0CF6" w:rsidRDefault="007B0CF6" w:rsidP="00BB4FC0">
      <w:pPr>
        <w:spacing w:after="0"/>
      </w:pPr>
    </w:p>
    <w:p w:rsidR="007B0CF6" w:rsidRDefault="007B0CF6" w:rsidP="00BB4FC0">
      <w:pPr>
        <w:spacing w:after="0"/>
      </w:pPr>
      <w:r>
        <w:t>8)Laboratuvarda cildine asit sıçrayan bir öğrencinin başvurması gereken en doğru ilk yardım önlemi aşağıdakilerden hangisidir?</w:t>
      </w:r>
    </w:p>
    <w:p w:rsidR="007B0CF6" w:rsidRDefault="007B0CF6" w:rsidP="002D472D">
      <w:pPr>
        <w:pStyle w:val="ListParagraph"/>
        <w:numPr>
          <w:ilvl w:val="0"/>
          <w:numId w:val="16"/>
        </w:numPr>
        <w:spacing w:after="0"/>
      </w:pPr>
      <w:r>
        <w:t>Asit bulaşan bölgeyi sirkeli suyla yıkamak</w:t>
      </w:r>
    </w:p>
    <w:p w:rsidR="007B0CF6" w:rsidRDefault="007B0CF6" w:rsidP="002D472D">
      <w:pPr>
        <w:pStyle w:val="ListParagraph"/>
        <w:numPr>
          <w:ilvl w:val="0"/>
          <w:numId w:val="16"/>
        </w:numPr>
        <w:spacing w:after="0"/>
      </w:pPr>
      <w:r>
        <w:t xml:space="preserve">Asit bulaşan bölgeyi kâğıt havlu ile kurulamak </w:t>
      </w:r>
    </w:p>
    <w:p w:rsidR="007B0CF6" w:rsidRDefault="007B0CF6" w:rsidP="002D472D">
      <w:pPr>
        <w:pStyle w:val="ListParagraph"/>
        <w:numPr>
          <w:ilvl w:val="0"/>
          <w:numId w:val="16"/>
        </w:numPr>
        <w:spacing w:after="0"/>
      </w:pPr>
      <w:r>
        <w:t xml:space="preserve">Asit bulaşan bölgeyiNaCl çözeltisi ile yıkamak </w:t>
      </w:r>
    </w:p>
    <w:p w:rsidR="007B0CF6" w:rsidRDefault="007B0CF6" w:rsidP="002D472D">
      <w:pPr>
        <w:pStyle w:val="ListParagraph"/>
        <w:numPr>
          <w:ilvl w:val="0"/>
          <w:numId w:val="16"/>
        </w:numPr>
        <w:spacing w:after="0"/>
      </w:pPr>
      <w:r>
        <w:t>Asit bulaşan bölgeyi bol suyla yıkadıktan sonra zayıf bir baz olan NaHCO</w:t>
      </w:r>
      <w:r w:rsidRPr="002D472D">
        <w:rPr>
          <w:vertAlign w:val="subscript"/>
        </w:rPr>
        <w:t xml:space="preserve">3 </w:t>
      </w:r>
      <w:r>
        <w:t>çözeltisi ile ıslatmak</w:t>
      </w:r>
    </w:p>
    <w:p w:rsidR="007B0CF6" w:rsidRDefault="007B0CF6" w:rsidP="002D472D">
      <w:pPr>
        <w:pStyle w:val="ListParagraph"/>
        <w:numPr>
          <w:ilvl w:val="0"/>
          <w:numId w:val="16"/>
        </w:numPr>
        <w:spacing w:after="0"/>
      </w:pPr>
      <w:r>
        <w:t>Asit bulaşan bölgeyi borik asit çözeltisi ile yıkamak</w:t>
      </w:r>
    </w:p>
    <w:p w:rsidR="007B0CF6" w:rsidRDefault="007B0CF6" w:rsidP="00BB4FC0">
      <w:pPr>
        <w:spacing w:after="0"/>
      </w:pPr>
    </w:p>
    <w:p w:rsidR="007B0CF6" w:rsidRDefault="007B0CF6" w:rsidP="00BB4FC0">
      <w:pPr>
        <w:spacing w:after="0"/>
      </w:pPr>
      <w:r>
        <w:t>9)NaCl tuzunun sofralarda kullanım dışında işe yaradığı 4 ayrı uygulamayı yazınız.</w:t>
      </w:r>
    </w:p>
    <w:p w:rsidR="007B0CF6" w:rsidRDefault="007B0CF6" w:rsidP="00BB4FC0">
      <w:pPr>
        <w:pStyle w:val="ListParagraph"/>
        <w:numPr>
          <w:ilvl w:val="0"/>
          <w:numId w:val="12"/>
        </w:numPr>
        <w:spacing w:after="0"/>
      </w:pPr>
    </w:p>
    <w:p w:rsidR="007B0CF6" w:rsidRDefault="007B0CF6" w:rsidP="00BB4FC0">
      <w:pPr>
        <w:pStyle w:val="ListParagraph"/>
        <w:numPr>
          <w:ilvl w:val="0"/>
          <w:numId w:val="12"/>
        </w:numPr>
        <w:spacing w:after="0"/>
      </w:pPr>
    </w:p>
    <w:p w:rsidR="007B0CF6" w:rsidRDefault="007B0CF6" w:rsidP="00BB4FC0">
      <w:pPr>
        <w:pStyle w:val="ListParagraph"/>
        <w:numPr>
          <w:ilvl w:val="0"/>
          <w:numId w:val="12"/>
        </w:numPr>
        <w:spacing w:after="0"/>
      </w:pPr>
    </w:p>
    <w:p w:rsidR="007B0CF6" w:rsidRDefault="007B0CF6" w:rsidP="00BB4FC0">
      <w:pPr>
        <w:pStyle w:val="ListParagraph"/>
        <w:numPr>
          <w:ilvl w:val="0"/>
          <w:numId w:val="12"/>
        </w:numPr>
        <w:spacing w:after="0"/>
      </w:pPr>
    </w:p>
    <w:p w:rsidR="007B0CF6" w:rsidRDefault="007B0CF6" w:rsidP="00937B6F">
      <w:pPr>
        <w:spacing w:after="0"/>
      </w:pPr>
    </w:p>
    <w:p w:rsidR="007B0CF6" w:rsidRDefault="007B0CF6" w:rsidP="00937B6F">
      <w:pPr>
        <w:spacing w:after="0"/>
      </w:pPr>
      <w:r>
        <w:t>10)Çevremizdeki asit ve bazlara ikişer örnek veriniz.</w:t>
      </w:r>
    </w:p>
    <w:p w:rsidR="007B0CF6" w:rsidRDefault="007B0CF6" w:rsidP="00937B6F">
      <w:pPr>
        <w:spacing w:after="0"/>
      </w:pPr>
    </w:p>
    <w:tbl>
      <w:tblPr>
        <w:tblpPr w:leftFromText="141" w:rightFromText="141" w:vertAnchor="text" w:horzAnchor="page" w:tblpX="7051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61"/>
      </w:tblGrid>
      <w:tr w:rsidR="007B0CF6" w:rsidRPr="00E844AE">
        <w:trPr>
          <w:trHeight w:val="1332"/>
        </w:trPr>
        <w:tc>
          <w:tcPr>
            <w:tcW w:w="4261" w:type="dxa"/>
          </w:tcPr>
          <w:p w:rsidR="007B0CF6" w:rsidRPr="00E844AE" w:rsidRDefault="007B0CF6" w:rsidP="00E844AE">
            <w:pPr>
              <w:pStyle w:val="ListParagraph"/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" o:spid="_x0000_s1027" type="#_x0000_t96" style="position:absolute;left:0;text-align:left;margin-left:148.1pt;margin-top:3.95pt;width:15.75pt;height:10.5pt;z-index:251657216;visibility:visible;v-text-anchor:middle" fillcolor="#555" strokeweight=".5pt">
                  <v:fill color2="#313131" rotate="t" colors="0 #9b9b9b;.5 #8e8e8e;1 #797979" focus="100%" type="gradient">
                    <o:fill v:ext="view" type="gradientUnscaled"/>
                  </v:fill>
                  <v:stroke joinstyle="miter"/>
                </v:shape>
              </w:pict>
            </w:r>
            <w:r w:rsidRPr="00E844AE">
              <w:t>BAŞARILAR.</w:t>
            </w:r>
          </w:p>
          <w:p w:rsidR="007B0CF6" w:rsidRPr="00E844AE" w:rsidRDefault="007B0CF6" w:rsidP="00E844AE">
            <w:pPr>
              <w:spacing w:after="0" w:line="240" w:lineRule="auto"/>
            </w:pPr>
          </w:p>
          <w:p w:rsidR="007B0CF6" w:rsidRPr="00E844AE" w:rsidRDefault="007B0CF6" w:rsidP="00E844AE">
            <w:pPr>
              <w:spacing w:after="0" w:line="240" w:lineRule="auto"/>
            </w:pPr>
            <w:r w:rsidRPr="00E844AE">
              <w:t xml:space="preserve">Nilay UYSAL                   Erdinç KÖROĞLU        </w:t>
            </w:r>
          </w:p>
        </w:tc>
      </w:tr>
    </w:tbl>
    <w:p w:rsidR="007B0CF6" w:rsidRDefault="007B0CF6" w:rsidP="00BB4FC0">
      <w:pPr>
        <w:pStyle w:val="ListParagraph"/>
        <w:spacing w:after="0"/>
      </w:pPr>
    </w:p>
    <w:p w:rsidR="007B0CF6" w:rsidRDefault="007B0CF6" w:rsidP="00D5093F">
      <w:pPr>
        <w:pStyle w:val="ListParagraph"/>
        <w:spacing w:after="0"/>
      </w:pPr>
    </w:p>
    <w:sectPr w:rsidR="007B0CF6" w:rsidSect="00B4016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CF6" w:rsidRDefault="007B0CF6" w:rsidP="00BB4FC0">
      <w:pPr>
        <w:spacing w:after="0" w:line="240" w:lineRule="auto"/>
      </w:pPr>
      <w:r>
        <w:separator/>
      </w:r>
    </w:p>
  </w:endnote>
  <w:endnote w:type="continuationSeparator" w:id="1">
    <w:p w:rsidR="007B0CF6" w:rsidRDefault="007B0CF6" w:rsidP="00BB4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CF6" w:rsidRDefault="007B0CF6">
    <w:pPr>
      <w:pStyle w:val="Footer"/>
    </w:pPr>
    <w:fldSimple w:instr="PAGE   \* MERGEFORMAT">
      <w:r>
        <w:rPr>
          <w:noProof/>
        </w:rPr>
        <w:t>2</w:t>
      </w:r>
    </w:fldSimple>
  </w:p>
  <w:p w:rsidR="007B0CF6" w:rsidRDefault="007B0C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CF6" w:rsidRDefault="007B0CF6" w:rsidP="00BB4FC0">
      <w:pPr>
        <w:spacing w:after="0" w:line="240" w:lineRule="auto"/>
      </w:pPr>
      <w:r>
        <w:separator/>
      </w:r>
    </w:p>
  </w:footnote>
  <w:footnote w:type="continuationSeparator" w:id="1">
    <w:p w:rsidR="007B0CF6" w:rsidRDefault="007B0CF6" w:rsidP="00BB4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CF6" w:rsidRDefault="007B0CF6" w:rsidP="00E844AE">
    <w:pPr>
      <w:pStyle w:val="Header"/>
      <w:jc w:val="right"/>
    </w:pPr>
    <w:r>
      <w:t>25.11.2016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4493"/>
    <w:multiLevelType w:val="hybridMultilevel"/>
    <w:tmpl w:val="FB00E24E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615CE"/>
    <w:multiLevelType w:val="hybridMultilevel"/>
    <w:tmpl w:val="48008E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D0281"/>
    <w:multiLevelType w:val="hybridMultilevel"/>
    <w:tmpl w:val="EE9A189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B5B17"/>
    <w:multiLevelType w:val="hybridMultilevel"/>
    <w:tmpl w:val="0FF473D6"/>
    <w:lvl w:ilvl="0" w:tplc="2E3897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C0D79"/>
    <w:multiLevelType w:val="hybridMultilevel"/>
    <w:tmpl w:val="3738C08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AD61C6"/>
    <w:multiLevelType w:val="hybridMultilevel"/>
    <w:tmpl w:val="6F429F8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E237B"/>
    <w:multiLevelType w:val="hybridMultilevel"/>
    <w:tmpl w:val="D6D89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A151C03"/>
    <w:multiLevelType w:val="hybridMultilevel"/>
    <w:tmpl w:val="CD361F8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A706D1"/>
    <w:multiLevelType w:val="hybridMultilevel"/>
    <w:tmpl w:val="651C53B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C405A7"/>
    <w:multiLevelType w:val="hybridMultilevel"/>
    <w:tmpl w:val="F536B9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2850A1"/>
    <w:multiLevelType w:val="hybridMultilevel"/>
    <w:tmpl w:val="031A755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FCD3974"/>
    <w:multiLevelType w:val="hybridMultilevel"/>
    <w:tmpl w:val="B70CC85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F250F2"/>
    <w:multiLevelType w:val="hybridMultilevel"/>
    <w:tmpl w:val="1390D6F6"/>
    <w:lvl w:ilvl="0" w:tplc="2E3897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FB1326"/>
    <w:multiLevelType w:val="hybridMultilevel"/>
    <w:tmpl w:val="188AD8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F775FB"/>
    <w:multiLevelType w:val="hybridMultilevel"/>
    <w:tmpl w:val="D1C86E7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7B1B23"/>
    <w:multiLevelType w:val="hybridMultilevel"/>
    <w:tmpl w:val="7F2053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281D33"/>
    <w:multiLevelType w:val="hybridMultilevel"/>
    <w:tmpl w:val="E300F3D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956B19"/>
    <w:multiLevelType w:val="hybridMultilevel"/>
    <w:tmpl w:val="E1668E9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3"/>
  </w:num>
  <w:num w:numId="5">
    <w:abstractNumId w:val="15"/>
  </w:num>
  <w:num w:numId="6">
    <w:abstractNumId w:val="0"/>
  </w:num>
  <w:num w:numId="7">
    <w:abstractNumId w:val="17"/>
  </w:num>
  <w:num w:numId="8">
    <w:abstractNumId w:val="4"/>
  </w:num>
  <w:num w:numId="9">
    <w:abstractNumId w:val="8"/>
  </w:num>
  <w:num w:numId="10">
    <w:abstractNumId w:val="16"/>
  </w:num>
  <w:num w:numId="11">
    <w:abstractNumId w:val="11"/>
  </w:num>
  <w:num w:numId="12">
    <w:abstractNumId w:val="9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2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34CE"/>
    <w:rsid w:val="000C3923"/>
    <w:rsid w:val="00134413"/>
    <w:rsid w:val="00161474"/>
    <w:rsid w:val="001746CF"/>
    <w:rsid w:val="001F0A35"/>
    <w:rsid w:val="00232A41"/>
    <w:rsid w:val="00232E83"/>
    <w:rsid w:val="0024219E"/>
    <w:rsid w:val="00267B9A"/>
    <w:rsid w:val="002D472D"/>
    <w:rsid w:val="002D6FAF"/>
    <w:rsid w:val="003953C8"/>
    <w:rsid w:val="003C01BF"/>
    <w:rsid w:val="00495603"/>
    <w:rsid w:val="004A210E"/>
    <w:rsid w:val="004C3E8E"/>
    <w:rsid w:val="00552922"/>
    <w:rsid w:val="00582813"/>
    <w:rsid w:val="005F0E5A"/>
    <w:rsid w:val="0060579C"/>
    <w:rsid w:val="00635A16"/>
    <w:rsid w:val="0070010A"/>
    <w:rsid w:val="00751ADE"/>
    <w:rsid w:val="00776356"/>
    <w:rsid w:val="00797131"/>
    <w:rsid w:val="007A2AFD"/>
    <w:rsid w:val="007B0CF6"/>
    <w:rsid w:val="008277B5"/>
    <w:rsid w:val="008F7781"/>
    <w:rsid w:val="00937B6F"/>
    <w:rsid w:val="009E043F"/>
    <w:rsid w:val="00A5191F"/>
    <w:rsid w:val="00AD5608"/>
    <w:rsid w:val="00AE12C6"/>
    <w:rsid w:val="00B40167"/>
    <w:rsid w:val="00B4025E"/>
    <w:rsid w:val="00B70055"/>
    <w:rsid w:val="00B75917"/>
    <w:rsid w:val="00BB4FC0"/>
    <w:rsid w:val="00BF34CE"/>
    <w:rsid w:val="00BF4DD5"/>
    <w:rsid w:val="00C04313"/>
    <w:rsid w:val="00D34794"/>
    <w:rsid w:val="00D41E4C"/>
    <w:rsid w:val="00D5093F"/>
    <w:rsid w:val="00DB01F2"/>
    <w:rsid w:val="00E212F5"/>
    <w:rsid w:val="00E23DB3"/>
    <w:rsid w:val="00E6236C"/>
    <w:rsid w:val="00E6245B"/>
    <w:rsid w:val="00E844AE"/>
    <w:rsid w:val="00EE512E"/>
    <w:rsid w:val="00F1592D"/>
    <w:rsid w:val="00FC3D12"/>
    <w:rsid w:val="00FE4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167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F34CE"/>
    <w:pPr>
      <w:ind w:left="720"/>
    </w:pPr>
  </w:style>
  <w:style w:type="paragraph" w:styleId="Header">
    <w:name w:val="header"/>
    <w:basedOn w:val="Normal"/>
    <w:link w:val="HeaderChar"/>
    <w:uiPriority w:val="99"/>
    <w:rsid w:val="00BB4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B4FC0"/>
  </w:style>
  <w:style w:type="paragraph" w:styleId="Footer">
    <w:name w:val="footer"/>
    <w:basedOn w:val="Normal"/>
    <w:link w:val="FooterChar"/>
    <w:uiPriority w:val="99"/>
    <w:rsid w:val="00BB4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B4FC0"/>
  </w:style>
  <w:style w:type="table" w:styleId="TableGrid">
    <w:name w:val="Table Grid"/>
    <w:basedOn w:val="TableNormal"/>
    <w:uiPriority w:val="99"/>
    <w:rsid w:val="0058281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93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2</Pages>
  <Words>365</Words>
  <Characters>2086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Lenovo</dc:creator>
  <cp:keywords>sorubak.com</cp:keywords>
  <dc:description/>
  <cp:lastModifiedBy>edanur</cp:lastModifiedBy>
  <cp:revision>39</cp:revision>
  <dcterms:created xsi:type="dcterms:W3CDTF">2015-11-04T18:40:00Z</dcterms:created>
  <dcterms:modified xsi:type="dcterms:W3CDTF">2016-11-05T09:02:00Z</dcterms:modified>
  <cp:category>sorubak.com</cp:category>
</cp:coreProperties>
</file>