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9212"/>
      </w:tblGrid>
      <w:tr w:rsidR="00107A81" w:rsidRPr="00AF509D">
        <w:tc>
          <w:tcPr>
            <w:tcW w:w="9212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2016-2017 </w:t>
            </w: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 ÖĞRETİM YILI NAMIK OĞUL ANADOLU LİSESİ </w:t>
            </w:r>
          </w:p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KİMYA DERSİ 10. SINIF 1. DÖNEM 1. YAZILI SINAVI</w:t>
            </w:r>
          </w:p>
          <w:p w:rsidR="00107A81" w:rsidRPr="00AF509D" w:rsidRDefault="00107A81" w:rsidP="00AF50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 Soyadı:                                                                    Sınıfı:</w:t>
            </w:r>
          </w:p>
          <w:p w:rsidR="00107A81" w:rsidRPr="00AF509D" w:rsidRDefault="00107A81" w:rsidP="00AF50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:rsidR="00107A81" w:rsidRDefault="00107A81" w:rsidP="00767F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"/>
        <w:gridCol w:w="1027"/>
        <w:gridCol w:w="1026"/>
        <w:gridCol w:w="1026"/>
        <w:gridCol w:w="1027"/>
        <w:gridCol w:w="1027"/>
        <w:gridCol w:w="1027"/>
        <w:gridCol w:w="1027"/>
        <w:gridCol w:w="1010"/>
      </w:tblGrid>
      <w:tr w:rsidR="00107A81" w:rsidRPr="00AF509D">
        <w:tc>
          <w:tcPr>
            <w:tcW w:w="1091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0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107A81" w:rsidRPr="00AF509D">
        <w:tc>
          <w:tcPr>
            <w:tcW w:w="1091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:rsidR="00107A81" w:rsidRPr="00AF509D" w:rsidRDefault="00107A81" w:rsidP="00AF5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Pr="00E74D32" w:rsidRDefault="00107A81" w:rsidP="00767F8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74D3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74D32">
        <w:rPr>
          <w:rFonts w:ascii="Times New Roman" w:hAnsi="Times New Roman" w:cs="Times New Roman"/>
          <w:sz w:val="24"/>
          <w:szCs w:val="24"/>
        </w:rPr>
        <w:t xml:space="preserve">Aşağıda verilen asit ve bazların sudaki iyonlaşma denklemlerini yazınız. </w:t>
      </w:r>
      <w:r w:rsidRPr="00E74D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(5x4=20 puan)</w:t>
      </w:r>
    </w:p>
    <w:p w:rsidR="00107A81" w:rsidRPr="00E74D32" w:rsidRDefault="00107A81" w:rsidP="00767F8B">
      <w:pPr>
        <w:spacing w:after="0" w:line="240" w:lineRule="auto"/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……..    + 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……...   + 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……...   + 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………  + 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KOH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………  + 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Aşağıda verilen çözeltilerin turnusol kağıdını hangi renk yapacağını yazınız. </w:t>
      </w:r>
      <w:r w:rsidRPr="00E74D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>Çözelti Turnusol kağıdının rengi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Portakal suyu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Sabunlu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İnek sütü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Kireçli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Türk kahvesi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Aşağıdaki asit baz çiftleri arasındaki tepkimeler sonucu oluşacak ürünleri yazınız. </w:t>
      </w:r>
      <w:r w:rsidRPr="00B51C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(5x4=20)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 NaOH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HCl   +    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KOH  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Mg(OH)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  <w:t>…….    +   ……….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 bulunan kaplardaki çözeltilere üzerlerinde bulunan metaller ilave ediliyor. Bu kaplarda tepkime olup olmayacağını ve tepkime oluyorsa hangi gazın oluşacağını yazınız. </w:t>
      </w:r>
      <w:r w:rsidRPr="00B51C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(6x2=12 puan)</w: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6" type="#_x0000_t202" style="position:absolute;margin-left:19.15pt;margin-top:10.1pt;width:31.5pt;height:25.5pt;z-index:251665408;visibility:visible" filled="f" stroked="f" strokeweight=".5pt">
            <v:textbox>
              <w:txbxContent>
                <w:p w:rsidR="00107A81" w:rsidRDefault="00107A81">
                  <w:r>
                    <w:t>Zn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27" type="#_x0000_t202" style="position:absolute;margin-left:290.65pt;margin-top:3.05pt;width:31.5pt;height:27.75pt;z-index:251672576;visibility:visible" filled="f" stroked="f" strokeweight=".5pt">
            <v:textbox>
              <w:txbxContent>
                <w:p w:rsidR="00107A81" w:rsidRDefault="00107A81" w:rsidP="00767F8B">
                  <w:r>
                    <w:t>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28" type="#_x0000_t202" style="position:absolute;margin-left:154.15pt;margin-top:3.05pt;width:31.5pt;height:27.75pt;z-index:251666432;visibility:visible" filled="f" stroked="f" strokeweight=".5pt">
            <v:textbox>
              <w:txbxContent>
                <w:p w:rsidR="00107A81" w:rsidRDefault="00107A81" w:rsidP="00767F8B">
                  <w:r>
                    <w:t>Ag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7" o:spid="_x0000_s1029" style="position:absolute;margin-left:290.65pt;margin-top:4.55pt;width:28.5pt;height:17.25pt;z-index:251671552;visibility:visible;v-text-anchor:middle" filled="f" strokeweight="1pt"/>
        </w:pict>
      </w:r>
      <w:r>
        <w:rPr>
          <w:noProof/>
          <w:lang w:eastAsia="tr-TR"/>
        </w:rPr>
        <w:pict>
          <v:rect id="Dikdörtgen 33" o:spid="_x0000_s1030" style="position:absolute;margin-left:151.9pt;margin-top:4.55pt;width:28.5pt;height:17.25pt;z-index:251667456;visibility:visible;v-text-anchor:middle" filled="f" strokeweight="1pt"/>
        </w:pict>
      </w:r>
      <w:r>
        <w:rPr>
          <w:noProof/>
          <w:lang w:eastAsia="tr-TR"/>
        </w:rPr>
        <w:pict>
          <v:rect id="Dikdörtgen 30" o:spid="_x0000_s1031" style="position:absolute;margin-left:17.65pt;margin-top:9.8pt;width:28.5pt;height:17.25pt;z-index:251664384;visibility:visible;v-text-anchor:middle" filled="f" strokeweight="1pt"/>
        </w:pic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Düz Bağlayıcı 19" o:spid="_x0000_s1032" style="position:absolute;flip:y;z-index:251653120;visibility:visible" from="334.15pt,8.45pt" to="334.15pt,21.2pt"/>
        </w:pict>
      </w:r>
      <w:r>
        <w:rPr>
          <w:noProof/>
          <w:lang w:eastAsia="tr-TR"/>
        </w:rPr>
        <w:pict>
          <v:line id="Düz Bağlayıcı 18" o:spid="_x0000_s1033" style="position:absolute;flip:y;z-index:251652096;visibility:visible" from="276.4pt,7.7pt" to="276.4pt,20.45pt"/>
        </w:pict>
      </w:r>
      <w:r>
        <w:rPr>
          <w:noProof/>
          <w:lang w:eastAsia="tr-TR"/>
        </w:rPr>
        <w:pict>
          <v:line id="Düz Bağlayıcı 17" o:spid="_x0000_s1034" style="position:absolute;flip:y;z-index:251651072;visibility:visible" from="193.9pt,9.2pt" to="193.9pt,21.95pt"/>
        </w:pict>
      </w:r>
      <w:r>
        <w:rPr>
          <w:noProof/>
          <w:lang w:eastAsia="tr-TR"/>
        </w:rPr>
        <w:pict>
          <v:line id="Düz Bağlayıcı 16" o:spid="_x0000_s1035" style="position:absolute;flip:y;z-index:251650048;visibility:visible" from="136.15pt,7.7pt" to="136.15pt,20.45pt"/>
        </w:pict>
      </w:r>
      <w:r>
        <w:rPr>
          <w:noProof/>
          <w:lang w:eastAsia="tr-TR"/>
        </w:rPr>
        <w:pict>
          <v:line id="Düz Bağlayıcı 3" o:spid="_x0000_s1036" style="position:absolute;flip:y;z-index:251641856;visibility:visible" from="60.4pt,8.45pt" to="60.4pt,21.2pt"/>
        </w:pict>
      </w:r>
      <w:r>
        <w:rPr>
          <w:noProof/>
          <w:lang w:eastAsia="tr-TR"/>
        </w:rPr>
        <w:pict>
          <v:line id="Düz Bağlayıcı 2" o:spid="_x0000_s1037" style="position:absolute;flip:y;z-index:251640832;visibility:visible" from="2.65pt,8.45pt" to="2.65pt,21.2pt"/>
        </w:pic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Düz Bağlayıcı 26" o:spid="_x0000_s1038" style="position:absolute;flip:y;z-index:251660288;visibility:visible" from="336.4pt,97.4pt" to="336.4pt,110.15pt" strokecolor="windowText"/>
        </w:pict>
      </w:r>
      <w:r>
        <w:rPr>
          <w:noProof/>
          <w:lang w:eastAsia="tr-TR"/>
        </w:rPr>
        <w:pict>
          <v:rect id="Dikdörtgen 11" o:spid="_x0000_s1039" style="position:absolute;margin-left:278.65pt;margin-top:110.9pt;width:57.75pt;height:38.25pt;z-index:251644928;visibility:visible;v-text-anchor:middle" filled="f" strokeweight="1pt">
            <v:textbox>
              <w:txbxContent>
                <w:p w:rsidR="00107A81" w:rsidRDefault="00107A81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20" o:spid="_x0000_s1040" type="#_x0000_t202" style="position:absolute;margin-left:10.9pt;margin-top:110.9pt;width:53.25pt;height:38.25pt;z-index:251654144;visibility:visible" filled="f" stroked="f" strokeweight=".5pt">
            <v:textbox>
              <w:txbxContent>
                <w:p w:rsidR="00107A81" w:rsidRDefault="00107A81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  <w:p w:rsidR="00107A81" w:rsidRPr="004A78A5" w:rsidRDefault="00107A81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derişik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41" type="#_x0000_t202" style="position:absolute;margin-left:145.9pt;margin-top:17.15pt;width:53.25pt;height:25.5pt;z-index:251661312;visibility:visible" filled="f" stroked="f" strokeweight=".5pt">
            <v:textbox>
              <w:txbxContent>
                <w:p w:rsidR="00107A81" w:rsidRPr="004A78A5" w:rsidRDefault="00107A81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42" type="#_x0000_t202" style="position:absolute;margin-left:276.4pt;margin-top:116.9pt;width:53.25pt;height:25.5pt;z-index:251643904;visibility:visible" filled="f" stroked="f" strokeweight=".5pt">
            <v:textbox>
              <w:txbxContent>
                <w:p w:rsidR="00107A81" w:rsidRPr="004A78A5" w:rsidRDefault="00107A81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43" type="#_x0000_t202" style="position:absolute;margin-left:142.15pt;margin-top:117.65pt;width:53.25pt;height:25.5pt;z-index:251663360;visibility:visible" filled="f" stroked="f" strokeweight=".5pt">
            <v:textbox>
              <w:txbxContent>
                <w:p w:rsidR="00107A81" w:rsidRPr="004A78A5" w:rsidRDefault="00107A81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44" type="#_x0000_t202" style="position:absolute;margin-left:280.9pt;margin-top:18.65pt;width:53.25pt;height:25.5pt;z-index:251662336;visibility:visible" filled="f" stroked="f" strokeweight=".5pt">
            <v:textbox>
              <w:txbxContent>
                <w:p w:rsidR="00107A81" w:rsidRPr="004A78A5" w:rsidRDefault="00107A81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NaOH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5" o:spid="_x0000_s1045" style="position:absolute;flip:y;z-index:251659264;visibility:visible" from="278.65pt,97.4pt" to="278.65pt,110.15pt" strokecolor="windowText"/>
        </w:pict>
      </w:r>
      <w:r>
        <w:rPr>
          <w:noProof/>
          <w:lang w:eastAsia="tr-TR"/>
        </w:rPr>
        <w:pict>
          <v:line id="Düz Bağlayıcı 24" o:spid="_x0000_s1046" style="position:absolute;flip:y;z-index:251658240;visibility:visible" from="195.4pt,98.15pt" to="195.4pt,110.9pt" strokecolor="windowText"/>
        </w:pict>
      </w:r>
      <w:r>
        <w:rPr>
          <w:noProof/>
          <w:lang w:eastAsia="tr-TR"/>
        </w:rPr>
        <w:pict>
          <v:line id="Düz Bağlayıcı 23" o:spid="_x0000_s1047" style="position:absolute;flip:y;z-index:251657216;visibility:visible" from="137.65pt,97.4pt" to="137.65pt,110.15pt" strokecolor="windowText"/>
        </w:pict>
      </w:r>
      <w:r>
        <w:rPr>
          <w:noProof/>
          <w:lang w:eastAsia="tr-TR"/>
        </w:rPr>
        <w:pict>
          <v:line id="Düz Bağlayıcı 22" o:spid="_x0000_s1048" style="position:absolute;flip:y;z-index:251656192;visibility:visible" from="60.4pt,98.15pt" to="60.4pt,110.9pt" strokecolor="windowText"/>
        </w:pict>
      </w:r>
      <w:r>
        <w:rPr>
          <w:noProof/>
          <w:lang w:eastAsia="tr-TR"/>
        </w:rPr>
        <w:pict>
          <v:line id="Düz Bağlayıcı 21" o:spid="_x0000_s1049" style="position:absolute;flip:y;z-index:251655168;visibility:visible" from="2.65pt,97.4pt" to="2.65pt,110.15pt" strokecolor="windowText"/>
        </w:pict>
      </w:r>
      <w:r>
        <w:rPr>
          <w:noProof/>
          <w:lang w:eastAsia="tr-TR"/>
        </w:rPr>
        <w:pict>
          <v:rect id="Dikdörtgen 12" o:spid="_x0000_s1050" style="position:absolute;margin-left:137.65pt;margin-top:110.15pt;width:57.75pt;height:38.25pt;z-index:251645952;visibility:visible;v-text-anchor:middle" filled="f" strokeweight="1pt">
            <v:textbox>
              <w:txbxContent>
                <w:p w:rsidR="00107A81" w:rsidRDefault="00107A81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51" style="position:absolute;margin-left:2.65pt;margin-top:110.15pt;width:57.75pt;height:38.25pt;z-index:251649024;visibility:visible;v-text-anchor:middle" filled="f" strokeweight="1pt">
            <v:textbox>
              <w:txbxContent>
                <w:p w:rsidR="00107A81" w:rsidRDefault="00107A81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52" style="position:absolute;margin-left:276.4pt;margin-top:7.4pt;width:57.75pt;height:38.25pt;z-index:251646976;visibility:visible;v-text-anchor:middle" filled="f" strokeweight="1pt">
            <v:textbox>
              <w:txbxContent>
                <w:p w:rsidR="00107A81" w:rsidRDefault="00107A81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53" style="position:absolute;margin-left:136.15pt;margin-top:7.4pt;width:57.75pt;height:38.25pt;z-index:251648000;visibility:visible;v-text-anchor:middle" filled="f" strokeweight="1pt">
            <v:textbox>
              <w:txbxContent>
                <w:p w:rsidR="00107A81" w:rsidRDefault="00107A81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54" style="position:absolute;margin-left:2.65pt;margin-top:7.4pt;width:57.75pt;height:38.25pt;z-index:251639808;visibility:visible;v-text-anchor:middle" filled="f" strokeweight="1pt">
            <v:textbox>
              <w:txbxContent>
                <w:p w:rsidR="00107A81" w:rsidRDefault="00107A81" w:rsidP="00B51CF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9" o:spid="_x0000_s1055" type="#_x0000_t202" style="position:absolute;margin-left:7.15pt;margin-top:20.15pt;width:53.25pt;height:25.5pt;z-index:251642880;visibility:visible" filled="f" stroked="f" strokeweight=".5pt">
            <v:textbox>
              <w:txbxContent>
                <w:p w:rsidR="00107A81" w:rsidRPr="004A78A5" w:rsidRDefault="00107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ect id="Dikdörtgen 34" o:spid="_x0000_s1056" style="position:absolute;margin-left:290.65pt;margin-top:11.9pt;width:28.5pt;height:17.25pt;z-index:251668480;visibility:visible;v-text-anchor:middle" filled="f" strokeweight="1pt"/>
        </w:pict>
      </w:r>
      <w:r>
        <w:rPr>
          <w:noProof/>
          <w:lang w:eastAsia="tr-TR"/>
        </w:rPr>
        <w:pict>
          <v:shape id="Metin Kutusu 41" o:spid="_x0000_s1057" type="#_x0000_t202" style="position:absolute;margin-left:290.65pt;margin-top:11.15pt;width:31.5pt;height:27.75pt;z-index:251675648;visibility:visible" filled="f" stroked="f" strokeweight=".5pt">
            <v:textbox>
              <w:txbxContent>
                <w:p w:rsidR="00107A81" w:rsidRDefault="00107A81" w:rsidP="00767F8B">
                  <w:r>
                    <w:t>Au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5" o:spid="_x0000_s1058" style="position:absolute;margin-left:151.9pt;margin-top:11.15pt;width:28.5pt;height:17.25pt;z-index:251669504;visibility:visible;v-text-anchor:middle" filled="f" strokeweight="1pt"/>
        </w:pict>
      </w:r>
      <w:r>
        <w:rPr>
          <w:noProof/>
          <w:lang w:eastAsia="tr-TR"/>
        </w:rPr>
        <w:pict>
          <v:shape id="Metin Kutusu 40" o:spid="_x0000_s1059" type="#_x0000_t202" style="position:absolute;margin-left:151.9pt;margin-top:8.9pt;width:31.5pt;height:27.75pt;z-index:251674624;visibility:visible" filled="f" stroked="f" strokeweight=".5pt">
            <v:textbox>
              <w:txbxContent>
                <w:p w:rsidR="00107A81" w:rsidRDefault="00107A81" w:rsidP="00767F8B">
                  <w:r>
                    <w:t>Hg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6" o:spid="_x0000_s1060" style="position:absolute;margin-left:17.65pt;margin-top:9.65pt;width:28.5pt;height:17.25pt;z-index:251670528;visibility:visible;v-text-anchor:middle" filled="f" strokeweight="1pt"/>
        </w:pict>
      </w:r>
      <w:r>
        <w:rPr>
          <w:noProof/>
          <w:lang w:eastAsia="tr-TR"/>
        </w:rPr>
        <w:pict>
          <v:shape id="Metin Kutusu 39" o:spid="_x0000_s1061" type="#_x0000_t202" style="position:absolute;margin-left:17.65pt;margin-top:9.65pt;width:31.5pt;height:27.75pt;z-index:251673600;visibility:visible" filled="f" stroked="f" strokeweight=".5pt">
            <v:textbox>
              <w:txbxContent>
                <w:p w:rsidR="00107A81" w:rsidRDefault="00107A81" w:rsidP="00767F8B">
                  <w:r>
                    <w:t>Cu</w:t>
                  </w:r>
                </w:p>
              </w:txbxContent>
            </v:textbox>
          </v:shape>
        </w:pic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.…………….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Sülfürik asidin formülünü ve kullanım alanlarından dört tanesini yazınız. </w:t>
      </w:r>
      <w:r w:rsidRPr="00767F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Asitlerin genel özelliklerini yazınız. </w:t>
      </w:r>
      <w:r w:rsidRPr="00767F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767F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767F8B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>verilen indikatörlerin asit ve baz ortamda oluşturacakları renkleri yazınız.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F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 puan)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79B2">
        <w:rPr>
          <w:rFonts w:ascii="Times New Roman" w:hAnsi="Times New Roman" w:cs="Times New Roman"/>
          <w:sz w:val="24"/>
          <w:szCs w:val="24"/>
          <w:u w:val="single"/>
        </w:rPr>
        <w:t>Asit Baz</w:t>
      </w:r>
    </w:p>
    <w:p w:rsidR="00107A81" w:rsidRPr="004D79B2" w:rsidRDefault="00107A81" w:rsidP="004D79B2">
      <w:pPr>
        <w:tabs>
          <w:tab w:val="left" w:pos="1965"/>
          <w:tab w:val="left" w:pos="38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Turnusol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:rsidR="00107A81" w:rsidRDefault="00107A81" w:rsidP="004D79B2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Fenol ftalein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07A81" w:rsidRDefault="00107A81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Lahana suyu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07A81" w:rsidRDefault="00107A81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Pr="004D79B2" w:rsidRDefault="00107A81" w:rsidP="004D79B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4D79B2">
        <w:rPr>
          <w:rFonts w:ascii="Times New Roman" w:hAnsi="Times New Roman" w:cs="Times New Roman"/>
          <w:sz w:val="24"/>
          <w:szCs w:val="24"/>
        </w:rPr>
        <w:t>Aşağıdaki cümlelerin yanına doğru ise (D), yanlış ise (Y) işareti koyunuz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D79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 puan)</w:t>
      </w:r>
    </w:p>
    <w:p w:rsidR="00107A81" w:rsidRPr="004D79B2" w:rsidRDefault="00107A81" w:rsidP="004D79B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4D79B2">
        <w:rPr>
          <w:rFonts w:ascii="Times New Roman" w:hAnsi="Times New Roman" w:cs="Times New Roman"/>
          <w:sz w:val="24"/>
          <w:szCs w:val="24"/>
        </w:rPr>
        <w:t xml:space="preserve">.Bir maddenin baz olarak sınıflandırılabilmesi için formülünde mutlaka OH grubunun olması gerekir. (……..) </w:t>
      </w:r>
    </w:p>
    <w:p w:rsidR="00107A81" w:rsidRPr="004D79B2" w:rsidRDefault="00107A81" w:rsidP="004D79B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b.NH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79B2">
        <w:rPr>
          <w:rFonts w:ascii="Times New Roman" w:hAnsi="Times New Roman" w:cs="Times New Roman"/>
          <w:sz w:val="24"/>
          <w:szCs w:val="24"/>
        </w:rPr>
        <w:t>yapısında hidrojen atomları bulundurduğu için asit olarak sınıflandırılır. (……..)</w:t>
      </w:r>
    </w:p>
    <w:p w:rsidR="00107A81" w:rsidRPr="004D79B2" w:rsidRDefault="00107A81" w:rsidP="004D79B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c. NaOH çözeltisine dokunulursa ciltte kayganlık hissedilir. (……..)</w:t>
      </w:r>
    </w:p>
    <w:p w:rsidR="00107A81" w:rsidRPr="004D79B2" w:rsidRDefault="00107A81" w:rsidP="004D79B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Asitlerin tadı ekşidir.</w:t>
      </w:r>
      <w:r w:rsidRPr="004D79B2">
        <w:rPr>
          <w:rFonts w:ascii="Times New Roman" w:hAnsi="Times New Roman" w:cs="Times New Roman"/>
          <w:sz w:val="24"/>
          <w:szCs w:val="24"/>
        </w:rPr>
        <w:t>(……..)</w:t>
      </w:r>
    </w:p>
    <w:p w:rsidR="00107A81" w:rsidRPr="004D79B2" w:rsidRDefault="00107A81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Pr="004D79B2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Sınav süresi 40 dakikadır.</w:t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7A81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Nurgül ÜGE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Nalan KURAL</w:t>
      </w:r>
    </w:p>
    <w:p w:rsidR="00107A81" w:rsidRPr="00767F8B" w:rsidRDefault="00107A81" w:rsidP="004D79B2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Kimya Öğretmeni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Kimya Öğretmeni</w:t>
      </w:r>
    </w:p>
    <w:p w:rsidR="00107A81" w:rsidRPr="00767F8B" w:rsidRDefault="00107A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07A81" w:rsidRPr="00767F8B" w:rsidSect="00911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A5B86"/>
    <w:multiLevelType w:val="hybridMultilevel"/>
    <w:tmpl w:val="909E6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B3AF1"/>
    <w:multiLevelType w:val="hybridMultilevel"/>
    <w:tmpl w:val="A9AE1D9E"/>
    <w:lvl w:ilvl="0" w:tplc="6B622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1ED"/>
    <w:rsid w:val="00107A81"/>
    <w:rsid w:val="004126BD"/>
    <w:rsid w:val="004A78A5"/>
    <w:rsid w:val="004B3D0B"/>
    <w:rsid w:val="004D79B2"/>
    <w:rsid w:val="00681015"/>
    <w:rsid w:val="00767F8B"/>
    <w:rsid w:val="00911CF0"/>
    <w:rsid w:val="00A521ED"/>
    <w:rsid w:val="00AF509D"/>
    <w:rsid w:val="00B51CF4"/>
    <w:rsid w:val="00E45E7C"/>
    <w:rsid w:val="00E74D32"/>
    <w:rsid w:val="00FE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C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21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74D3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323</Words>
  <Characters>1842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LENOVO</dc:creator>
  <cp:keywords>sorubak.com</cp:keywords>
  <dc:description/>
  <cp:lastModifiedBy>edanur</cp:lastModifiedBy>
  <cp:revision>3</cp:revision>
  <dcterms:created xsi:type="dcterms:W3CDTF">2015-11-16T18:22:00Z</dcterms:created>
  <dcterms:modified xsi:type="dcterms:W3CDTF">2016-11-02T21:10:00Z</dcterms:modified>
</cp:coreProperties>
</file>