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42" w:rsidRDefault="00174542" w:rsidP="00B06225">
      <w:pPr>
        <w:pStyle w:val="Header"/>
        <w:jc w:val="center"/>
        <w:rPr>
          <w:b/>
          <w:bCs/>
        </w:rPr>
      </w:pPr>
      <w:r>
        <w:rPr>
          <w:b/>
          <w:bCs/>
        </w:rPr>
        <w:tab/>
      </w:r>
    </w:p>
    <w:p w:rsidR="00174542" w:rsidRDefault="00174542" w:rsidP="00B06225">
      <w:pPr>
        <w:pStyle w:val="Header"/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174542" w:rsidRDefault="00174542" w:rsidP="00B06225">
      <w:pPr>
        <w:pStyle w:val="Header"/>
        <w:jc w:val="center"/>
        <w:rPr>
          <w:b/>
          <w:bCs/>
        </w:rPr>
      </w:pPr>
    </w:p>
    <w:p w:rsidR="00174542" w:rsidRDefault="00174542" w:rsidP="00B06225">
      <w:pPr>
        <w:pStyle w:val="Header"/>
        <w:jc w:val="center"/>
        <w:rPr>
          <w:b/>
          <w:bCs/>
        </w:rPr>
      </w:pPr>
      <w:r>
        <w:rPr>
          <w:b/>
          <w:bCs/>
        </w:rPr>
        <w:t>2015-2016  ISPARTA M.ALBAYRAK MESLEKİ ve TEKNİK ANADOLU LİSESİ</w:t>
      </w:r>
    </w:p>
    <w:p w:rsidR="00174542" w:rsidRDefault="00174542" w:rsidP="00B06225">
      <w:pPr>
        <w:pStyle w:val="Header"/>
        <w:jc w:val="center"/>
        <w:rPr>
          <w:b/>
          <w:bCs/>
        </w:rPr>
      </w:pPr>
      <w:r>
        <w:rPr>
          <w:b/>
          <w:bCs/>
        </w:rPr>
        <w:t>10. SINIF KİMYA DERSİ 2. DÖNEM 2. YAZILI SINAVI SORULARIDIR</w:t>
      </w:r>
    </w:p>
    <w:p w:rsidR="00174542" w:rsidRDefault="00174542" w:rsidP="00B06225">
      <w:pPr>
        <w:pStyle w:val="Header"/>
        <w:jc w:val="center"/>
        <w:rPr>
          <w:b/>
          <w:bCs/>
        </w:rPr>
      </w:pPr>
    </w:p>
    <w:p w:rsidR="00174542" w:rsidRDefault="00174542" w:rsidP="00B06225">
      <w:pPr>
        <w:pStyle w:val="Header"/>
        <w:jc w:val="center"/>
        <w:rPr>
          <w:b/>
          <w:bCs/>
        </w:rPr>
      </w:pPr>
      <w:r>
        <w:rPr>
          <w:b/>
          <w:bCs/>
        </w:rPr>
        <w:t>NUMARASI :…………………  ADI SOYADI :……………………………SINIFI :10/</w:t>
      </w:r>
    </w:p>
    <w:p w:rsidR="00174542" w:rsidRPr="00EC3DB2" w:rsidRDefault="00174542" w:rsidP="00EC3DB2">
      <w:pPr>
        <w:pStyle w:val="Header"/>
        <w:tabs>
          <w:tab w:val="left" w:pos="1260"/>
        </w:tabs>
        <w:rPr>
          <w:rFonts w:ascii="Calibri" w:hAnsi="Calibri" w:cs="Calibri"/>
          <w:b/>
          <w:bCs/>
          <w:sz w:val="20"/>
          <w:szCs w:val="20"/>
        </w:rPr>
      </w:pPr>
      <w:r w:rsidRPr="00EC3DB2">
        <w:rPr>
          <w:rFonts w:ascii="Calibri" w:hAnsi="Calibri" w:cs="Calibri"/>
          <w:b/>
          <w:bCs/>
          <w:sz w:val="20"/>
          <w:szCs w:val="20"/>
        </w:rPr>
        <w:tab/>
      </w:r>
      <w:r w:rsidRPr="00EC3DB2">
        <w:rPr>
          <w:rFonts w:ascii="Calibri" w:hAnsi="Calibri" w:cs="Calibri"/>
          <w:b/>
          <w:bCs/>
          <w:sz w:val="20"/>
          <w:szCs w:val="20"/>
        </w:rPr>
        <w:tab/>
      </w:r>
    </w:p>
    <w:p w:rsidR="00174542" w:rsidRDefault="00174542" w:rsidP="00EC3DB2">
      <w:pPr>
        <w:spacing w:after="0" w:line="240" w:lineRule="auto"/>
        <w:rPr>
          <w:rFonts w:ascii="Calibri" w:hAnsi="Calibri" w:cs="Calibri"/>
        </w:rPr>
      </w:pPr>
      <w:r w:rsidRPr="00F42093">
        <w:rPr>
          <w:rFonts w:ascii="Calibri" w:hAnsi="Calibri" w:cs="Calibri"/>
          <w:b/>
          <w:bCs/>
          <w:sz w:val="24"/>
          <w:szCs w:val="24"/>
        </w:rPr>
        <w:t xml:space="preserve">I. </w:t>
      </w:r>
      <w:r w:rsidRPr="00CA5466">
        <w:rPr>
          <w:rFonts w:ascii="Calibri" w:hAnsi="Calibri" w:cs="Calibri"/>
          <w:b/>
          <w:bCs/>
        </w:rPr>
        <w:t>Aşağıdaki bilgileri doğru “D” ve</w:t>
      </w:r>
      <w:r>
        <w:rPr>
          <w:rFonts w:ascii="Calibri" w:hAnsi="Calibri" w:cs="Calibri"/>
          <w:b/>
          <w:bCs/>
        </w:rPr>
        <w:t>ya yanlış “Y” olarak doldurunuz.</w:t>
      </w:r>
      <w:r w:rsidRPr="00407598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>10 puan</w:t>
      </w:r>
      <w:r w:rsidRPr="00407598">
        <w:rPr>
          <w:rFonts w:ascii="Calibri" w:hAnsi="Calibri" w:cs="Calibri"/>
        </w:rPr>
        <w:t>)</w:t>
      </w:r>
    </w:p>
    <w:p w:rsidR="00174542" w:rsidRPr="00CA5466" w:rsidRDefault="00174542" w:rsidP="00EC3DB2">
      <w:pPr>
        <w:spacing w:after="0" w:line="240" w:lineRule="auto"/>
        <w:rPr>
          <w:rFonts w:ascii="Calibri" w:hAnsi="Calibri" w:cs="Calibri"/>
          <w:b/>
          <w:bCs/>
        </w:rPr>
      </w:pPr>
    </w:p>
    <w:p w:rsidR="00174542" w:rsidRDefault="00174542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r w:rsidRPr="00EC3DB2">
        <w:rPr>
          <w:rFonts w:ascii="Calibri" w:hAnsi="Calibri" w:cs="Calibri"/>
          <w:sz w:val="18"/>
          <w:szCs w:val="18"/>
        </w:rPr>
        <w:tab/>
      </w:r>
      <w:r w:rsidRPr="00B77D9A">
        <w:rPr>
          <w:rFonts w:ascii="Calibri" w:hAnsi="Calibri" w:cs="Calibri"/>
          <w:sz w:val="18"/>
          <w:szCs w:val="18"/>
        </w:rPr>
        <w:t>(    )</w:t>
      </w:r>
      <w:r>
        <w:rPr>
          <w:rFonts w:ascii="Calibri" w:hAnsi="Calibri" w:cs="Calibri"/>
          <w:sz w:val="18"/>
          <w:szCs w:val="18"/>
        </w:rPr>
        <w:t>Protein,amino asitlerden oluşmuş bir polimerdir.</w:t>
      </w:r>
    </w:p>
    <w:p w:rsidR="00174542" w:rsidRPr="00B77D9A" w:rsidRDefault="00174542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174542" w:rsidRDefault="00174542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ab/>
        <w:t>(    )</w:t>
      </w:r>
      <w:r>
        <w:rPr>
          <w:rFonts w:ascii="Calibri" w:hAnsi="Calibri" w:cs="Calibri"/>
          <w:sz w:val="18"/>
          <w:szCs w:val="18"/>
        </w:rPr>
        <w:t>Karbonhidratların sindirimi tükürükte bulunan amilaz enzimi sayesinde ağızda başlar.</w:t>
      </w:r>
    </w:p>
    <w:p w:rsidR="00174542" w:rsidRPr="00B77D9A" w:rsidRDefault="00174542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174542" w:rsidRDefault="00174542" w:rsidP="005133F4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ab/>
        <w:t>(    )</w:t>
      </w:r>
      <w:r>
        <w:rPr>
          <w:rFonts w:ascii="Calibri" w:hAnsi="Calibri" w:cs="Calibri"/>
          <w:sz w:val="18"/>
          <w:szCs w:val="18"/>
        </w:rPr>
        <w:t>Jeotermal enerji temiz ve yenilenebilir bir enerjidir.</w:t>
      </w:r>
    </w:p>
    <w:p w:rsidR="00174542" w:rsidRDefault="00174542" w:rsidP="005133F4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174542" w:rsidRDefault="00174542" w:rsidP="00BE472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)</w:t>
      </w:r>
      <w:r>
        <w:rPr>
          <w:rFonts w:ascii="Calibri" w:hAnsi="Calibri" w:cs="Calibri"/>
          <w:sz w:val="18"/>
          <w:szCs w:val="18"/>
        </w:rPr>
        <w:t>Kömürün oluşmaya başladığı andaki organik materyale turba denir.</w:t>
      </w:r>
    </w:p>
    <w:p w:rsidR="00174542" w:rsidRPr="00B77D9A" w:rsidRDefault="00174542" w:rsidP="00BE472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174542" w:rsidRDefault="00174542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Aromatik hidrokarbonların en basit üyesi benzendir.</w:t>
      </w:r>
    </w:p>
    <w:p w:rsidR="00174542" w:rsidRPr="00B77D9A" w:rsidRDefault="00174542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174542" w:rsidRDefault="00174542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Karbonhidratların en basit üyesi glikoz dur.</w:t>
      </w:r>
    </w:p>
    <w:p w:rsidR="00174542" w:rsidRDefault="00174542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174542" w:rsidRDefault="00174542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Çay şekeri olarak bilinen sakkaroz bir monosakkarittir.</w:t>
      </w:r>
    </w:p>
    <w:p w:rsidR="00174542" w:rsidRPr="00B77D9A" w:rsidRDefault="00174542" w:rsidP="000967D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174542" w:rsidRDefault="00174542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Karbonhidratlara su katılarak parçalanması olayına sentez denir.</w:t>
      </w:r>
    </w:p>
    <w:p w:rsidR="00174542" w:rsidRPr="00B77D9A" w:rsidRDefault="00174542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174542" w:rsidRDefault="00174542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Nişasta ve selüloz polisakkarit bileşikleridir.</w:t>
      </w:r>
    </w:p>
    <w:p w:rsidR="00174542" w:rsidRPr="00B77D9A" w:rsidRDefault="00174542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174542" w:rsidRPr="00B77D9A" w:rsidRDefault="00174542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  <w:r w:rsidRPr="00B77D9A">
        <w:rPr>
          <w:rFonts w:ascii="Calibri" w:hAnsi="Calibri" w:cs="Calibri"/>
          <w:sz w:val="18"/>
          <w:szCs w:val="18"/>
        </w:rPr>
        <w:t>(     )</w:t>
      </w:r>
      <w:r>
        <w:rPr>
          <w:rFonts w:ascii="Calibri" w:hAnsi="Calibri" w:cs="Calibri"/>
          <w:sz w:val="18"/>
          <w:szCs w:val="18"/>
        </w:rPr>
        <w:t>Lipitlerin katısına yağ,sıvısına ise oil denir.</w:t>
      </w:r>
    </w:p>
    <w:p w:rsidR="00174542" w:rsidRPr="00B77D9A" w:rsidRDefault="00174542" w:rsidP="005B066A">
      <w:pPr>
        <w:tabs>
          <w:tab w:val="left" w:pos="360"/>
        </w:tabs>
        <w:spacing w:after="0" w:line="240" w:lineRule="auto"/>
        <w:ind w:left="360"/>
        <w:rPr>
          <w:rFonts w:ascii="Calibri" w:hAnsi="Calibri" w:cs="Calibri"/>
          <w:sz w:val="18"/>
          <w:szCs w:val="18"/>
        </w:rPr>
      </w:pPr>
    </w:p>
    <w:p w:rsidR="00174542" w:rsidRDefault="00174542" w:rsidP="00EC3DB2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  <w:r w:rsidRPr="00F42093">
        <w:rPr>
          <w:rFonts w:ascii="Calibri" w:hAnsi="Calibri" w:cs="Calibri"/>
          <w:b/>
          <w:bCs/>
          <w:sz w:val="24"/>
          <w:szCs w:val="24"/>
        </w:rPr>
        <w:t xml:space="preserve">II. </w:t>
      </w:r>
      <w:r w:rsidRPr="00AD6B69">
        <w:rPr>
          <w:rFonts w:ascii="Calibri" w:hAnsi="Calibri" w:cs="Calibri"/>
          <w:b/>
          <w:bCs/>
        </w:rPr>
        <w:t>Aşağıda ifadelerde boş bırakılan yerleri doldurunuz?</w:t>
      </w:r>
      <w:r w:rsidRPr="00407598">
        <w:rPr>
          <w:rFonts w:ascii="Calibri" w:hAnsi="Calibri" w:cs="Calibri"/>
        </w:rPr>
        <w:t xml:space="preserve"> (</w:t>
      </w:r>
      <w:r>
        <w:rPr>
          <w:rFonts w:ascii="Calibri" w:hAnsi="Calibri" w:cs="Calibri"/>
        </w:rPr>
        <w:t>10 puan</w:t>
      </w:r>
      <w:r w:rsidRPr="00407598">
        <w:rPr>
          <w:rFonts w:ascii="Calibri" w:hAnsi="Calibri" w:cs="Calibri"/>
        </w:rPr>
        <w:t>)</w:t>
      </w:r>
    </w:p>
    <w:p w:rsidR="00174542" w:rsidRDefault="00174542" w:rsidP="00EC3DB2">
      <w:pPr>
        <w:tabs>
          <w:tab w:val="left" w:pos="360"/>
        </w:tabs>
        <w:spacing w:after="0" w:line="240" w:lineRule="auto"/>
        <w:rPr>
          <w:rFonts w:ascii="Calibri" w:hAnsi="Calibri" w:cs="Calibri"/>
        </w:rPr>
      </w:pPr>
    </w:p>
    <w:p w:rsidR="00174542" w:rsidRDefault="00174542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ab/>
        <w:t>( biyogaz,glikoz,solunum,sindirim,çift,üçlü,doymuş,doymamış,biyokütle…)</w:t>
      </w:r>
    </w:p>
    <w:p w:rsidR="00174542" w:rsidRPr="00FE2001" w:rsidRDefault="00174542" w:rsidP="000659B9">
      <w:pPr>
        <w:pStyle w:val="ListParagraph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Nişasta ,monomeri…………………..olan bir polimerdir.</w:t>
      </w:r>
    </w:p>
    <w:p w:rsidR="00174542" w:rsidRDefault="00174542" w:rsidP="00424345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Besinler hem ………………………. Hem de ………………………………..olayları sonucunda enerjiye dönüşür.</w:t>
      </w:r>
    </w:p>
    <w:p w:rsidR="00174542" w:rsidRPr="00F008DF" w:rsidRDefault="00174542" w:rsidP="00424345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Alkenlerde................... , Alkinlerde ……………………bağ bulunur.</w:t>
      </w:r>
    </w:p>
    <w:p w:rsidR="00174542" w:rsidRPr="001861B5" w:rsidRDefault="00174542" w:rsidP="00424345">
      <w:pPr>
        <w:pStyle w:val="ListParagraph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Alkanlar ..........................hidrokarbonlardır.</w:t>
      </w:r>
    </w:p>
    <w:p w:rsidR="00174542" w:rsidRDefault="00174542" w:rsidP="00D52016">
      <w:pPr>
        <w:pStyle w:val="ListParagraph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Bitki ve hayvan atıklarının fermantasyonundan ……………………………oluşur.</w:t>
      </w:r>
    </w:p>
    <w:p w:rsidR="00174542" w:rsidRPr="00B77D9A" w:rsidRDefault="00174542" w:rsidP="00AD0FF3">
      <w:pPr>
        <w:pStyle w:val="ListParagraph"/>
        <w:tabs>
          <w:tab w:val="left" w:pos="360"/>
        </w:tabs>
        <w:spacing w:before="0" w:beforeAutospacing="0" w:after="0" w:afterAutospacing="0" w:line="360" w:lineRule="auto"/>
        <w:ind w:left="714"/>
        <w:rPr>
          <w:rFonts w:ascii="Calibri" w:hAnsi="Calibri" w:cs="Calibri"/>
          <w:sz w:val="18"/>
          <w:szCs w:val="18"/>
        </w:rPr>
      </w:pPr>
    </w:p>
    <w:p w:rsidR="00174542" w:rsidRDefault="00174542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III. </w:t>
      </w:r>
      <w:r>
        <w:rPr>
          <w:rFonts w:ascii="Calibri" w:hAnsi="Calibri" w:cs="Calibri"/>
          <w:b/>
          <w:bCs/>
        </w:rPr>
        <w:t>Aşağıda verilen çoktan seçmeli soruları cevaplayınız? (Her soru 5 puan)</w:t>
      </w:r>
    </w:p>
    <w:p w:rsidR="00174542" w:rsidRDefault="00174542" w:rsidP="00C30969">
      <w:pPr>
        <w:spacing w:after="0" w:line="240" w:lineRule="auto"/>
        <w:rPr>
          <w:rFonts w:ascii="Calibri" w:hAnsi="Calibri" w:cs="Calibri"/>
          <w:sz w:val="18"/>
          <w:szCs w:val="18"/>
        </w:rPr>
      </w:pPr>
    </w:p>
    <w:p w:rsidR="00174542" w:rsidRDefault="00174542" w:rsidP="00C30969">
      <w:pPr>
        <w:spacing w:after="0" w:line="240" w:lineRule="auto"/>
        <w:rPr>
          <w:rFonts w:ascii="Calibri" w:hAnsi="Calibri" w:cs="Calibri"/>
          <w:sz w:val="18"/>
          <w:szCs w:val="18"/>
        </w:rPr>
        <w:sectPr w:rsidR="00174542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174542" w:rsidRPr="00B77D9A" w:rsidRDefault="00174542" w:rsidP="00C30969">
      <w:pPr>
        <w:pStyle w:val="ListParagraph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I.SuII.Glikoz  III. Protein  IV.vitamin    Bu besin ögelerinden hangileri sindirime uğrar?</w:t>
      </w:r>
    </w:p>
    <w:p w:rsidR="00174542" w:rsidRPr="00B77D9A" w:rsidRDefault="00174542" w:rsidP="00B77D9A">
      <w:pPr>
        <w:tabs>
          <w:tab w:val="left" w:pos="360"/>
        </w:tabs>
        <w:spacing w:after="0"/>
        <w:rPr>
          <w:rFonts w:ascii="Calibri" w:hAnsi="Calibri" w:cs="Calibri"/>
          <w:b/>
          <w:bCs/>
          <w:sz w:val="18"/>
          <w:szCs w:val="18"/>
        </w:rPr>
      </w:pPr>
    </w:p>
    <w:p w:rsidR="00174542" w:rsidRDefault="00174542" w:rsidP="0036168E">
      <w:pPr>
        <w:tabs>
          <w:tab w:val="left" w:pos="360"/>
        </w:tabs>
        <w:spacing w:after="120"/>
        <w:rPr>
          <w:rFonts w:ascii="Calibri" w:hAnsi="Calibri" w:cs="Calibri"/>
          <w:sz w:val="18"/>
          <w:szCs w:val="18"/>
        </w:rPr>
      </w:pPr>
      <w:r w:rsidRPr="00D52016">
        <w:rPr>
          <w:rFonts w:ascii="Calibri" w:hAnsi="Calibri" w:cs="Calibri"/>
          <w:sz w:val="18"/>
          <w:szCs w:val="18"/>
        </w:rPr>
        <w:t xml:space="preserve">A) </w:t>
      </w:r>
      <w:r>
        <w:rPr>
          <w:rFonts w:ascii="Calibri" w:hAnsi="Calibri" w:cs="Calibri"/>
          <w:sz w:val="18"/>
          <w:szCs w:val="18"/>
        </w:rPr>
        <w:t>Yalnız I</w:t>
      </w:r>
      <w:r w:rsidRPr="00D52016">
        <w:rPr>
          <w:rFonts w:ascii="Calibri" w:hAnsi="Calibri" w:cs="Calibri"/>
          <w:sz w:val="18"/>
          <w:szCs w:val="18"/>
        </w:rPr>
        <w:tab/>
        <w:t xml:space="preserve">B) </w:t>
      </w:r>
      <w:r>
        <w:rPr>
          <w:rFonts w:ascii="Calibri" w:hAnsi="Calibri" w:cs="Calibri"/>
          <w:sz w:val="18"/>
          <w:szCs w:val="18"/>
        </w:rPr>
        <w:t>I ve II</w:t>
      </w:r>
      <w:r w:rsidRPr="00D52016">
        <w:rPr>
          <w:rFonts w:ascii="Calibri" w:hAnsi="Calibri" w:cs="Calibri"/>
          <w:sz w:val="18"/>
          <w:szCs w:val="18"/>
        </w:rPr>
        <w:tab/>
        <w:t>C)</w:t>
      </w:r>
      <w:r>
        <w:rPr>
          <w:rFonts w:ascii="Calibri" w:hAnsi="Calibri" w:cs="Calibri"/>
          <w:sz w:val="18"/>
          <w:szCs w:val="18"/>
        </w:rPr>
        <w:t>II ve III</w:t>
      </w:r>
      <w:r w:rsidRPr="00D52016">
        <w:rPr>
          <w:rFonts w:ascii="Calibri" w:hAnsi="Calibri" w:cs="Calibri"/>
          <w:sz w:val="18"/>
          <w:szCs w:val="18"/>
        </w:rPr>
        <w:t xml:space="preserve">D) </w:t>
      </w:r>
      <w:r>
        <w:rPr>
          <w:rFonts w:ascii="Calibri" w:hAnsi="Calibri" w:cs="Calibri"/>
          <w:sz w:val="18"/>
          <w:szCs w:val="18"/>
        </w:rPr>
        <w:t>III ve IV</w:t>
      </w:r>
      <w:r w:rsidRPr="00B77D9A">
        <w:rPr>
          <w:rFonts w:ascii="Calibri" w:hAnsi="Calibri" w:cs="Calibri"/>
          <w:sz w:val="18"/>
          <w:szCs w:val="18"/>
          <w:vertAlign w:val="superscript"/>
        </w:rPr>
        <w:tab/>
      </w:r>
      <w:r w:rsidRPr="00D52016">
        <w:rPr>
          <w:rFonts w:ascii="Calibri" w:hAnsi="Calibri" w:cs="Calibri"/>
          <w:sz w:val="18"/>
          <w:szCs w:val="18"/>
        </w:rPr>
        <w:t xml:space="preserve">E) </w:t>
      </w:r>
      <w:r>
        <w:rPr>
          <w:rFonts w:ascii="Calibri" w:hAnsi="Calibri" w:cs="Calibri"/>
          <w:sz w:val="18"/>
          <w:szCs w:val="18"/>
        </w:rPr>
        <w:t>II,III ve IV</w:t>
      </w:r>
    </w:p>
    <w:p w:rsidR="00174542" w:rsidRPr="00D52016" w:rsidRDefault="00174542" w:rsidP="0036168E">
      <w:pPr>
        <w:tabs>
          <w:tab w:val="left" w:pos="360"/>
        </w:tabs>
        <w:spacing w:after="120"/>
        <w:rPr>
          <w:rFonts w:ascii="Calibri" w:hAnsi="Calibri" w:cs="Calibri"/>
          <w:sz w:val="18"/>
          <w:szCs w:val="18"/>
        </w:rPr>
      </w:pPr>
    </w:p>
    <w:p w:rsidR="00174542" w:rsidRPr="00F008DF" w:rsidRDefault="00174542" w:rsidP="00146736">
      <w:pPr>
        <w:tabs>
          <w:tab w:val="left" w:pos="360"/>
        </w:tabs>
        <w:spacing w:after="120"/>
        <w:rPr>
          <w:rFonts w:ascii="Calibri" w:hAnsi="Calibri" w:cs="Calibri"/>
          <w:sz w:val="20"/>
          <w:szCs w:val="20"/>
        </w:rPr>
      </w:pPr>
      <w:r w:rsidRPr="00146736">
        <w:rPr>
          <w:rFonts w:ascii="Calibri" w:hAnsi="Calibri" w:cs="Calibri"/>
          <w:b/>
          <w:bCs/>
          <w:sz w:val="18"/>
          <w:szCs w:val="18"/>
        </w:rPr>
        <w:t>2</w:t>
      </w:r>
      <w:r w:rsidRPr="00B8438B">
        <w:rPr>
          <w:rFonts w:ascii="Calibri" w:hAnsi="Calibri" w:cs="Calibri"/>
          <w:sz w:val="18"/>
          <w:szCs w:val="18"/>
        </w:rPr>
        <w:t>.</w:t>
      </w:r>
      <w:r>
        <w:rPr>
          <w:rFonts w:ascii="Calibri" w:hAnsi="Calibri" w:cs="Calibri"/>
          <w:sz w:val="18"/>
          <w:szCs w:val="18"/>
        </w:rPr>
        <w:t>Temiz ve yenilenebilir enerji kaynaklarıyla ilgili olan;</w:t>
      </w:r>
    </w:p>
    <w:p w:rsidR="00174542" w:rsidRPr="00F008DF" w:rsidRDefault="00174542" w:rsidP="00146736">
      <w:pPr>
        <w:tabs>
          <w:tab w:val="left" w:pos="360"/>
        </w:tabs>
        <w:spacing w:after="120"/>
        <w:rPr>
          <w:rFonts w:ascii="Calibri" w:hAnsi="Calibri" w:cs="Calibri"/>
          <w:sz w:val="20"/>
          <w:szCs w:val="20"/>
        </w:rPr>
      </w:pPr>
      <w:r w:rsidRPr="00F008DF">
        <w:rPr>
          <w:rFonts w:ascii="Calibri" w:hAnsi="Calibri" w:cs="Calibri"/>
          <w:sz w:val="20"/>
          <w:szCs w:val="20"/>
        </w:rPr>
        <w:tab/>
        <w:t>I.</w:t>
      </w:r>
      <w:r>
        <w:rPr>
          <w:rFonts w:ascii="Calibri" w:hAnsi="Calibri" w:cs="Calibri"/>
          <w:sz w:val="20"/>
          <w:szCs w:val="20"/>
        </w:rPr>
        <w:t>Hemen hemen tamamına yakınının kökeni güneştir.</w:t>
      </w:r>
    </w:p>
    <w:p w:rsidR="00174542" w:rsidRDefault="00174542" w:rsidP="00146736">
      <w:pPr>
        <w:tabs>
          <w:tab w:val="left" w:pos="360"/>
        </w:tabs>
        <w:spacing w:after="120"/>
        <w:rPr>
          <w:rFonts w:ascii="Calibri" w:hAnsi="Calibri" w:cs="Calibri"/>
          <w:sz w:val="20"/>
          <w:szCs w:val="20"/>
        </w:rPr>
      </w:pPr>
      <w:r w:rsidRPr="00F008DF">
        <w:rPr>
          <w:rFonts w:ascii="Calibri" w:hAnsi="Calibri" w:cs="Calibri"/>
          <w:sz w:val="20"/>
          <w:szCs w:val="20"/>
        </w:rPr>
        <w:tab/>
        <w:t>II.</w:t>
      </w:r>
      <w:r>
        <w:rPr>
          <w:rFonts w:ascii="Calibri" w:hAnsi="Calibri" w:cs="Calibri"/>
          <w:sz w:val="20"/>
          <w:szCs w:val="20"/>
        </w:rPr>
        <w:t>Çevreye hiçbir zararlı atık bırakmazlar.</w:t>
      </w:r>
    </w:p>
    <w:p w:rsidR="00174542" w:rsidRPr="00F008DF" w:rsidRDefault="00174542" w:rsidP="00146736">
      <w:pPr>
        <w:tabs>
          <w:tab w:val="left" w:pos="360"/>
        </w:tabs>
        <w:spacing w:after="120"/>
        <w:rPr>
          <w:rFonts w:ascii="Calibri" w:hAnsi="Calibri" w:cs="Calibri"/>
          <w:sz w:val="18"/>
          <w:szCs w:val="18"/>
        </w:rPr>
      </w:pPr>
      <w:r w:rsidRPr="00F008DF">
        <w:rPr>
          <w:rFonts w:ascii="Calibri" w:hAnsi="Calibri" w:cs="Calibri"/>
          <w:sz w:val="20"/>
          <w:szCs w:val="20"/>
        </w:rPr>
        <w:tab/>
        <w:t>III.</w:t>
      </w:r>
      <w:r>
        <w:rPr>
          <w:rFonts w:ascii="Calibri" w:hAnsi="Calibri" w:cs="Calibri"/>
          <w:sz w:val="20"/>
          <w:szCs w:val="20"/>
        </w:rPr>
        <w:t>Herhangi bir ham madde gerektirmezler.</w:t>
      </w:r>
    </w:p>
    <w:p w:rsidR="00174542" w:rsidRPr="00B8438B" w:rsidRDefault="00174542" w:rsidP="00146736">
      <w:pPr>
        <w:tabs>
          <w:tab w:val="left" w:pos="360"/>
        </w:tabs>
        <w:spacing w:after="120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Yargılarından hangileri </w:t>
      </w:r>
      <w:r w:rsidRPr="006968B9">
        <w:rPr>
          <w:rFonts w:ascii="Calibri" w:hAnsi="Calibri" w:cs="Calibri"/>
          <w:b/>
          <w:bCs/>
          <w:sz w:val="18"/>
          <w:szCs w:val="18"/>
        </w:rPr>
        <w:t>KESİNLİKLE</w:t>
      </w:r>
      <w:r>
        <w:rPr>
          <w:rFonts w:ascii="Calibri" w:hAnsi="Calibri" w:cs="Calibri"/>
          <w:sz w:val="18"/>
          <w:szCs w:val="18"/>
        </w:rPr>
        <w:t>doğrudur?</w:t>
      </w:r>
    </w:p>
    <w:p w:rsidR="00174542" w:rsidRDefault="00174542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r w:rsidRPr="00146736">
        <w:rPr>
          <w:rFonts w:ascii="Calibri" w:hAnsi="Calibri" w:cs="Calibri"/>
          <w:sz w:val="18"/>
          <w:szCs w:val="18"/>
        </w:rPr>
        <w:t xml:space="preserve">A) </w:t>
      </w:r>
      <w:r>
        <w:rPr>
          <w:rFonts w:ascii="Calibri" w:hAnsi="Calibri" w:cs="Calibri"/>
          <w:sz w:val="18"/>
          <w:szCs w:val="18"/>
        </w:rPr>
        <w:t>I</w:t>
      </w:r>
      <w:r w:rsidRPr="00146736">
        <w:rPr>
          <w:rFonts w:ascii="Calibri" w:hAnsi="Calibri" w:cs="Calibri"/>
          <w:sz w:val="18"/>
          <w:szCs w:val="18"/>
        </w:rPr>
        <w:t xml:space="preserve">B) </w:t>
      </w:r>
      <w:r>
        <w:rPr>
          <w:rFonts w:ascii="Calibri" w:hAnsi="Calibri" w:cs="Calibri"/>
          <w:sz w:val="18"/>
          <w:szCs w:val="18"/>
        </w:rPr>
        <w:t>II</w:t>
      </w:r>
      <w:r w:rsidRPr="00146736">
        <w:rPr>
          <w:rFonts w:ascii="Calibri" w:hAnsi="Calibri" w:cs="Calibri"/>
          <w:sz w:val="18"/>
          <w:szCs w:val="18"/>
        </w:rPr>
        <w:t xml:space="preserve">C) </w:t>
      </w:r>
      <w:r>
        <w:rPr>
          <w:rFonts w:ascii="Calibri" w:hAnsi="Calibri" w:cs="Calibri"/>
          <w:sz w:val="18"/>
          <w:szCs w:val="18"/>
        </w:rPr>
        <w:t>III           D)I ve III                      E)II ve III</w:t>
      </w:r>
    </w:p>
    <w:p w:rsidR="00174542" w:rsidRDefault="00174542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174542" w:rsidRDefault="00174542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174542" w:rsidRDefault="00174542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174542" w:rsidRPr="0036168E" w:rsidRDefault="00174542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18"/>
          <w:szCs w:val="18"/>
        </w:rPr>
        <w:t>3.Avantaj ve dezavantajları düşünüldüğünde aşağıdaki temiz ve yenilenebilir enerji kaynaklarından hangisi ülkemizde en az tercih edilir?</w:t>
      </w:r>
    </w:p>
    <w:p w:rsidR="00174542" w:rsidRDefault="00174542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  <w:sz w:val="20"/>
          <w:szCs w:val="20"/>
        </w:rPr>
      </w:pPr>
    </w:p>
    <w:p w:rsidR="00174542" w:rsidRDefault="00174542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A)Hidroelektrik</w:t>
      </w:r>
      <w:r>
        <w:rPr>
          <w:rFonts w:ascii="Calibri" w:hAnsi="Calibri" w:cs="Calibri"/>
          <w:sz w:val="18"/>
          <w:szCs w:val="18"/>
        </w:rPr>
        <w:tab/>
        <w:t>B)Güneş enerjisi</w:t>
      </w:r>
      <w:r>
        <w:rPr>
          <w:rFonts w:ascii="Calibri" w:hAnsi="Calibri" w:cs="Calibri"/>
          <w:sz w:val="18"/>
          <w:szCs w:val="18"/>
        </w:rPr>
        <w:tab/>
        <w:t>C)Rüzgar enerjisi</w:t>
      </w:r>
      <w:r>
        <w:rPr>
          <w:rFonts w:ascii="Calibri" w:hAnsi="Calibri" w:cs="Calibri"/>
          <w:sz w:val="18"/>
          <w:szCs w:val="18"/>
        </w:rPr>
        <w:tab/>
        <w:t xml:space="preserve">D)Dalga enerjisi </w:t>
      </w:r>
      <w:r>
        <w:rPr>
          <w:rFonts w:ascii="Calibri" w:hAnsi="Calibri" w:cs="Calibri"/>
          <w:sz w:val="18"/>
          <w:szCs w:val="18"/>
        </w:rPr>
        <w:tab/>
        <w:t>E)Biyoenerji</w:t>
      </w:r>
    </w:p>
    <w:p w:rsidR="00174542" w:rsidRDefault="00174542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</w:rPr>
      </w:pPr>
    </w:p>
    <w:p w:rsidR="00174542" w:rsidRPr="00B86CC9" w:rsidRDefault="00174542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sz w:val="18"/>
          <w:szCs w:val="18"/>
          <w:lang w:val="es-ES"/>
        </w:rPr>
      </w:pPr>
    </w:p>
    <w:p w:rsidR="00174542" w:rsidRPr="00B86CC9" w:rsidRDefault="00174542" w:rsidP="00C30969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  <w:sz w:val="24"/>
          <w:szCs w:val="24"/>
          <w:lang w:val="es-ES"/>
        </w:rPr>
      </w:pPr>
      <w:r w:rsidRPr="00B86CC9">
        <w:rPr>
          <w:rFonts w:ascii="Calibri" w:hAnsi="Calibri" w:cs="Calibri"/>
          <w:b/>
          <w:bCs/>
          <w:sz w:val="24"/>
          <w:szCs w:val="24"/>
          <w:lang w:val="es-ES"/>
        </w:rPr>
        <w:t>IV.Aşağıdakisorularıyanıtlayınız?</w:t>
      </w:r>
    </w:p>
    <w:p w:rsidR="00174542" w:rsidRDefault="00174542" w:rsidP="00C30969">
      <w:pPr>
        <w:spacing w:after="0" w:line="240" w:lineRule="auto"/>
        <w:rPr>
          <w:rFonts w:ascii="Calibri" w:hAnsi="Calibri" w:cs="Calibri"/>
          <w:sz w:val="18"/>
          <w:szCs w:val="18"/>
          <w:lang w:eastAsia="tr-TR"/>
        </w:rPr>
      </w:pPr>
    </w:p>
    <w:p w:rsidR="00174542" w:rsidRDefault="00174542" w:rsidP="00C30969">
      <w:pPr>
        <w:spacing w:after="0" w:line="240" w:lineRule="auto"/>
        <w:rPr>
          <w:rFonts w:ascii="Calibri" w:hAnsi="Calibri" w:cs="Calibri"/>
          <w:sz w:val="18"/>
          <w:szCs w:val="18"/>
          <w:lang w:eastAsia="tr-TR"/>
        </w:rPr>
        <w:sectPr w:rsidR="00174542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:rsidR="00174542" w:rsidRPr="006943EE" w:rsidRDefault="00174542" w:rsidP="00EC3DB2">
      <w:pPr>
        <w:tabs>
          <w:tab w:val="left" w:pos="360"/>
        </w:tabs>
        <w:spacing w:after="0" w:line="240" w:lineRule="auto"/>
        <w:rPr>
          <w:rFonts w:ascii="Calibri" w:hAnsi="Calibri" w:cs="Calibri"/>
          <w:b/>
          <w:bCs/>
        </w:rPr>
      </w:pPr>
    </w:p>
    <w:p w:rsidR="00174542" w:rsidRPr="004C45E9" w:rsidRDefault="00174542" w:rsidP="008E338F">
      <w:pPr>
        <w:tabs>
          <w:tab w:val="left" w:pos="360"/>
        </w:tabs>
        <w:spacing w:after="0" w:line="360" w:lineRule="auto"/>
        <w:rPr>
          <w:rFonts w:ascii="Calibri" w:hAnsi="Calibri" w:cs="Calibri"/>
          <w:sz w:val="18"/>
          <w:szCs w:val="18"/>
        </w:rPr>
      </w:pPr>
      <w:r w:rsidRPr="004C45E9">
        <w:rPr>
          <w:rFonts w:ascii="Calibri" w:hAnsi="Calibri" w:cs="Calibri"/>
          <w:b/>
          <w:bCs/>
          <w:sz w:val="18"/>
          <w:szCs w:val="18"/>
        </w:rPr>
        <w:t>1.</w:t>
      </w:r>
      <w:r w:rsidRPr="004C45E9">
        <w:rPr>
          <w:rFonts w:ascii="Calibri" w:hAnsi="Calibri" w:cs="Calibri"/>
          <w:sz w:val="18"/>
          <w:szCs w:val="18"/>
        </w:rPr>
        <w:t>Aşağıda verilen elementlerin adlarını ve sembollerini yazınız?</w:t>
      </w:r>
      <w:r w:rsidRPr="004C45E9">
        <w:rPr>
          <w:rFonts w:ascii="Calibri" w:hAnsi="Calibri" w:cs="Calibri"/>
          <w:b/>
          <w:bCs/>
          <w:sz w:val="18"/>
          <w:szCs w:val="18"/>
        </w:rPr>
        <w:t>(10 puan)</w:t>
      </w:r>
    </w:p>
    <w:p w:rsidR="00174542" w:rsidRPr="004C45E9" w:rsidRDefault="00174542" w:rsidP="008E338F">
      <w:pPr>
        <w:tabs>
          <w:tab w:val="left" w:pos="360"/>
        </w:tabs>
        <w:spacing w:after="0" w:line="360" w:lineRule="auto"/>
        <w:rPr>
          <w:rFonts w:ascii="Calibri" w:hAnsi="Calibri" w:cs="Calibri"/>
          <w:sz w:val="18"/>
          <w:szCs w:val="18"/>
        </w:rPr>
      </w:pPr>
      <w:r w:rsidRPr="004C45E9">
        <w:rPr>
          <w:rFonts w:ascii="Calibri" w:hAnsi="Calibri" w:cs="Calibri"/>
          <w:sz w:val="18"/>
          <w:szCs w:val="18"/>
        </w:rPr>
        <w:t>Fe:</w:t>
      </w:r>
      <w:r w:rsidRPr="004C45E9">
        <w:rPr>
          <w:rFonts w:ascii="Calibri" w:hAnsi="Calibri" w:cs="Calibri"/>
          <w:sz w:val="18"/>
          <w:szCs w:val="18"/>
        </w:rPr>
        <w:tab/>
      </w:r>
      <w:r w:rsidRPr="004C45E9">
        <w:rPr>
          <w:rFonts w:ascii="Calibri" w:hAnsi="Calibri" w:cs="Calibri"/>
          <w:sz w:val="18"/>
          <w:szCs w:val="18"/>
        </w:rPr>
        <w:tab/>
      </w:r>
      <w:r w:rsidRPr="004C45E9">
        <w:rPr>
          <w:rFonts w:ascii="Calibri" w:hAnsi="Calibri" w:cs="Calibri"/>
          <w:sz w:val="18"/>
          <w:szCs w:val="18"/>
        </w:rPr>
        <w:tab/>
        <w:t>Mangan:</w:t>
      </w:r>
      <w:r w:rsidRPr="004C45E9">
        <w:rPr>
          <w:rFonts w:ascii="Calibri" w:hAnsi="Calibri" w:cs="Calibri"/>
          <w:sz w:val="18"/>
          <w:szCs w:val="18"/>
        </w:rPr>
        <w:tab/>
      </w:r>
      <w:r w:rsidRPr="004C45E9">
        <w:rPr>
          <w:rFonts w:ascii="Calibri" w:hAnsi="Calibri" w:cs="Calibri"/>
          <w:sz w:val="18"/>
          <w:szCs w:val="18"/>
        </w:rPr>
        <w:tab/>
        <w:t>Zn:</w:t>
      </w:r>
      <w:r w:rsidRPr="004C45E9">
        <w:rPr>
          <w:rFonts w:ascii="Calibri" w:hAnsi="Calibri" w:cs="Calibri"/>
          <w:sz w:val="18"/>
          <w:szCs w:val="18"/>
        </w:rPr>
        <w:tab/>
      </w:r>
      <w:r w:rsidRPr="004C45E9">
        <w:rPr>
          <w:rFonts w:ascii="Calibri" w:hAnsi="Calibri" w:cs="Calibri"/>
          <w:sz w:val="18"/>
          <w:szCs w:val="18"/>
        </w:rPr>
        <w:tab/>
      </w:r>
      <w:r w:rsidRPr="004C45E9">
        <w:rPr>
          <w:rFonts w:ascii="Calibri" w:hAnsi="Calibri" w:cs="Calibri"/>
          <w:sz w:val="18"/>
          <w:szCs w:val="18"/>
        </w:rPr>
        <w:tab/>
        <w:t>Pb:</w:t>
      </w:r>
      <w:r w:rsidRPr="004C45E9">
        <w:rPr>
          <w:rFonts w:ascii="Calibri" w:hAnsi="Calibri" w:cs="Calibri"/>
          <w:sz w:val="18"/>
          <w:szCs w:val="18"/>
        </w:rPr>
        <w:tab/>
      </w:r>
      <w:r w:rsidRPr="004C45E9">
        <w:rPr>
          <w:rFonts w:ascii="Calibri" w:hAnsi="Calibri" w:cs="Calibri"/>
          <w:sz w:val="18"/>
          <w:szCs w:val="18"/>
        </w:rPr>
        <w:tab/>
      </w:r>
      <w:r w:rsidRPr="004C45E9">
        <w:rPr>
          <w:rFonts w:ascii="Calibri" w:hAnsi="Calibri" w:cs="Calibri"/>
          <w:sz w:val="18"/>
          <w:szCs w:val="18"/>
        </w:rPr>
        <w:tab/>
        <w:t>Nikel:</w:t>
      </w:r>
    </w:p>
    <w:p w:rsidR="00174542" w:rsidRPr="004C45E9" w:rsidRDefault="00174542" w:rsidP="008E338F">
      <w:pPr>
        <w:tabs>
          <w:tab w:val="left" w:pos="360"/>
        </w:tabs>
        <w:spacing w:after="0" w:line="360" w:lineRule="auto"/>
        <w:rPr>
          <w:rFonts w:ascii="Calibri" w:hAnsi="Calibri" w:cs="Calibri"/>
          <w:sz w:val="18"/>
          <w:szCs w:val="18"/>
        </w:rPr>
      </w:pPr>
    </w:p>
    <w:p w:rsidR="00174542" w:rsidRPr="004C45E9" w:rsidRDefault="00174542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18"/>
          <w:szCs w:val="18"/>
        </w:rPr>
      </w:pPr>
      <w:r w:rsidRPr="004C45E9">
        <w:rPr>
          <w:rFonts w:ascii="Calibri" w:hAnsi="Calibri" w:cs="Calibri"/>
          <w:b/>
          <w:bCs/>
          <w:sz w:val="18"/>
          <w:szCs w:val="18"/>
        </w:rPr>
        <w:t>2</w:t>
      </w:r>
      <w:r w:rsidRPr="004C45E9">
        <w:rPr>
          <w:rFonts w:ascii="Calibri" w:hAnsi="Calibri" w:cs="Calibri"/>
          <w:sz w:val="18"/>
          <w:szCs w:val="18"/>
        </w:rPr>
        <w:t>. Aşağıdaki isimleri verilen alkanların formüllerini yazınız?</w:t>
      </w:r>
      <w:r w:rsidRPr="004C45E9">
        <w:rPr>
          <w:rFonts w:ascii="Calibri" w:hAnsi="Calibri" w:cs="Calibri"/>
          <w:b/>
          <w:bCs/>
          <w:sz w:val="18"/>
          <w:szCs w:val="18"/>
        </w:rPr>
        <w:t>(10 puan)</w:t>
      </w:r>
    </w:p>
    <w:p w:rsidR="00174542" w:rsidRPr="004C45E9" w:rsidRDefault="00174542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18"/>
          <w:szCs w:val="18"/>
        </w:rPr>
      </w:pPr>
    </w:p>
    <w:p w:rsidR="00174542" w:rsidRDefault="00174542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18"/>
          <w:szCs w:val="18"/>
        </w:rPr>
      </w:pPr>
      <w:r w:rsidRPr="004C45E9">
        <w:rPr>
          <w:rFonts w:ascii="Calibri" w:hAnsi="Calibri" w:cs="Calibri"/>
          <w:sz w:val="18"/>
          <w:szCs w:val="18"/>
        </w:rPr>
        <w:t>Etan:</w:t>
      </w:r>
      <w:r w:rsidRPr="004C45E9">
        <w:rPr>
          <w:rFonts w:ascii="Calibri" w:hAnsi="Calibri" w:cs="Calibri"/>
          <w:sz w:val="18"/>
          <w:szCs w:val="18"/>
        </w:rPr>
        <w:tab/>
      </w:r>
      <w:r w:rsidRPr="004C45E9">
        <w:rPr>
          <w:rFonts w:ascii="Calibri" w:hAnsi="Calibri" w:cs="Calibri"/>
          <w:sz w:val="18"/>
          <w:szCs w:val="18"/>
        </w:rPr>
        <w:tab/>
        <w:t>Bütan:</w:t>
      </w:r>
      <w:r w:rsidRPr="004C45E9">
        <w:rPr>
          <w:rFonts w:ascii="Calibri" w:hAnsi="Calibri" w:cs="Calibri"/>
          <w:sz w:val="18"/>
          <w:szCs w:val="18"/>
        </w:rPr>
        <w:tab/>
      </w:r>
      <w:r w:rsidRPr="004C45E9">
        <w:rPr>
          <w:rFonts w:ascii="Calibri" w:hAnsi="Calibri" w:cs="Calibri"/>
          <w:sz w:val="18"/>
          <w:szCs w:val="18"/>
        </w:rPr>
        <w:tab/>
        <w:t>Pentan:</w:t>
      </w:r>
      <w:r w:rsidRPr="004C45E9">
        <w:rPr>
          <w:rFonts w:ascii="Calibri" w:hAnsi="Calibri" w:cs="Calibri"/>
          <w:sz w:val="18"/>
          <w:szCs w:val="18"/>
        </w:rPr>
        <w:tab/>
      </w:r>
    </w:p>
    <w:p w:rsidR="00174542" w:rsidRDefault="00174542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18"/>
          <w:szCs w:val="18"/>
        </w:rPr>
      </w:pPr>
    </w:p>
    <w:p w:rsidR="00174542" w:rsidRPr="004C45E9" w:rsidRDefault="00174542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18"/>
          <w:szCs w:val="18"/>
        </w:rPr>
      </w:pPr>
    </w:p>
    <w:p w:rsidR="00174542" w:rsidRPr="004C45E9" w:rsidRDefault="00174542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18"/>
          <w:szCs w:val="18"/>
        </w:rPr>
      </w:pPr>
      <w:r w:rsidRPr="004C45E9">
        <w:rPr>
          <w:rFonts w:ascii="Calibri" w:hAnsi="Calibri" w:cs="Calibri"/>
          <w:sz w:val="18"/>
          <w:szCs w:val="18"/>
        </w:rPr>
        <w:tab/>
      </w:r>
    </w:p>
    <w:p w:rsidR="00174542" w:rsidRPr="004C45E9" w:rsidRDefault="00174542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18"/>
          <w:szCs w:val="18"/>
        </w:rPr>
      </w:pPr>
      <w:r w:rsidRPr="004C45E9">
        <w:rPr>
          <w:rFonts w:ascii="Calibri" w:hAnsi="Calibri" w:cs="Calibri"/>
          <w:sz w:val="18"/>
          <w:szCs w:val="18"/>
        </w:rPr>
        <w:t>Siklobutan:</w:t>
      </w:r>
      <w:r w:rsidRPr="004C45E9">
        <w:rPr>
          <w:rFonts w:ascii="Calibri" w:hAnsi="Calibri" w:cs="Calibri"/>
          <w:sz w:val="18"/>
          <w:szCs w:val="18"/>
        </w:rPr>
        <w:tab/>
        <w:t>Siklohekzan:</w:t>
      </w:r>
      <w:r w:rsidRPr="004C45E9">
        <w:rPr>
          <w:rFonts w:ascii="Calibri" w:hAnsi="Calibri" w:cs="Calibri"/>
          <w:sz w:val="18"/>
          <w:szCs w:val="18"/>
        </w:rPr>
        <w:tab/>
      </w:r>
      <w:r w:rsidRPr="004C45E9">
        <w:rPr>
          <w:rFonts w:ascii="Calibri" w:hAnsi="Calibri" w:cs="Calibri"/>
          <w:sz w:val="18"/>
          <w:szCs w:val="18"/>
        </w:rPr>
        <w:tab/>
      </w:r>
    </w:p>
    <w:p w:rsidR="00174542" w:rsidRPr="004C45E9" w:rsidRDefault="00174542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18"/>
          <w:szCs w:val="18"/>
        </w:rPr>
      </w:pPr>
    </w:p>
    <w:p w:rsidR="00174542" w:rsidRPr="004C45E9" w:rsidRDefault="00174542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18"/>
          <w:szCs w:val="18"/>
        </w:rPr>
      </w:pPr>
    </w:p>
    <w:p w:rsidR="00174542" w:rsidRPr="004C45E9" w:rsidRDefault="00174542" w:rsidP="00A55AB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18"/>
          <w:szCs w:val="18"/>
        </w:rPr>
      </w:pPr>
    </w:p>
    <w:p w:rsidR="00174542" w:rsidRPr="004C45E9" w:rsidRDefault="00174542" w:rsidP="00D5415A">
      <w:pPr>
        <w:tabs>
          <w:tab w:val="left" w:pos="360"/>
          <w:tab w:val="left" w:pos="1440"/>
          <w:tab w:val="left" w:pos="1980"/>
        </w:tabs>
        <w:spacing w:after="0"/>
        <w:rPr>
          <w:rFonts w:ascii="Calibri" w:hAnsi="Calibri" w:cs="Calibri"/>
          <w:sz w:val="18"/>
          <w:szCs w:val="18"/>
        </w:rPr>
      </w:pPr>
      <w:r w:rsidRPr="004C45E9">
        <w:rPr>
          <w:rFonts w:ascii="Calibri" w:hAnsi="Calibri" w:cs="Calibri"/>
          <w:b/>
          <w:bCs/>
          <w:sz w:val="18"/>
          <w:szCs w:val="18"/>
        </w:rPr>
        <w:t>3.</w:t>
      </w:r>
      <w:r w:rsidRPr="004C45E9">
        <w:rPr>
          <w:rFonts w:ascii="Calibri" w:hAnsi="Calibri" w:cs="Calibri"/>
          <w:sz w:val="18"/>
          <w:szCs w:val="18"/>
        </w:rPr>
        <w:t>Biyoyakıt üretiminde kullanılan tarım ürünlerinden beş tanesini yazınız?</w:t>
      </w:r>
      <w:r w:rsidRPr="004C45E9">
        <w:rPr>
          <w:rFonts w:ascii="Calibri" w:hAnsi="Calibri" w:cs="Calibri"/>
          <w:b/>
          <w:bCs/>
          <w:sz w:val="18"/>
          <w:szCs w:val="18"/>
        </w:rPr>
        <w:t xml:space="preserve"> (10 puan)</w:t>
      </w:r>
    </w:p>
    <w:p w:rsidR="00174542" w:rsidRPr="004C45E9" w:rsidRDefault="00174542" w:rsidP="00AF4A29">
      <w:pPr>
        <w:tabs>
          <w:tab w:val="left" w:pos="360"/>
        </w:tabs>
        <w:spacing w:after="0"/>
        <w:rPr>
          <w:rFonts w:ascii="Calibri" w:hAnsi="Calibri" w:cs="Calibri"/>
          <w:sz w:val="18"/>
          <w:szCs w:val="18"/>
        </w:rPr>
      </w:pPr>
    </w:p>
    <w:p w:rsidR="00174542" w:rsidRPr="004C45E9" w:rsidRDefault="00174542" w:rsidP="00AF4A29">
      <w:pPr>
        <w:tabs>
          <w:tab w:val="left" w:pos="360"/>
        </w:tabs>
        <w:spacing w:after="0"/>
        <w:rPr>
          <w:sz w:val="18"/>
          <w:szCs w:val="18"/>
        </w:rPr>
      </w:pPr>
    </w:p>
    <w:p w:rsidR="00174542" w:rsidRPr="004C45E9" w:rsidRDefault="00174542" w:rsidP="00424345">
      <w:pPr>
        <w:tabs>
          <w:tab w:val="left" w:pos="360"/>
        </w:tabs>
        <w:spacing w:after="0"/>
        <w:rPr>
          <w:sz w:val="18"/>
          <w:szCs w:val="18"/>
        </w:rPr>
      </w:pPr>
      <w:r w:rsidRPr="004C45E9">
        <w:rPr>
          <w:sz w:val="18"/>
          <w:szCs w:val="18"/>
        </w:rPr>
        <w:tab/>
      </w:r>
    </w:p>
    <w:p w:rsidR="00174542" w:rsidRPr="004C45E9" w:rsidRDefault="00174542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174542" w:rsidRPr="004C45E9" w:rsidRDefault="00174542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174542" w:rsidRPr="004C45E9" w:rsidRDefault="00174542" w:rsidP="006D3349">
      <w:pPr>
        <w:tabs>
          <w:tab w:val="left" w:pos="360"/>
        </w:tabs>
        <w:spacing w:after="0"/>
        <w:rPr>
          <w:sz w:val="18"/>
          <w:szCs w:val="18"/>
        </w:rPr>
      </w:pPr>
    </w:p>
    <w:p w:rsidR="00174542" w:rsidRDefault="00174542" w:rsidP="006D3349">
      <w:pPr>
        <w:tabs>
          <w:tab w:val="left" w:pos="360"/>
        </w:tabs>
        <w:spacing w:after="0"/>
        <w:rPr>
          <w:b/>
          <w:bCs/>
          <w:sz w:val="18"/>
          <w:szCs w:val="18"/>
        </w:rPr>
      </w:pPr>
      <w:r w:rsidRPr="004C45E9">
        <w:rPr>
          <w:b/>
          <w:bCs/>
          <w:sz w:val="18"/>
          <w:szCs w:val="18"/>
        </w:rPr>
        <w:t>4.</w:t>
      </w:r>
      <w:r w:rsidRPr="004C45E9">
        <w:rPr>
          <w:sz w:val="18"/>
          <w:szCs w:val="18"/>
        </w:rPr>
        <w:t>Biyogaz üretimini etkileyen en önemli iki etmen nedir yazınız?</w:t>
      </w:r>
      <w:r w:rsidRPr="004C45E9">
        <w:rPr>
          <w:b/>
          <w:bCs/>
          <w:sz w:val="18"/>
          <w:szCs w:val="18"/>
        </w:rPr>
        <w:t>(10 puan)</w:t>
      </w:r>
    </w:p>
    <w:p w:rsidR="00174542" w:rsidRDefault="00174542" w:rsidP="006D3349">
      <w:pPr>
        <w:tabs>
          <w:tab w:val="left" w:pos="360"/>
        </w:tabs>
        <w:spacing w:after="0"/>
        <w:rPr>
          <w:b/>
          <w:bCs/>
          <w:sz w:val="18"/>
          <w:szCs w:val="18"/>
        </w:rPr>
      </w:pPr>
    </w:p>
    <w:p w:rsidR="00174542" w:rsidRPr="004C45E9" w:rsidRDefault="00174542" w:rsidP="006D3349">
      <w:pPr>
        <w:tabs>
          <w:tab w:val="left" w:pos="360"/>
        </w:tabs>
        <w:spacing w:after="0"/>
        <w:rPr>
          <w:sz w:val="18"/>
          <w:szCs w:val="18"/>
        </w:rPr>
      </w:pPr>
      <w:bookmarkStart w:id="0" w:name="_GoBack"/>
      <w:bookmarkEnd w:id="0"/>
    </w:p>
    <w:p w:rsidR="00174542" w:rsidRPr="004C45E9" w:rsidRDefault="00174542" w:rsidP="00B62520">
      <w:pPr>
        <w:tabs>
          <w:tab w:val="left" w:pos="360"/>
        </w:tabs>
        <w:spacing w:after="0"/>
        <w:rPr>
          <w:sz w:val="18"/>
          <w:szCs w:val="18"/>
        </w:rPr>
      </w:pPr>
      <w:r w:rsidRPr="004C45E9">
        <w:rPr>
          <w:sz w:val="18"/>
          <w:szCs w:val="18"/>
        </w:rPr>
        <w:tab/>
      </w:r>
    </w:p>
    <w:p w:rsidR="00174542" w:rsidRPr="004C45E9" w:rsidRDefault="00174542" w:rsidP="002C3E2D">
      <w:pPr>
        <w:pStyle w:val="Default"/>
        <w:ind w:left="360"/>
        <w:rPr>
          <w:sz w:val="18"/>
          <w:szCs w:val="18"/>
        </w:rPr>
      </w:pPr>
    </w:p>
    <w:p w:rsidR="00174542" w:rsidRPr="004C45E9" w:rsidRDefault="00174542" w:rsidP="002C3E2D">
      <w:pPr>
        <w:pStyle w:val="Default"/>
        <w:ind w:left="360"/>
        <w:rPr>
          <w:sz w:val="18"/>
          <w:szCs w:val="18"/>
        </w:rPr>
      </w:pPr>
    </w:p>
    <w:p w:rsidR="00174542" w:rsidRPr="004C45E9" w:rsidRDefault="00174542" w:rsidP="002C3E2D">
      <w:pPr>
        <w:pStyle w:val="Default"/>
        <w:ind w:left="360"/>
        <w:rPr>
          <w:sz w:val="18"/>
          <w:szCs w:val="18"/>
        </w:rPr>
      </w:pPr>
    </w:p>
    <w:p w:rsidR="00174542" w:rsidRPr="004C45E9" w:rsidRDefault="00174542" w:rsidP="002C3E2D">
      <w:pPr>
        <w:pStyle w:val="Default"/>
        <w:ind w:left="360"/>
        <w:rPr>
          <w:sz w:val="18"/>
          <w:szCs w:val="18"/>
        </w:rPr>
      </w:pPr>
    </w:p>
    <w:p w:rsidR="00174542" w:rsidRPr="004C45E9" w:rsidRDefault="00174542" w:rsidP="006D3349">
      <w:pPr>
        <w:pStyle w:val="Default"/>
        <w:rPr>
          <w:sz w:val="18"/>
          <w:szCs w:val="18"/>
        </w:rPr>
      </w:pPr>
      <w:r w:rsidRPr="004C45E9">
        <w:rPr>
          <w:b/>
          <w:bCs/>
          <w:sz w:val="18"/>
          <w:szCs w:val="18"/>
        </w:rPr>
        <w:t>5.</w:t>
      </w:r>
      <w:r w:rsidRPr="004C45E9">
        <w:rPr>
          <w:sz w:val="18"/>
          <w:szCs w:val="18"/>
        </w:rPr>
        <w:t xml:space="preserve"> Biyogaz nasıl elde edılir kısaca açıklayınız?</w:t>
      </w:r>
      <w:r w:rsidRPr="004C45E9">
        <w:rPr>
          <w:b/>
          <w:bCs/>
          <w:sz w:val="18"/>
          <w:szCs w:val="18"/>
        </w:rPr>
        <w:t>(10 puan)</w:t>
      </w:r>
      <w:r w:rsidRPr="00B86CC9">
        <w:rPr>
          <w:rFonts w:ascii="Verdana" w:hAnsi="Verdana" w:cs="Verdana"/>
          <w:b/>
          <w:bCs/>
          <w:sz w:val="20"/>
          <w:szCs w:val="20"/>
        </w:rPr>
        <w:t xml:space="preserve"> </w:t>
      </w:r>
      <w:hyperlink r:id="rId7" w:history="1">
        <w:r>
          <w:rPr>
            <w:rStyle w:val="Hyperlink"/>
            <w:rFonts w:ascii="Verdana" w:hAnsi="Verdana" w:cs="Verdana"/>
            <w:b/>
            <w:bCs/>
            <w:sz w:val="20"/>
            <w:szCs w:val="20"/>
          </w:rPr>
          <w:t>www.sorubak.com</w:t>
        </w:r>
      </w:hyperlink>
    </w:p>
    <w:p w:rsidR="00174542" w:rsidRPr="004C45E9" w:rsidRDefault="00174542" w:rsidP="006D3349">
      <w:pPr>
        <w:pStyle w:val="Default"/>
        <w:rPr>
          <w:sz w:val="18"/>
          <w:szCs w:val="18"/>
        </w:rPr>
      </w:pPr>
    </w:p>
    <w:p w:rsidR="00174542" w:rsidRPr="004C45E9" w:rsidRDefault="00174542" w:rsidP="006D3349">
      <w:pPr>
        <w:pStyle w:val="Default"/>
        <w:rPr>
          <w:sz w:val="18"/>
          <w:szCs w:val="18"/>
        </w:rPr>
      </w:pPr>
    </w:p>
    <w:p w:rsidR="00174542" w:rsidRDefault="00174542" w:rsidP="006D3349">
      <w:pPr>
        <w:pStyle w:val="Default"/>
        <w:rPr>
          <w:sz w:val="20"/>
          <w:szCs w:val="20"/>
        </w:rPr>
      </w:pPr>
    </w:p>
    <w:p w:rsidR="00174542" w:rsidRDefault="00174542" w:rsidP="006D3349">
      <w:pPr>
        <w:pStyle w:val="Default"/>
        <w:rPr>
          <w:sz w:val="20"/>
          <w:szCs w:val="20"/>
        </w:rPr>
      </w:pPr>
    </w:p>
    <w:p w:rsidR="00174542" w:rsidRDefault="00174542" w:rsidP="006D3349">
      <w:pPr>
        <w:pStyle w:val="Default"/>
        <w:rPr>
          <w:sz w:val="20"/>
          <w:szCs w:val="20"/>
        </w:rPr>
      </w:pPr>
    </w:p>
    <w:p w:rsidR="00174542" w:rsidRDefault="00174542" w:rsidP="006D3349">
      <w:pPr>
        <w:pStyle w:val="Default"/>
        <w:rPr>
          <w:sz w:val="20"/>
          <w:szCs w:val="20"/>
        </w:rPr>
      </w:pPr>
    </w:p>
    <w:p w:rsidR="00174542" w:rsidRDefault="00174542" w:rsidP="006D3349">
      <w:pPr>
        <w:pStyle w:val="Default"/>
        <w:rPr>
          <w:sz w:val="20"/>
          <w:szCs w:val="20"/>
        </w:rPr>
      </w:pPr>
    </w:p>
    <w:p w:rsidR="00174542" w:rsidRDefault="00174542" w:rsidP="006D3349">
      <w:pPr>
        <w:pStyle w:val="Default"/>
        <w:rPr>
          <w:sz w:val="20"/>
          <w:szCs w:val="20"/>
        </w:rPr>
      </w:pPr>
    </w:p>
    <w:p w:rsidR="00174542" w:rsidRDefault="00174542" w:rsidP="006D3349">
      <w:pPr>
        <w:pStyle w:val="Default"/>
        <w:rPr>
          <w:sz w:val="20"/>
          <w:szCs w:val="20"/>
        </w:rPr>
      </w:pPr>
    </w:p>
    <w:p w:rsidR="00174542" w:rsidRPr="0083247B" w:rsidRDefault="00174542" w:rsidP="006D3349">
      <w:pPr>
        <w:pStyle w:val="Default"/>
        <w:rPr>
          <w:b/>
          <w:bCs/>
          <w:sz w:val="18"/>
          <w:szCs w:val="18"/>
        </w:rPr>
      </w:pPr>
      <w:r w:rsidRPr="0025628F">
        <w:rPr>
          <w:b/>
          <w:bCs/>
        </w:rPr>
        <w:t>7.</w:t>
      </w:r>
      <w:r w:rsidRPr="00E60BE2">
        <w:t>C</w:t>
      </w:r>
      <w:r>
        <w:rPr>
          <w:vertAlign w:val="subscript"/>
        </w:rPr>
        <w:t>6</w:t>
      </w:r>
      <w:r w:rsidRPr="00E60BE2">
        <w:t>H</w:t>
      </w:r>
      <w:r>
        <w:rPr>
          <w:vertAlign w:val="subscript"/>
        </w:rPr>
        <w:t>12</w:t>
      </w:r>
      <w:r w:rsidRPr="00E60BE2">
        <w:rPr>
          <w:vertAlign w:val="subscript"/>
        </w:rPr>
        <w:t>(g)</w:t>
      </w:r>
      <w:r w:rsidRPr="00E60BE2">
        <w:t xml:space="preserve"> + O</w:t>
      </w:r>
      <w:r w:rsidRPr="00E60BE2">
        <w:rPr>
          <w:vertAlign w:val="subscript"/>
        </w:rPr>
        <w:t>2(g)</w:t>
      </w:r>
      <w:r w:rsidRPr="004C45E9">
        <w:rPr>
          <w:sz w:val="18"/>
          <w:szCs w:val="18"/>
        </w:rPr>
        <w:t xml:space="preserve">→                                                                       yanma tepkimesini tamamlayıp </w:t>
      </w:r>
      <w:r>
        <w:rPr>
          <w:sz w:val="18"/>
          <w:szCs w:val="18"/>
        </w:rPr>
        <w:t>de</w:t>
      </w:r>
      <w:r w:rsidRPr="004C45E9">
        <w:rPr>
          <w:sz w:val="18"/>
          <w:szCs w:val="18"/>
        </w:rPr>
        <w:t>nkleştiriniz?</w:t>
      </w:r>
      <w:r w:rsidRPr="0083247B">
        <w:rPr>
          <w:b/>
          <w:bCs/>
          <w:sz w:val="18"/>
          <w:szCs w:val="18"/>
        </w:rPr>
        <w:t>(15 puan)</w:t>
      </w:r>
    </w:p>
    <w:p w:rsidR="00174542" w:rsidRPr="004C45E9" w:rsidRDefault="00174542" w:rsidP="006D3349">
      <w:pPr>
        <w:pStyle w:val="Default"/>
        <w:rPr>
          <w:sz w:val="18"/>
          <w:szCs w:val="18"/>
        </w:rPr>
      </w:pPr>
    </w:p>
    <w:p w:rsidR="00174542" w:rsidRPr="004C45E9" w:rsidRDefault="00174542" w:rsidP="002C3E2D">
      <w:pPr>
        <w:pStyle w:val="Default"/>
        <w:ind w:left="360"/>
        <w:rPr>
          <w:sz w:val="18"/>
          <w:szCs w:val="18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Default="00174542" w:rsidP="002C3E2D">
      <w:pPr>
        <w:pStyle w:val="Default"/>
        <w:ind w:left="360"/>
        <w:rPr>
          <w:sz w:val="22"/>
          <w:szCs w:val="22"/>
        </w:rPr>
      </w:pPr>
    </w:p>
    <w:p w:rsidR="00174542" w:rsidRPr="00FF1E12" w:rsidRDefault="00174542" w:rsidP="002C3E2D">
      <w:pPr>
        <w:pStyle w:val="Default"/>
        <w:ind w:left="360"/>
        <w:rPr>
          <w:rFonts w:ascii="Gabriola" w:hAnsi="Gabriola" w:cs="Gabriola"/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F1E12">
        <w:rPr>
          <w:rFonts w:ascii="Gabriola" w:hAnsi="Gabriola" w:cs="Gabriola"/>
          <w:b/>
          <w:bCs/>
          <w:sz w:val="28"/>
          <w:szCs w:val="28"/>
        </w:rPr>
        <w:t>Başarılar dilerim/Fevzi SOYSAL/Kimya Öğrt.</w:t>
      </w:r>
    </w:p>
    <w:sectPr w:rsidR="00174542" w:rsidRPr="00FF1E12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4542" w:rsidRDefault="00174542" w:rsidP="00267145">
      <w:pPr>
        <w:spacing w:after="0" w:line="240" w:lineRule="auto"/>
      </w:pPr>
      <w:r>
        <w:separator/>
      </w:r>
    </w:p>
  </w:endnote>
  <w:endnote w:type="continuationSeparator" w:id="1">
    <w:p w:rsidR="00174542" w:rsidRDefault="00174542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Gabriola">
    <w:altName w:val="Courier New"/>
    <w:panose1 w:val="00000000000000000000"/>
    <w:charset w:val="A2"/>
    <w:family w:val="decorative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4542" w:rsidRDefault="00174542" w:rsidP="00267145">
      <w:pPr>
        <w:spacing w:after="0" w:line="240" w:lineRule="auto"/>
      </w:pPr>
      <w:r>
        <w:separator/>
      </w:r>
    </w:p>
  </w:footnote>
  <w:footnote w:type="continuationSeparator" w:id="1">
    <w:p w:rsidR="00174542" w:rsidRDefault="00174542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71EA"/>
    <w:rsid w:val="00031AC3"/>
    <w:rsid w:val="00035D32"/>
    <w:rsid w:val="000412FD"/>
    <w:rsid w:val="00041EE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F7AB2"/>
    <w:rsid w:val="0010339B"/>
    <w:rsid w:val="00104DD8"/>
    <w:rsid w:val="0011513C"/>
    <w:rsid w:val="0011614F"/>
    <w:rsid w:val="001409A4"/>
    <w:rsid w:val="00146736"/>
    <w:rsid w:val="00147FA7"/>
    <w:rsid w:val="001540AB"/>
    <w:rsid w:val="00157118"/>
    <w:rsid w:val="00162710"/>
    <w:rsid w:val="001657B7"/>
    <w:rsid w:val="001657FB"/>
    <w:rsid w:val="00174542"/>
    <w:rsid w:val="001805CA"/>
    <w:rsid w:val="00182624"/>
    <w:rsid w:val="00183CE0"/>
    <w:rsid w:val="001861B5"/>
    <w:rsid w:val="00190752"/>
    <w:rsid w:val="001A2EFC"/>
    <w:rsid w:val="001C23E3"/>
    <w:rsid w:val="001D671A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5628F"/>
    <w:rsid w:val="00263100"/>
    <w:rsid w:val="00267145"/>
    <w:rsid w:val="00267322"/>
    <w:rsid w:val="00267E8F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2F7C03"/>
    <w:rsid w:val="00307336"/>
    <w:rsid w:val="00307C54"/>
    <w:rsid w:val="00316C53"/>
    <w:rsid w:val="00317C96"/>
    <w:rsid w:val="00341D9E"/>
    <w:rsid w:val="00351881"/>
    <w:rsid w:val="0036168E"/>
    <w:rsid w:val="003671EA"/>
    <w:rsid w:val="003815B7"/>
    <w:rsid w:val="00385783"/>
    <w:rsid w:val="0039519A"/>
    <w:rsid w:val="003A5880"/>
    <w:rsid w:val="003A5C48"/>
    <w:rsid w:val="003B4A80"/>
    <w:rsid w:val="003C07F6"/>
    <w:rsid w:val="003C6A93"/>
    <w:rsid w:val="003D475A"/>
    <w:rsid w:val="003D47EF"/>
    <w:rsid w:val="003D7D3A"/>
    <w:rsid w:val="003E536F"/>
    <w:rsid w:val="00407598"/>
    <w:rsid w:val="004129D1"/>
    <w:rsid w:val="00424345"/>
    <w:rsid w:val="00427AB5"/>
    <w:rsid w:val="00452B38"/>
    <w:rsid w:val="004711A4"/>
    <w:rsid w:val="0047315E"/>
    <w:rsid w:val="00475FA2"/>
    <w:rsid w:val="004778C5"/>
    <w:rsid w:val="00482066"/>
    <w:rsid w:val="004821A5"/>
    <w:rsid w:val="00482489"/>
    <w:rsid w:val="00491976"/>
    <w:rsid w:val="00493772"/>
    <w:rsid w:val="004A3077"/>
    <w:rsid w:val="004B3C7E"/>
    <w:rsid w:val="004C45E9"/>
    <w:rsid w:val="004C5FA8"/>
    <w:rsid w:val="004D32D7"/>
    <w:rsid w:val="004E690E"/>
    <w:rsid w:val="004F7C1D"/>
    <w:rsid w:val="00506A09"/>
    <w:rsid w:val="005103AF"/>
    <w:rsid w:val="005133F4"/>
    <w:rsid w:val="00513AD1"/>
    <w:rsid w:val="0051474F"/>
    <w:rsid w:val="0054431C"/>
    <w:rsid w:val="0054742B"/>
    <w:rsid w:val="005569F6"/>
    <w:rsid w:val="005630D3"/>
    <w:rsid w:val="0056482B"/>
    <w:rsid w:val="0057377A"/>
    <w:rsid w:val="00576AB9"/>
    <w:rsid w:val="00585742"/>
    <w:rsid w:val="0058799D"/>
    <w:rsid w:val="00590478"/>
    <w:rsid w:val="005A74B1"/>
    <w:rsid w:val="005B066A"/>
    <w:rsid w:val="005B501E"/>
    <w:rsid w:val="005D4E2A"/>
    <w:rsid w:val="005E0209"/>
    <w:rsid w:val="005E1507"/>
    <w:rsid w:val="005E3D58"/>
    <w:rsid w:val="005F06BD"/>
    <w:rsid w:val="0060206B"/>
    <w:rsid w:val="00603C5A"/>
    <w:rsid w:val="006070E5"/>
    <w:rsid w:val="006215B8"/>
    <w:rsid w:val="006326F4"/>
    <w:rsid w:val="00632F51"/>
    <w:rsid w:val="00633FD5"/>
    <w:rsid w:val="00635DC9"/>
    <w:rsid w:val="0064672D"/>
    <w:rsid w:val="00650621"/>
    <w:rsid w:val="0067598E"/>
    <w:rsid w:val="006820AC"/>
    <w:rsid w:val="00684CC4"/>
    <w:rsid w:val="0069079A"/>
    <w:rsid w:val="00692A84"/>
    <w:rsid w:val="006943EE"/>
    <w:rsid w:val="006968B9"/>
    <w:rsid w:val="006A02DD"/>
    <w:rsid w:val="006A0925"/>
    <w:rsid w:val="006A70F9"/>
    <w:rsid w:val="006B0A31"/>
    <w:rsid w:val="006B6C19"/>
    <w:rsid w:val="006D16AF"/>
    <w:rsid w:val="006D3349"/>
    <w:rsid w:val="006D5739"/>
    <w:rsid w:val="006D7260"/>
    <w:rsid w:val="006F6E3D"/>
    <w:rsid w:val="007015D7"/>
    <w:rsid w:val="007122E4"/>
    <w:rsid w:val="007146E4"/>
    <w:rsid w:val="00724C4F"/>
    <w:rsid w:val="00730A48"/>
    <w:rsid w:val="007356FE"/>
    <w:rsid w:val="00736733"/>
    <w:rsid w:val="00737F87"/>
    <w:rsid w:val="00745CE9"/>
    <w:rsid w:val="00751186"/>
    <w:rsid w:val="00755476"/>
    <w:rsid w:val="0075694C"/>
    <w:rsid w:val="007624BF"/>
    <w:rsid w:val="007645AC"/>
    <w:rsid w:val="00766256"/>
    <w:rsid w:val="007665CA"/>
    <w:rsid w:val="007826C0"/>
    <w:rsid w:val="00791DAF"/>
    <w:rsid w:val="007B0F1F"/>
    <w:rsid w:val="007C06D5"/>
    <w:rsid w:val="007C2AC2"/>
    <w:rsid w:val="007D01D9"/>
    <w:rsid w:val="007D48EE"/>
    <w:rsid w:val="008063B7"/>
    <w:rsid w:val="00806E0E"/>
    <w:rsid w:val="00812F01"/>
    <w:rsid w:val="008131AF"/>
    <w:rsid w:val="00830E7C"/>
    <w:rsid w:val="0083247B"/>
    <w:rsid w:val="008374EF"/>
    <w:rsid w:val="00881828"/>
    <w:rsid w:val="00881997"/>
    <w:rsid w:val="00882577"/>
    <w:rsid w:val="008A2427"/>
    <w:rsid w:val="008B6A2F"/>
    <w:rsid w:val="008C2460"/>
    <w:rsid w:val="008D0D08"/>
    <w:rsid w:val="008D4B52"/>
    <w:rsid w:val="008D7996"/>
    <w:rsid w:val="008E338F"/>
    <w:rsid w:val="00917972"/>
    <w:rsid w:val="00922C09"/>
    <w:rsid w:val="009332F2"/>
    <w:rsid w:val="00943924"/>
    <w:rsid w:val="009443F8"/>
    <w:rsid w:val="00945D2C"/>
    <w:rsid w:val="00952B2C"/>
    <w:rsid w:val="00962260"/>
    <w:rsid w:val="0097053D"/>
    <w:rsid w:val="0098092F"/>
    <w:rsid w:val="00992BC7"/>
    <w:rsid w:val="009B0105"/>
    <w:rsid w:val="009B30FF"/>
    <w:rsid w:val="009B63BF"/>
    <w:rsid w:val="009C0739"/>
    <w:rsid w:val="009C37DF"/>
    <w:rsid w:val="009C78B6"/>
    <w:rsid w:val="009D2ECE"/>
    <w:rsid w:val="009D5834"/>
    <w:rsid w:val="00A013B0"/>
    <w:rsid w:val="00A049C9"/>
    <w:rsid w:val="00A17DAF"/>
    <w:rsid w:val="00A20004"/>
    <w:rsid w:val="00A232D7"/>
    <w:rsid w:val="00A42047"/>
    <w:rsid w:val="00A55ABA"/>
    <w:rsid w:val="00A5603D"/>
    <w:rsid w:val="00A927BF"/>
    <w:rsid w:val="00A9354D"/>
    <w:rsid w:val="00A95465"/>
    <w:rsid w:val="00A95A34"/>
    <w:rsid w:val="00A964D5"/>
    <w:rsid w:val="00A97BFB"/>
    <w:rsid w:val="00AB363A"/>
    <w:rsid w:val="00AB436A"/>
    <w:rsid w:val="00AC50A9"/>
    <w:rsid w:val="00AC75EC"/>
    <w:rsid w:val="00AD0FF3"/>
    <w:rsid w:val="00AD6B69"/>
    <w:rsid w:val="00AE0544"/>
    <w:rsid w:val="00AE2D7B"/>
    <w:rsid w:val="00AF165E"/>
    <w:rsid w:val="00AF2211"/>
    <w:rsid w:val="00AF4A29"/>
    <w:rsid w:val="00B06225"/>
    <w:rsid w:val="00B10F7C"/>
    <w:rsid w:val="00B126CA"/>
    <w:rsid w:val="00B230AC"/>
    <w:rsid w:val="00B258EF"/>
    <w:rsid w:val="00B374FE"/>
    <w:rsid w:val="00B44023"/>
    <w:rsid w:val="00B4749F"/>
    <w:rsid w:val="00B62520"/>
    <w:rsid w:val="00B77D9A"/>
    <w:rsid w:val="00B8438B"/>
    <w:rsid w:val="00B86CC9"/>
    <w:rsid w:val="00B8770D"/>
    <w:rsid w:val="00B90A6C"/>
    <w:rsid w:val="00B97E56"/>
    <w:rsid w:val="00BD0ACF"/>
    <w:rsid w:val="00BD5EFD"/>
    <w:rsid w:val="00BD72A4"/>
    <w:rsid w:val="00BE08AF"/>
    <w:rsid w:val="00BE472A"/>
    <w:rsid w:val="00BF42FE"/>
    <w:rsid w:val="00BF658A"/>
    <w:rsid w:val="00BF7F94"/>
    <w:rsid w:val="00C02D35"/>
    <w:rsid w:val="00C07C10"/>
    <w:rsid w:val="00C155B3"/>
    <w:rsid w:val="00C22F47"/>
    <w:rsid w:val="00C301BA"/>
    <w:rsid w:val="00C30969"/>
    <w:rsid w:val="00C361FB"/>
    <w:rsid w:val="00C52F4F"/>
    <w:rsid w:val="00C62F77"/>
    <w:rsid w:val="00C66125"/>
    <w:rsid w:val="00C707C1"/>
    <w:rsid w:val="00C75B3A"/>
    <w:rsid w:val="00C8541C"/>
    <w:rsid w:val="00C93BCC"/>
    <w:rsid w:val="00C95561"/>
    <w:rsid w:val="00CA5466"/>
    <w:rsid w:val="00CB6236"/>
    <w:rsid w:val="00CE4929"/>
    <w:rsid w:val="00CF4B89"/>
    <w:rsid w:val="00D03984"/>
    <w:rsid w:val="00D25FC8"/>
    <w:rsid w:val="00D44453"/>
    <w:rsid w:val="00D52016"/>
    <w:rsid w:val="00D5415A"/>
    <w:rsid w:val="00D57F00"/>
    <w:rsid w:val="00D66121"/>
    <w:rsid w:val="00D741BF"/>
    <w:rsid w:val="00D75C46"/>
    <w:rsid w:val="00D8360C"/>
    <w:rsid w:val="00D9322F"/>
    <w:rsid w:val="00DA1E38"/>
    <w:rsid w:val="00DA48C4"/>
    <w:rsid w:val="00DA4C1F"/>
    <w:rsid w:val="00DA6B44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E20A23"/>
    <w:rsid w:val="00E20D45"/>
    <w:rsid w:val="00E25687"/>
    <w:rsid w:val="00E302D6"/>
    <w:rsid w:val="00E33DF2"/>
    <w:rsid w:val="00E36EBE"/>
    <w:rsid w:val="00E475C2"/>
    <w:rsid w:val="00E60BE2"/>
    <w:rsid w:val="00E84466"/>
    <w:rsid w:val="00E86FC6"/>
    <w:rsid w:val="00EA39DC"/>
    <w:rsid w:val="00EA6B92"/>
    <w:rsid w:val="00EB2F6F"/>
    <w:rsid w:val="00EC383D"/>
    <w:rsid w:val="00EC3DB2"/>
    <w:rsid w:val="00ED197E"/>
    <w:rsid w:val="00EE150E"/>
    <w:rsid w:val="00EF561A"/>
    <w:rsid w:val="00EF5EE1"/>
    <w:rsid w:val="00EF5F68"/>
    <w:rsid w:val="00F008DF"/>
    <w:rsid w:val="00F01A6F"/>
    <w:rsid w:val="00F0716B"/>
    <w:rsid w:val="00F079E9"/>
    <w:rsid w:val="00F13365"/>
    <w:rsid w:val="00F14A5F"/>
    <w:rsid w:val="00F16226"/>
    <w:rsid w:val="00F2329D"/>
    <w:rsid w:val="00F34C24"/>
    <w:rsid w:val="00F3733B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1E12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 w:cs="Franklin Gothic Book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01D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145"/>
    <w:rPr>
      <w:rFonts w:ascii="Franklin Gothic Book" w:eastAsia="Times New Roman" w:hAnsi="Franklin Gothic Book" w:cs="Franklin Gothic Book"/>
      <w:sz w:val="22"/>
      <w:szCs w:val="22"/>
      <w:lang w:eastAsia="en-US"/>
    </w:rPr>
  </w:style>
  <w:style w:type="paragraph" w:customStyle="1" w:styleId="Default">
    <w:name w:val="Default"/>
    <w:uiPriority w:val="99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60206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86C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094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382</TotalTime>
  <Pages>2</Pages>
  <Words>435</Words>
  <Characters>2485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</dc:title>
  <dc:subject/>
  <dc:creator>kl</dc:creator>
  <cp:keywords>www.sorubak.com</cp:keywords>
  <dc:description/>
  <cp:lastModifiedBy>edanur</cp:lastModifiedBy>
  <cp:revision>57</cp:revision>
  <cp:lastPrinted>2014-05-15T05:28:00Z</cp:lastPrinted>
  <dcterms:created xsi:type="dcterms:W3CDTF">2014-04-02T17:06:00Z</dcterms:created>
  <dcterms:modified xsi:type="dcterms:W3CDTF">2016-05-10T17:39:00Z</dcterms:modified>
</cp:coreProperties>
</file>