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ook w:val="00A0"/>
      </w:tblPr>
      <w:tblGrid>
        <w:gridCol w:w="2136"/>
        <w:gridCol w:w="6534"/>
        <w:gridCol w:w="2318"/>
      </w:tblGrid>
      <w:tr w:rsidR="005534AC" w:rsidRPr="00F2342D">
        <w:trPr>
          <w:trHeight w:val="2251"/>
        </w:trPr>
        <w:tc>
          <w:tcPr>
            <w:tcW w:w="2136" w:type="dxa"/>
          </w:tcPr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alt="http://upload.wikimedia.org/wikipedia/commons/thumb/0/06/Mustafa_Kemal_Ataturk_looking_through_a_train_window_over_Turkish_flag.jpg/250px-Mustafa_Kemal_Ataturk_looking_through_a_train_window_over_Turkish_flag.jpg" style="width:88.5pt;height:89.25pt;visibility:visible">
                  <v:imagedata r:id="rId4" o:title=""/>
                </v:shape>
              </w:pict>
            </w:r>
          </w:p>
        </w:tc>
        <w:tc>
          <w:tcPr>
            <w:tcW w:w="6536" w:type="dxa"/>
          </w:tcPr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F2342D">
              <w:rPr>
                <w:b/>
                <w:bCs/>
                <w:i/>
                <w:iCs/>
              </w:rPr>
              <w:t>2015-2016 EĞİTİM – ÖĞRETİM YILI</w:t>
            </w:r>
          </w:p>
          <w:p w:rsidR="005534AC" w:rsidRPr="00F2342D" w:rsidRDefault="005534AC" w:rsidP="00F2342D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F2342D">
              <w:rPr>
                <w:b/>
                <w:bCs/>
                <w:i/>
                <w:iCs/>
              </w:rPr>
              <w:t>BAYINDIR ANADOLU  LİSESİ</w:t>
            </w:r>
          </w:p>
          <w:p w:rsidR="005534AC" w:rsidRPr="00F2342D" w:rsidRDefault="005534AC" w:rsidP="00F2342D">
            <w:pPr>
              <w:spacing w:after="0" w:line="240" w:lineRule="auto"/>
              <w:jc w:val="center"/>
            </w:pPr>
            <w:r w:rsidRPr="00F2342D">
              <w:rPr>
                <w:b/>
                <w:bCs/>
                <w:i/>
                <w:iCs/>
              </w:rPr>
              <w:t>10. SINIFLAR  KİMYA DERSİ I.DÖNEM I.YAZILI SINAV SORULARI</w:t>
            </w:r>
          </w:p>
          <w:p w:rsidR="005534AC" w:rsidRPr="00F2342D" w:rsidRDefault="005534AC" w:rsidP="00F2342D">
            <w:pPr>
              <w:spacing w:after="0" w:line="240" w:lineRule="auto"/>
              <w:jc w:val="center"/>
            </w:pP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ADI:</w:t>
            </w: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SOYADI:</w:t>
            </w: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SINIFI:</w:t>
            </w:r>
          </w:p>
        </w:tc>
        <w:tc>
          <w:tcPr>
            <w:tcW w:w="2316" w:type="dxa"/>
          </w:tcPr>
          <w:p w:rsidR="005534AC" w:rsidRPr="00F2342D" w:rsidRDefault="005534AC" w:rsidP="00F2342D">
            <w:pPr>
              <w:spacing w:after="0" w:line="240" w:lineRule="auto"/>
              <w:rPr>
                <w:noProof/>
                <w:lang w:eastAsia="tr-TR"/>
              </w:rPr>
            </w:pP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rPr>
                <w:noProof/>
                <w:lang w:eastAsia="tr-TR"/>
              </w:rPr>
              <w:pict>
                <v:shape id="Resim 3" o:spid="_x0000_i1026" type="#_x0000_t75" alt="http://www.resimars.net/data/media/3/meb.jpg" style="width:105pt;height:82.5pt;visibility:visible">
                  <v:imagedata r:id="rId5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uto"/>
            </w:pPr>
          </w:p>
        </w:tc>
      </w:tr>
      <w:tr w:rsidR="005534AC" w:rsidRPr="00F2342D">
        <w:trPr>
          <w:trHeight w:val="1210"/>
        </w:trPr>
        <w:tc>
          <w:tcPr>
            <w:tcW w:w="10988" w:type="dxa"/>
            <w:gridSpan w:val="3"/>
          </w:tcPr>
          <w:p w:rsidR="005534AC" w:rsidRPr="00F2342D" w:rsidRDefault="005534AC" w:rsidP="00F2342D">
            <w:pPr>
              <w:spacing w:after="0" w:line="240" w:lineRule="auto"/>
              <w:rPr>
                <w:b/>
                <w:bCs/>
              </w:rPr>
            </w:pPr>
            <w:r w:rsidRPr="00F2342D">
              <w:rPr>
                <w:b/>
                <w:bCs/>
              </w:rPr>
              <w:t>1.Aşağıdaki ifadelerden doğru olanlara D, yanlış olanlara Y ile belirtiniz.(1x10=10 puan)</w:t>
            </w: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rPr>
                <w:noProof/>
                <w:lang w:eastAsia="tr-TR"/>
              </w:rPr>
              <w:pict>
                <v:shape id="Resim 5" o:spid="_x0000_i1027" type="#_x0000_t75" style="width:498pt;height:192pt;visibility:visible">
                  <v:imagedata r:id="rId6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uto"/>
            </w:pPr>
          </w:p>
        </w:tc>
      </w:tr>
      <w:tr w:rsidR="005534AC" w:rsidRPr="00F2342D">
        <w:trPr>
          <w:trHeight w:val="1695"/>
        </w:trPr>
        <w:tc>
          <w:tcPr>
            <w:tcW w:w="10988" w:type="dxa"/>
            <w:gridSpan w:val="3"/>
          </w:tcPr>
          <w:p w:rsidR="005534AC" w:rsidRPr="00F2342D" w:rsidRDefault="005534AC" w:rsidP="00F2342D">
            <w:pPr>
              <w:spacing w:after="0" w:line="240" w:lineRule="auto"/>
              <w:rPr>
                <w:b/>
                <w:bCs/>
              </w:rPr>
            </w:pPr>
            <w:r w:rsidRPr="00F2342D">
              <w:rPr>
                <w:b/>
                <w:bCs/>
              </w:rPr>
              <w:t>2.Aşağıdaki asit ve baz  tepkimelerini tamamlayınız.(3x4=12 puan)</w:t>
            </w: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NaOH  + H</w:t>
            </w:r>
            <w:r w:rsidRPr="00F2342D">
              <w:rPr>
                <w:vertAlign w:val="subscript"/>
              </w:rPr>
              <w:t>2</w:t>
            </w:r>
            <w:r w:rsidRPr="00F2342D">
              <w:t>SO</w:t>
            </w:r>
            <w:r w:rsidRPr="00F2342D">
              <w:rPr>
                <w:vertAlign w:val="subscript"/>
              </w:rPr>
              <w:t>4</w:t>
            </w:r>
            <w:r w:rsidRPr="00F2342D">
              <w:t>……..&gt;</w:t>
            </w:r>
          </w:p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HCl   +  Al(OH)</w:t>
            </w:r>
            <w:r w:rsidRPr="00F2342D">
              <w:rPr>
                <w:vertAlign w:val="subscript"/>
              </w:rPr>
              <w:t>3</w:t>
            </w:r>
            <w:r w:rsidRPr="00F2342D">
              <w:t>………..&gt;</w:t>
            </w:r>
          </w:p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  <w:r w:rsidRPr="00F2342D">
              <w:t>NaOH  + HF      ………….&gt;</w:t>
            </w:r>
          </w:p>
          <w:p w:rsidR="005534AC" w:rsidRPr="00F2342D" w:rsidRDefault="005534AC" w:rsidP="00F2342D">
            <w:pPr>
              <w:spacing w:after="0" w:line="240" w:lineRule="auto"/>
            </w:pPr>
          </w:p>
          <w:p w:rsidR="005534AC" w:rsidRPr="00F2342D" w:rsidRDefault="005534AC" w:rsidP="00F2342D">
            <w:pPr>
              <w:spacing w:after="0" w:line="240" w:lineRule="auto"/>
            </w:pPr>
          </w:p>
        </w:tc>
      </w:tr>
      <w:tr w:rsidR="005534AC" w:rsidRPr="00F2342D">
        <w:trPr>
          <w:trHeight w:val="1051"/>
        </w:trPr>
        <w:tc>
          <w:tcPr>
            <w:tcW w:w="10988" w:type="dxa"/>
            <w:gridSpan w:val="3"/>
          </w:tcPr>
          <w:p w:rsidR="005534AC" w:rsidRPr="00F2342D" w:rsidRDefault="005534AC" w:rsidP="00F2342D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F2342D">
              <w:rPr>
                <w:b/>
                <w:bCs/>
              </w:rPr>
              <w:t>3</w:t>
            </w:r>
            <w:r w:rsidRPr="00F2342D">
              <w:t>.</w:t>
            </w:r>
            <w:r w:rsidRPr="00F2342D">
              <w:rPr>
                <w:b/>
                <w:bCs/>
                <w:noProof/>
                <w:lang w:eastAsia="tr-TR"/>
              </w:rPr>
              <w:t>Aşağıdaki tepkimeler sonucunda açığa  çıkan gazları yazınız.(2x5=10 puan)</w:t>
            </w:r>
          </w:p>
          <w:p w:rsidR="005534AC" w:rsidRPr="00F2342D" w:rsidRDefault="005534AC" w:rsidP="00F2342D">
            <w:pPr>
              <w:tabs>
                <w:tab w:val="left" w:pos="7488"/>
              </w:tabs>
              <w:spacing w:after="0" w:line="240" w:lineRule="auto"/>
              <w:rPr>
                <w:noProof/>
                <w:lang w:eastAsia="tr-TR"/>
              </w:rPr>
            </w:pPr>
            <w:r w:rsidRPr="00F2342D">
              <w:rPr>
                <w:noProof/>
                <w:lang w:eastAsia="tr-TR"/>
              </w:rPr>
              <w:t>a)Na + HCl  ……….&gt;                                            c) Cu  + H</w:t>
            </w:r>
            <w:r w:rsidRPr="00F2342D">
              <w:rPr>
                <w:noProof/>
                <w:vertAlign w:val="subscript"/>
                <w:lang w:eastAsia="tr-TR"/>
              </w:rPr>
              <w:t>2</w:t>
            </w:r>
            <w:r w:rsidRPr="00F2342D">
              <w:rPr>
                <w:noProof/>
                <w:lang w:eastAsia="tr-TR"/>
              </w:rPr>
              <w:t>SO</w:t>
            </w:r>
            <w:r w:rsidRPr="00F2342D">
              <w:rPr>
                <w:noProof/>
                <w:vertAlign w:val="subscript"/>
                <w:lang w:eastAsia="tr-TR"/>
              </w:rPr>
              <w:t>4</w:t>
            </w:r>
            <w:r w:rsidRPr="00F2342D">
              <w:rPr>
                <w:noProof/>
                <w:lang w:eastAsia="tr-TR"/>
              </w:rPr>
              <w:t xml:space="preserve"> ……….&gt;</w:t>
            </w:r>
            <w:r w:rsidRPr="00F2342D">
              <w:rPr>
                <w:noProof/>
                <w:lang w:eastAsia="tr-TR"/>
              </w:rPr>
              <w:tab/>
              <w:t>e) K + H</w:t>
            </w:r>
            <w:r w:rsidRPr="00F2342D">
              <w:rPr>
                <w:noProof/>
                <w:vertAlign w:val="subscript"/>
                <w:lang w:eastAsia="tr-TR"/>
              </w:rPr>
              <w:t>2</w:t>
            </w:r>
            <w:r w:rsidRPr="00F2342D">
              <w:rPr>
                <w:noProof/>
                <w:lang w:eastAsia="tr-TR"/>
              </w:rPr>
              <w:t>SO</w:t>
            </w:r>
            <w:r w:rsidRPr="00F2342D">
              <w:rPr>
                <w:noProof/>
                <w:vertAlign w:val="subscript"/>
                <w:lang w:eastAsia="tr-TR"/>
              </w:rPr>
              <w:t>4</w:t>
            </w:r>
            <w:r w:rsidRPr="00F2342D">
              <w:rPr>
                <w:noProof/>
                <w:lang w:eastAsia="tr-TR"/>
              </w:rPr>
              <w:t xml:space="preserve"> ……..&gt;</w:t>
            </w:r>
          </w:p>
          <w:p w:rsidR="005534AC" w:rsidRPr="00F2342D" w:rsidRDefault="005534AC" w:rsidP="00F2342D">
            <w:pPr>
              <w:spacing w:after="0" w:line="240" w:lineRule="auto"/>
              <w:rPr>
                <w:noProof/>
                <w:lang w:eastAsia="tr-TR"/>
              </w:rPr>
            </w:pPr>
          </w:p>
          <w:p w:rsidR="005534AC" w:rsidRPr="00F2342D" w:rsidRDefault="005534AC" w:rsidP="00F2342D">
            <w:pPr>
              <w:tabs>
                <w:tab w:val="left" w:pos="3932"/>
              </w:tabs>
              <w:spacing w:after="0" w:line="240" w:lineRule="auto"/>
            </w:pPr>
            <w:r w:rsidRPr="00F2342D">
              <w:rPr>
                <w:noProof/>
                <w:lang w:eastAsia="tr-TR"/>
              </w:rPr>
              <w:t>b) Zn + NaOH ………..&gt;</w:t>
            </w:r>
            <w:r w:rsidRPr="00F2342D">
              <w:rPr>
                <w:noProof/>
                <w:lang w:eastAsia="tr-TR"/>
              </w:rPr>
              <w:tab/>
              <w:t>d) Hg + H</w:t>
            </w:r>
            <w:r w:rsidRPr="00F2342D">
              <w:rPr>
                <w:noProof/>
                <w:vertAlign w:val="subscript"/>
                <w:lang w:eastAsia="tr-TR"/>
              </w:rPr>
              <w:t>2</w:t>
            </w:r>
            <w:r w:rsidRPr="00F2342D">
              <w:rPr>
                <w:noProof/>
                <w:lang w:eastAsia="tr-TR"/>
              </w:rPr>
              <w:t>SO</w:t>
            </w:r>
            <w:r w:rsidRPr="00F2342D">
              <w:rPr>
                <w:noProof/>
                <w:vertAlign w:val="subscript"/>
                <w:lang w:eastAsia="tr-TR"/>
              </w:rPr>
              <w:t>4</w:t>
            </w:r>
            <w:r w:rsidRPr="00F2342D">
              <w:rPr>
                <w:noProof/>
                <w:lang w:eastAsia="tr-TR"/>
              </w:rPr>
              <w:t xml:space="preserve">  …………&gt;</w:t>
            </w:r>
          </w:p>
        </w:tc>
      </w:tr>
      <w:tr w:rsidR="005534AC" w:rsidRPr="00F2342D">
        <w:trPr>
          <w:trHeight w:val="2543"/>
        </w:trPr>
        <w:tc>
          <w:tcPr>
            <w:tcW w:w="10988" w:type="dxa"/>
            <w:gridSpan w:val="3"/>
          </w:tcPr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  <w:r w:rsidRPr="00F2342D">
              <w:rPr>
                <w:b/>
                <w:bCs/>
                <w:sz w:val="28"/>
                <w:szCs w:val="28"/>
                <w:vertAlign w:val="superscript"/>
              </w:rPr>
              <w:t>4.   (2x6=12 puan)</w:t>
            </w:r>
          </w:p>
          <w:p w:rsidR="005534AC" w:rsidRPr="00F2342D" w:rsidRDefault="005534AC" w:rsidP="00F2342D">
            <w:pPr>
              <w:spacing w:after="0" w:line="240" w:lineRule="atLeast"/>
            </w:pPr>
            <w:r w:rsidRPr="00F2342D">
              <w:rPr>
                <w:noProof/>
                <w:lang w:eastAsia="tr-TR"/>
              </w:rPr>
              <w:pict>
                <v:shape id="Resim 1" o:spid="_x0000_i1028" type="#_x0000_t75" style="width:418.5pt;height:171pt;visibility:visible">
                  <v:imagedata r:id="rId7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</w:p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  <w:r w:rsidRPr="00F2342D">
              <w:rPr>
                <w:b/>
                <w:bCs/>
                <w:sz w:val="28"/>
                <w:szCs w:val="28"/>
                <w:vertAlign w:val="superscript"/>
              </w:rPr>
              <w:t>5.Aşağıdaki boşlukları uygun ifadelerle doldurunuz.(2x7=14 puan)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a)Patlayıcı madde yapımında kullanılan asit ………………………………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b) Akü yapıında kullanılan asit ………………………………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c) Halk arasında sudkostik olarak bilinen baz ………………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d) Geleneksel adı    sirke asidi olan  asit  …………………..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e) Demir çelik sanayinde ve PVC yapımında kullanılan asit ………………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f) Yumuşak sabun olan arap sabunu yapımında kullanılan baz ………………………..</w:t>
            </w:r>
          </w:p>
          <w:p w:rsidR="005534AC" w:rsidRPr="00F2342D" w:rsidRDefault="005534AC" w:rsidP="00F2342D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F2342D">
              <w:rPr>
                <w:sz w:val="28"/>
                <w:szCs w:val="28"/>
                <w:vertAlign w:val="superscript"/>
              </w:rPr>
              <w:t>g) Camı aşındıran asit ………………………….</w:t>
            </w:r>
          </w:p>
        </w:tc>
      </w:tr>
      <w:tr w:rsidR="005534AC" w:rsidRPr="00F2342D">
        <w:trPr>
          <w:trHeight w:val="1414"/>
        </w:trPr>
        <w:tc>
          <w:tcPr>
            <w:tcW w:w="10988" w:type="dxa"/>
            <w:gridSpan w:val="3"/>
          </w:tcPr>
          <w:p w:rsidR="005534AC" w:rsidRPr="00F2342D" w:rsidRDefault="005534AC" w:rsidP="00F2342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F2342D">
              <w:t>6. 0,05 mol H</w:t>
            </w:r>
            <w:r w:rsidRPr="00F2342D">
              <w:rPr>
                <w:vertAlign w:val="subscript"/>
              </w:rPr>
              <w:t>2</w:t>
            </w:r>
            <w:r w:rsidRPr="00F2342D">
              <w:t>SO</w:t>
            </w:r>
            <w:r w:rsidRPr="00F2342D">
              <w:rPr>
                <w:vertAlign w:val="subscript"/>
              </w:rPr>
              <w:t>4</w:t>
            </w:r>
            <w:r w:rsidRPr="00F2342D">
              <w:t xml:space="preserve"> içeren sulu çözeltiyi tamamen nötrleştirmek için kaç mol KOH kullanılması gerekir?</w:t>
            </w:r>
            <w:r w:rsidRPr="00F2342D">
              <w:rPr>
                <w:b/>
                <w:bCs/>
              </w:rPr>
              <w:t xml:space="preserve"> ( 8 puan)</w:t>
            </w:r>
          </w:p>
          <w:p w:rsidR="005534AC" w:rsidRPr="00F2342D" w:rsidRDefault="005534AC" w:rsidP="00F2342D">
            <w:pPr>
              <w:spacing w:after="0" w:line="240" w:lineRule="atLeast"/>
            </w:pPr>
          </w:p>
        </w:tc>
      </w:tr>
      <w:tr w:rsidR="005534AC" w:rsidRPr="00F2342D">
        <w:trPr>
          <w:trHeight w:val="6495"/>
        </w:trPr>
        <w:tc>
          <w:tcPr>
            <w:tcW w:w="10988" w:type="dxa"/>
            <w:gridSpan w:val="3"/>
            <w:tcBorders>
              <w:bottom w:val="single" w:sz="4" w:space="0" w:color="auto"/>
            </w:tcBorders>
          </w:tcPr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</w:rPr>
            </w:pPr>
            <w:r w:rsidRPr="00F2342D">
              <w:t xml:space="preserve">7. </w:t>
            </w:r>
            <w:r w:rsidRPr="00F2342D">
              <w:rPr>
                <w:b/>
                <w:bCs/>
              </w:rPr>
              <w:t>Aşağıdaki  çoktan seçmeli soruları cevaplayınız.(6x5=30 puan)</w:t>
            </w:r>
          </w:p>
          <w:p w:rsidR="005534AC" w:rsidRPr="00F2342D" w:rsidRDefault="005534AC" w:rsidP="00F2342D">
            <w:pPr>
              <w:spacing w:after="0" w:line="240" w:lineRule="atLeast"/>
            </w:pPr>
            <w:r w:rsidRPr="00F2342D">
              <w:rPr>
                <w:b/>
                <w:bCs/>
                <w:noProof/>
                <w:lang w:eastAsia="tr-TR"/>
              </w:rPr>
              <w:pict>
                <v:shape id="Resim 6" o:spid="_x0000_i1029" type="#_x0000_t75" style="width:169.5pt;height:69pt;visibility:visible">
                  <v:imagedata r:id="rId8" o:title=""/>
                </v:shape>
              </w:pict>
            </w:r>
            <w:r w:rsidRPr="00F2342D">
              <w:rPr>
                <w:noProof/>
                <w:lang w:eastAsia="tr-TR"/>
              </w:rPr>
              <w:pict>
                <v:shape id="Resim 11" o:spid="_x0000_i1030" type="#_x0000_t75" style="width:269.25pt;height:75pt;visibility:visible">
                  <v:imagedata r:id="rId9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tLeast"/>
            </w:pPr>
          </w:p>
          <w:p w:rsidR="005534AC" w:rsidRPr="00F2342D" w:rsidRDefault="005534AC" w:rsidP="00F2342D">
            <w:pPr>
              <w:spacing w:after="0" w:line="240" w:lineRule="atLeast"/>
            </w:pPr>
            <w:r w:rsidRPr="00F2342D">
              <w:rPr>
                <w:noProof/>
                <w:lang w:eastAsia="tr-TR"/>
              </w:rPr>
              <w:pict>
                <v:shape id="Resim 4" o:spid="_x0000_i1031" type="#_x0000_t75" style="width:160.5pt;height:165pt;visibility:visible">
                  <v:imagedata r:id="rId10" o:title=""/>
                </v:shape>
              </w:pict>
            </w:r>
            <w:r w:rsidRPr="00F2342D">
              <w:rPr>
                <w:noProof/>
                <w:lang w:eastAsia="tr-TR"/>
              </w:rPr>
              <w:pict>
                <v:shape id="Resim 8" o:spid="_x0000_i1032" type="#_x0000_t75" style="width:181.5pt;height:163.5pt;visibility:visible">
                  <v:imagedata r:id="rId11" o:title=""/>
                </v:shape>
              </w:pict>
            </w:r>
            <w:r w:rsidRPr="00F2342D">
              <w:rPr>
                <w:noProof/>
                <w:lang w:eastAsia="tr-TR"/>
              </w:rPr>
              <w:pict>
                <v:shape id="Resim 9" o:spid="_x0000_i1033" type="#_x0000_t75" style="width:177pt;height:156pt;visibility:visible">
                  <v:imagedata r:id="rId12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</w:rPr>
            </w:pPr>
          </w:p>
          <w:p w:rsidR="005534AC" w:rsidRPr="00F2342D" w:rsidRDefault="005534AC" w:rsidP="00F2342D">
            <w:pPr>
              <w:spacing w:after="0" w:line="240" w:lineRule="atLeast"/>
            </w:pPr>
            <w:r w:rsidRPr="00F2342D">
              <w:rPr>
                <w:noProof/>
                <w:lang w:eastAsia="tr-TR"/>
              </w:rPr>
              <w:pict>
                <v:shape id="Resim 10" o:spid="_x0000_i1034" type="#_x0000_t75" style="width:533.25pt;height:37.5pt;visibility:visible">
                  <v:imagedata r:id="rId13" o:title=""/>
                </v:shape>
              </w:pict>
            </w:r>
          </w:p>
          <w:p w:rsidR="005534AC" w:rsidRPr="00F2342D" w:rsidRDefault="005534AC" w:rsidP="00F2342D">
            <w:pPr>
              <w:spacing w:after="0" w:line="240" w:lineRule="atLeast"/>
            </w:pPr>
          </w:p>
        </w:tc>
      </w:tr>
      <w:tr w:rsidR="005534AC" w:rsidRPr="00F2342D">
        <w:trPr>
          <w:trHeight w:val="2880"/>
        </w:trPr>
        <w:tc>
          <w:tcPr>
            <w:tcW w:w="10988" w:type="dxa"/>
            <w:gridSpan w:val="3"/>
            <w:tcBorders>
              <w:top w:val="single" w:sz="4" w:space="0" w:color="auto"/>
            </w:tcBorders>
          </w:tcPr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</w:rPr>
            </w:pPr>
            <w:r w:rsidRPr="00F2342D">
              <w:t>8.Hava kirliliğine neden olan gazları yazınız</w:t>
            </w:r>
            <w:r w:rsidRPr="00F2342D">
              <w:rPr>
                <w:b/>
                <w:bCs/>
              </w:rPr>
              <w:t>.(4 puan)</w:t>
            </w:r>
          </w:p>
          <w:p w:rsidR="005534AC" w:rsidRPr="00F2342D" w:rsidRDefault="005534AC" w:rsidP="00F2342D">
            <w:pPr>
              <w:spacing w:after="0" w:line="240" w:lineRule="atLeast"/>
            </w:pPr>
          </w:p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</w:rPr>
            </w:pPr>
            <w:r w:rsidRPr="00F2342D">
              <w:rPr>
                <w:b/>
                <w:bCs/>
              </w:rPr>
              <w:t>BAŞARILAR</w:t>
            </w:r>
          </w:p>
          <w:p w:rsidR="005534AC" w:rsidRPr="00F2342D" w:rsidRDefault="005534AC" w:rsidP="00F2342D">
            <w:pPr>
              <w:spacing w:after="0" w:line="240" w:lineRule="atLeast"/>
              <w:rPr>
                <w:b/>
                <w:bCs/>
              </w:rPr>
            </w:pPr>
            <w:r w:rsidRPr="00F2342D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Timur TULUMCU       </w:t>
            </w:r>
          </w:p>
          <w:p w:rsidR="005534AC" w:rsidRPr="00F2342D" w:rsidRDefault="005534AC" w:rsidP="00F2342D">
            <w:pPr>
              <w:tabs>
                <w:tab w:val="left" w:pos="7050"/>
                <w:tab w:val="left" w:pos="7650"/>
              </w:tabs>
              <w:spacing w:after="0" w:line="240" w:lineRule="atLeast"/>
              <w:rPr>
                <w:b/>
                <w:bCs/>
              </w:rPr>
            </w:pPr>
            <w:r w:rsidRPr="00F2342D">
              <w:rPr>
                <w:b/>
                <w:bCs/>
              </w:rPr>
              <w:tab/>
              <w:t xml:space="preserve">      Kimya Öğretmeni</w:t>
            </w:r>
          </w:p>
          <w:p w:rsidR="005534AC" w:rsidRPr="00F2342D" w:rsidRDefault="005534AC" w:rsidP="00F2342D">
            <w:pPr>
              <w:spacing w:after="0" w:line="240" w:lineRule="atLeast"/>
            </w:pPr>
          </w:p>
          <w:p w:rsidR="005534AC" w:rsidRPr="00F2342D" w:rsidRDefault="005534AC" w:rsidP="00F2342D">
            <w:pPr>
              <w:spacing w:after="0" w:line="240" w:lineRule="atLeast"/>
            </w:pPr>
          </w:p>
          <w:bookmarkStart w:id="0" w:name="_GoBack"/>
          <w:bookmarkEnd w:id="0"/>
          <w:p w:rsidR="005534AC" w:rsidRDefault="005534AC" w:rsidP="00D555B4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"http://www.sorubak.com/" </w:instrText>
            </w:r>
            <w:r>
              <w:rPr>
                <w:b/>
                <w:bCs/>
              </w:rPr>
              <w:fldChar w:fldCharType="separate"/>
            </w:r>
            <w:r>
              <w:rPr>
                <w:rStyle w:val="Hyperlink"/>
                <w:b/>
                <w:bCs/>
              </w:rPr>
              <w:t>www.sorubak.com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</w:p>
          <w:p w:rsidR="005534AC" w:rsidRDefault="005534AC" w:rsidP="00D555B4">
            <w:pPr>
              <w:rPr>
                <w:b/>
                <w:bCs/>
              </w:rPr>
            </w:pPr>
          </w:p>
          <w:p w:rsidR="005534AC" w:rsidRPr="00F2342D" w:rsidRDefault="005534AC" w:rsidP="00F2342D">
            <w:pPr>
              <w:spacing w:after="0" w:line="240" w:lineRule="atLeast"/>
            </w:pPr>
          </w:p>
          <w:p w:rsidR="005534AC" w:rsidRPr="00F2342D" w:rsidRDefault="005534AC" w:rsidP="00F2342D">
            <w:pPr>
              <w:spacing w:after="0" w:line="240" w:lineRule="atLeast"/>
            </w:pPr>
          </w:p>
          <w:p w:rsidR="005534AC" w:rsidRPr="00F2342D" w:rsidRDefault="005534AC" w:rsidP="00F2342D">
            <w:pPr>
              <w:spacing w:after="0" w:line="240" w:lineRule="atLeast"/>
            </w:pPr>
          </w:p>
        </w:tc>
      </w:tr>
    </w:tbl>
    <w:p w:rsidR="005534AC" w:rsidRDefault="005534AC" w:rsidP="00FF431B">
      <w:pPr>
        <w:spacing w:after="0"/>
      </w:pPr>
    </w:p>
    <w:sectPr w:rsidR="005534AC" w:rsidSect="00FF431B">
      <w:pgSz w:w="11906" w:h="16838"/>
      <w:pgMar w:top="567" w:right="567" w:bottom="127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5AA"/>
    <w:rsid w:val="000D0118"/>
    <w:rsid w:val="00123AF1"/>
    <w:rsid w:val="001830C1"/>
    <w:rsid w:val="00236414"/>
    <w:rsid w:val="002C3917"/>
    <w:rsid w:val="003C373E"/>
    <w:rsid w:val="003F6379"/>
    <w:rsid w:val="00444E0C"/>
    <w:rsid w:val="00476229"/>
    <w:rsid w:val="00482AA1"/>
    <w:rsid w:val="004946F7"/>
    <w:rsid w:val="005534AC"/>
    <w:rsid w:val="005C7788"/>
    <w:rsid w:val="00614E98"/>
    <w:rsid w:val="006724DF"/>
    <w:rsid w:val="00673312"/>
    <w:rsid w:val="00690D2F"/>
    <w:rsid w:val="0069286E"/>
    <w:rsid w:val="006F4AB9"/>
    <w:rsid w:val="00707AE8"/>
    <w:rsid w:val="00721D25"/>
    <w:rsid w:val="00722B6A"/>
    <w:rsid w:val="00732CFF"/>
    <w:rsid w:val="00855D5A"/>
    <w:rsid w:val="00864309"/>
    <w:rsid w:val="008D55AA"/>
    <w:rsid w:val="008F11AA"/>
    <w:rsid w:val="00963C12"/>
    <w:rsid w:val="00B85450"/>
    <w:rsid w:val="00BB0EB7"/>
    <w:rsid w:val="00BC78D8"/>
    <w:rsid w:val="00C621E9"/>
    <w:rsid w:val="00C70DD0"/>
    <w:rsid w:val="00C77BB2"/>
    <w:rsid w:val="00D266F2"/>
    <w:rsid w:val="00D555B4"/>
    <w:rsid w:val="00D83BAC"/>
    <w:rsid w:val="00D84AC1"/>
    <w:rsid w:val="00DD6F33"/>
    <w:rsid w:val="00E21A0F"/>
    <w:rsid w:val="00E40045"/>
    <w:rsid w:val="00E65CFD"/>
    <w:rsid w:val="00F02A05"/>
    <w:rsid w:val="00F2342D"/>
    <w:rsid w:val="00F53189"/>
    <w:rsid w:val="00FF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C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55A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55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555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47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235</Words>
  <Characters>1346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>www.sorubak.com</cp:keywords>
  <dc:description/>
  <cp:lastModifiedBy>edanur</cp:lastModifiedBy>
  <cp:revision>5</cp:revision>
  <cp:lastPrinted>2015-11-09T11:23:00Z</cp:lastPrinted>
  <dcterms:created xsi:type="dcterms:W3CDTF">2015-11-02T15:31:00Z</dcterms:created>
  <dcterms:modified xsi:type="dcterms:W3CDTF">2015-11-28T18:00:00Z</dcterms:modified>
</cp:coreProperties>
</file>