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E38" w:rsidRDefault="00AE1E38" w:rsidP="009B2CAE">
      <w:pPr>
        <w:pStyle w:val="Title"/>
        <w:rPr>
          <w:i w:val="0"/>
          <w:iCs w:val="0"/>
          <w:noProof/>
          <w:sz w:val="20"/>
          <w:szCs w:val="20"/>
        </w:rPr>
      </w:pPr>
      <w:r>
        <w:rPr>
          <w:i w:val="0"/>
          <w:iCs w:val="0"/>
          <w:noProof/>
          <w:sz w:val="20"/>
          <w:szCs w:val="20"/>
        </w:rPr>
        <w:t>YAŞAR İRFANİ DOĞAN MESLEKİ TEKNİK</w:t>
      </w:r>
      <w:r w:rsidRPr="003902E3">
        <w:rPr>
          <w:i w:val="0"/>
          <w:iCs w:val="0"/>
          <w:noProof/>
          <w:sz w:val="20"/>
          <w:szCs w:val="20"/>
        </w:rPr>
        <w:t xml:space="preserve"> ANADOLU LİSESİ </w:t>
      </w:r>
      <w:r>
        <w:rPr>
          <w:i w:val="0"/>
          <w:iCs w:val="0"/>
          <w:noProof/>
          <w:sz w:val="20"/>
          <w:szCs w:val="20"/>
        </w:rPr>
        <w:t xml:space="preserve">2016-2017 </w:t>
      </w:r>
      <w:r w:rsidRPr="003902E3">
        <w:rPr>
          <w:i w:val="0"/>
          <w:iCs w:val="0"/>
          <w:noProof/>
          <w:sz w:val="20"/>
          <w:szCs w:val="20"/>
        </w:rPr>
        <w:t xml:space="preserve"> EĞİTİM ÖĞRETİM YILI </w:t>
      </w:r>
      <w:r>
        <w:rPr>
          <w:i w:val="0"/>
          <w:iCs w:val="0"/>
          <w:noProof/>
          <w:sz w:val="20"/>
          <w:szCs w:val="20"/>
        </w:rPr>
        <w:t xml:space="preserve"> 10</w:t>
      </w:r>
      <w:bookmarkStart w:id="0" w:name="_GoBack"/>
      <w:bookmarkEnd w:id="0"/>
      <w:r w:rsidRPr="003902E3">
        <w:rPr>
          <w:i w:val="0"/>
          <w:iCs w:val="0"/>
          <w:noProof/>
          <w:sz w:val="20"/>
          <w:szCs w:val="20"/>
        </w:rPr>
        <w:t xml:space="preserve">. SINIF FİZİK DERSİ 1. DÖNEM 1. YAZILI SORULARI  </w:t>
      </w:r>
    </w:p>
    <w:p w:rsidR="00AE1E38" w:rsidRPr="003902E3" w:rsidRDefault="00AE1E38" w:rsidP="009B2CAE">
      <w:pPr>
        <w:pStyle w:val="Title"/>
        <w:rPr>
          <w:i w:val="0"/>
          <w:iCs w:val="0"/>
          <w:noProof/>
          <w:sz w:val="20"/>
          <w:szCs w:val="20"/>
        </w:rPr>
      </w:pPr>
    </w:p>
    <w:p w:rsidR="00AE1E38" w:rsidRDefault="00AE1E38" w:rsidP="009B2CAE">
      <w:pPr>
        <w:tabs>
          <w:tab w:val="center" w:pos="5490"/>
          <w:tab w:val="left" w:pos="8550"/>
        </w:tabs>
        <w:ind w:left="-142"/>
        <w:rPr>
          <w:b/>
          <w:bCs/>
          <w:sz w:val="18"/>
          <w:szCs w:val="18"/>
        </w:rPr>
      </w:pPr>
      <w:r w:rsidRPr="003E784C">
        <w:rPr>
          <w:b/>
          <w:bCs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p w:rsidR="00AE1E38" w:rsidRDefault="00AE1E38" w:rsidP="009B2CAE">
      <w:pPr>
        <w:tabs>
          <w:tab w:val="center" w:pos="5490"/>
          <w:tab w:val="left" w:pos="8550"/>
        </w:tabs>
        <w:ind w:left="-142"/>
        <w:rPr>
          <w:b/>
          <w:bCs/>
          <w:sz w:val="18"/>
          <w:szCs w:val="18"/>
        </w:rPr>
      </w:pPr>
    </w:p>
    <w:p w:rsidR="00AE1E38" w:rsidRDefault="00AE1E38" w:rsidP="009B2CAE">
      <w:pPr>
        <w:tabs>
          <w:tab w:val="center" w:pos="5490"/>
          <w:tab w:val="left" w:pos="8550"/>
        </w:tabs>
        <w:ind w:left="-142"/>
        <w:rPr>
          <w:b/>
          <w:bCs/>
          <w:sz w:val="18"/>
          <w:szCs w:val="18"/>
        </w:rPr>
      </w:pPr>
    </w:p>
    <w:p w:rsidR="00AE1E38" w:rsidRPr="003E784C" w:rsidRDefault="00AE1E38" w:rsidP="009B2CAE">
      <w:pPr>
        <w:tabs>
          <w:tab w:val="center" w:pos="5490"/>
          <w:tab w:val="left" w:pos="8550"/>
        </w:tabs>
        <w:ind w:left="-142"/>
        <w:rPr>
          <w:b/>
          <w:bCs/>
          <w:sz w:val="18"/>
          <w:szCs w:val="18"/>
        </w:rPr>
      </w:pPr>
    </w:p>
    <w:p w:rsidR="00AE1E38" w:rsidRDefault="00AE1E38"/>
    <w:p w:rsidR="00AE1E38" w:rsidRDefault="00AE1E38" w:rsidP="009B2CAE">
      <w:pPr>
        <w:pStyle w:val="ListParagraph"/>
        <w:numPr>
          <w:ilvl w:val="0"/>
          <w:numId w:val="1"/>
        </w:numPr>
      </w:pPr>
      <w:r>
        <w:t>Basıncın tanımını yaparak birimini yazınız.</w:t>
      </w:r>
      <w:r w:rsidRPr="00827438">
        <w:rPr>
          <w:b/>
          <w:bCs/>
        </w:rPr>
        <w:t>(10p)</w:t>
      </w:r>
    </w:p>
    <w:p w:rsidR="00AE1E38" w:rsidRDefault="00AE1E38" w:rsidP="009B2CAE"/>
    <w:p w:rsidR="00AE1E38" w:rsidRDefault="00AE1E38" w:rsidP="009B2CAE"/>
    <w:p w:rsidR="00AE1E38" w:rsidRDefault="00AE1E38" w:rsidP="009B2CAE"/>
    <w:p w:rsidR="00AE1E38" w:rsidRDefault="00AE1E38" w:rsidP="009B2CAE"/>
    <w:p w:rsidR="00AE1E38" w:rsidRDefault="00AE1E38" w:rsidP="009B2CAE"/>
    <w:p w:rsidR="00AE1E38" w:rsidRPr="009B2CAE" w:rsidRDefault="00AE1E38" w:rsidP="009B2CAE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289.7pt;margin-top:177.8pt;width:187.5pt;height:66pt;z-index:251658240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 w:rsidRPr="009B2CAE">
        <w:rPr>
          <w:sz w:val="22"/>
          <w:szCs w:val="22"/>
          <w:lang w:eastAsia="en-US"/>
        </w:rPr>
        <w:t>Özdeş K ve L tuğlaları farklı biçimde üst üste</w:t>
      </w:r>
    </w:p>
    <w:p w:rsidR="00AE1E38" w:rsidRPr="009B2CAE" w:rsidRDefault="00AE1E38" w:rsidP="009B2CAE">
      <w:pPr>
        <w:pStyle w:val="ListParagraph"/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konulduğunda yatay düzleme yapılan basınçlar                                                   </w:t>
      </w:r>
    </w:p>
    <w:p w:rsidR="00AE1E38" w:rsidRPr="009B2CAE" w:rsidRDefault="00AE1E38" w:rsidP="009B2CAE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        </w:t>
      </w:r>
      <w:r>
        <w:rPr>
          <w:sz w:val="22"/>
          <w:szCs w:val="22"/>
          <w:lang w:eastAsia="en-US"/>
        </w:rPr>
        <w:t xml:space="preserve">    </w:t>
      </w:r>
      <w:r w:rsidRPr="009B2CAE">
        <w:rPr>
          <w:sz w:val="22"/>
          <w:szCs w:val="22"/>
          <w:lang w:eastAsia="en-US"/>
        </w:rPr>
        <w:t>P1, P2 ve P3 oluyor.</w:t>
      </w:r>
      <w:r w:rsidRPr="009B2CAE">
        <w:rPr>
          <w:noProof/>
          <w:sz w:val="22"/>
          <w:szCs w:val="22"/>
        </w:rPr>
        <w:t xml:space="preserve"> </w:t>
      </w:r>
    </w:p>
    <w:p w:rsidR="00AE1E38" w:rsidRPr="009B2CAE" w:rsidRDefault="00AE1E38" w:rsidP="009B2CAE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         Buna göre P1, P2 ve P3 arasındaki büyüklük</w:t>
      </w:r>
    </w:p>
    <w:p w:rsidR="00AE1E38" w:rsidRDefault="00AE1E38" w:rsidP="009B2CAE">
      <w:pPr>
        <w:tabs>
          <w:tab w:val="center" w:pos="4819"/>
        </w:tabs>
        <w:jc w:val="both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         Sıralamas</w:t>
      </w:r>
      <w:r>
        <w:rPr>
          <w:sz w:val="22"/>
          <w:szCs w:val="22"/>
          <w:lang w:eastAsia="en-US"/>
        </w:rPr>
        <w:t>ını yapınız.</w:t>
      </w:r>
      <w:r w:rsidRPr="00827438">
        <w:rPr>
          <w:b/>
          <w:bCs/>
          <w:sz w:val="22"/>
          <w:szCs w:val="22"/>
          <w:lang w:eastAsia="en-US"/>
        </w:rPr>
        <w:t>(</w:t>
      </w:r>
      <w:r>
        <w:rPr>
          <w:b/>
          <w:bCs/>
          <w:sz w:val="22"/>
          <w:szCs w:val="22"/>
          <w:lang w:eastAsia="en-US"/>
        </w:rPr>
        <w:t>10</w:t>
      </w:r>
      <w:r w:rsidRPr="00827438">
        <w:rPr>
          <w:b/>
          <w:bCs/>
          <w:sz w:val="22"/>
          <w:szCs w:val="22"/>
          <w:lang w:eastAsia="en-US"/>
        </w:rPr>
        <w:t>p)</w:t>
      </w:r>
    </w:p>
    <w:p w:rsidR="00AE1E38" w:rsidRDefault="00AE1E38" w:rsidP="009B2CAE">
      <w:pPr>
        <w:tabs>
          <w:tab w:val="center" w:pos="4819"/>
        </w:tabs>
        <w:jc w:val="both"/>
        <w:rPr>
          <w:sz w:val="22"/>
          <w:szCs w:val="22"/>
          <w:lang w:eastAsia="en-US"/>
        </w:rPr>
      </w:pPr>
    </w:p>
    <w:p w:rsidR="00AE1E38" w:rsidRPr="009B2CAE" w:rsidRDefault="00AE1E38" w:rsidP="009B2CAE">
      <w:pPr>
        <w:tabs>
          <w:tab w:val="center" w:pos="4819"/>
        </w:tabs>
        <w:jc w:val="both"/>
        <w:rPr>
          <w:sz w:val="22"/>
          <w:szCs w:val="22"/>
        </w:rPr>
      </w:pPr>
    </w:p>
    <w:p w:rsidR="00AE1E38" w:rsidRDefault="00AE1E38" w:rsidP="009B2CAE"/>
    <w:p w:rsidR="00AE1E38" w:rsidRDefault="00AE1E38" w:rsidP="00D02852">
      <w:pPr>
        <w:pStyle w:val="ListParagraph"/>
        <w:numPr>
          <w:ilvl w:val="0"/>
          <w:numId w:val="1"/>
        </w:numPr>
      </w:pPr>
      <w:r>
        <w:t>Elektrik yüklerinin özelliklerini maddeler halinde yazınız.</w:t>
      </w:r>
      <w:r w:rsidRPr="00827438">
        <w:rPr>
          <w:b/>
          <w:bCs/>
        </w:rPr>
        <w:t>(15p)</w:t>
      </w:r>
    </w:p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/>
    <w:p w:rsidR="00AE1E38" w:rsidRDefault="00AE1E38" w:rsidP="00A933B0">
      <w:r>
        <w:rPr>
          <w:noProof/>
        </w:rPr>
        <w:pict>
          <v:shape id="Resim 4" o:spid="_x0000_s1027" type="#_x0000_t75" style="position:absolute;margin-left:330.95pt;margin-top:390.8pt;width:159.75pt;height:96pt;z-index:251659264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AE1E38" w:rsidRPr="00A933B0" w:rsidRDefault="00AE1E38" w:rsidP="00A933B0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933B0">
        <w:rPr>
          <w:rFonts w:ascii="Helvetica" w:hAnsi="Helvetica" w:cs="Helvetica"/>
          <w:sz w:val="20"/>
          <w:szCs w:val="20"/>
          <w:lang w:eastAsia="en-US"/>
        </w:rPr>
        <w:t xml:space="preserve"> </w:t>
      </w:r>
      <w:r w:rsidRPr="00A933B0">
        <w:rPr>
          <w:sz w:val="22"/>
          <w:szCs w:val="22"/>
          <w:lang w:eastAsia="en-US"/>
        </w:rPr>
        <w:t>Yüzey alanları S ve 3S olan dikdörtgenler prizması şeklindeki kutunun Şekil 1.2.a ve b’deki gibi dururken yatay düzleme yaptığı basınçlar sırasıyla P1 ve P2’dir.</w:t>
      </w:r>
    </w:p>
    <w:p w:rsidR="00AE1E38" w:rsidRPr="00A933B0" w:rsidRDefault="00AE1E38" w:rsidP="00A933B0">
      <w:pPr>
        <w:pStyle w:val="ListParagraph"/>
        <w:rPr>
          <w:sz w:val="22"/>
          <w:szCs w:val="22"/>
        </w:rPr>
      </w:pPr>
      <w:r w:rsidRPr="00A933B0">
        <w:rPr>
          <w:sz w:val="22"/>
          <w:szCs w:val="22"/>
          <w:lang w:eastAsia="en-US"/>
        </w:rPr>
        <w:t>Buna göre, P1 / P2 oranı kaçtır?</w:t>
      </w:r>
      <w:r>
        <w:rPr>
          <w:sz w:val="22"/>
          <w:szCs w:val="22"/>
          <w:lang w:eastAsia="en-US"/>
        </w:rPr>
        <w:t xml:space="preserve"> </w:t>
      </w:r>
      <w:r w:rsidRPr="00827438">
        <w:rPr>
          <w:b/>
          <w:bCs/>
          <w:sz w:val="22"/>
          <w:szCs w:val="22"/>
          <w:lang w:eastAsia="en-US"/>
        </w:rPr>
        <w:t>(15p)</w:t>
      </w:r>
    </w:p>
    <w:p w:rsidR="00AE1E38" w:rsidRDefault="00AE1E38" w:rsidP="00A933B0">
      <w:pPr>
        <w:pStyle w:val="ListParagraph"/>
      </w:pPr>
    </w:p>
    <w:p w:rsidR="00AE1E38" w:rsidRDefault="00AE1E38" w:rsidP="009B2CAE">
      <w:pPr>
        <w:autoSpaceDE w:val="0"/>
        <w:autoSpaceDN w:val="0"/>
        <w:adjustRightInd w:val="0"/>
      </w:pPr>
    </w:p>
    <w:p w:rsidR="00AE1E38" w:rsidRDefault="00AE1E38" w:rsidP="009B2CAE">
      <w:pPr>
        <w:autoSpaceDE w:val="0"/>
        <w:autoSpaceDN w:val="0"/>
        <w:adjustRightInd w:val="0"/>
      </w:pPr>
    </w:p>
    <w:p w:rsidR="00AE1E38" w:rsidRDefault="00AE1E38" w:rsidP="009B2CAE">
      <w:pPr>
        <w:autoSpaceDE w:val="0"/>
        <w:autoSpaceDN w:val="0"/>
        <w:adjustRightInd w:val="0"/>
      </w:pPr>
    </w:p>
    <w:p w:rsidR="00AE1E38" w:rsidRDefault="00AE1E38" w:rsidP="009B2CAE">
      <w:pPr>
        <w:autoSpaceDE w:val="0"/>
        <w:autoSpaceDN w:val="0"/>
        <w:adjustRightInd w:val="0"/>
      </w:pPr>
    </w:p>
    <w:p w:rsidR="00AE1E38" w:rsidRDefault="00AE1E38" w:rsidP="009B2CAE">
      <w:pPr>
        <w:autoSpaceDE w:val="0"/>
        <w:autoSpaceDN w:val="0"/>
        <w:adjustRightInd w:val="0"/>
        <w:rPr>
          <w:b/>
          <w:bCs/>
          <w:sz w:val="22"/>
          <w:szCs w:val="22"/>
          <w:lang w:eastAsia="en-US"/>
        </w:rPr>
      </w:pPr>
    </w:p>
    <w:p w:rsidR="00AE1E38" w:rsidRPr="00A933B0" w:rsidRDefault="00AE1E38" w:rsidP="009B2CA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Sıvıların cisimlere uyguladığı kaldırma kuvvetiyle ilgili olarak;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I. Cismin sıvıya batan hacmiyle orantılıdır.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II. Kaptaki sıvı miktarıyla orantılıdır.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III. Sıvının türüne bağlıdır.</w:t>
      </w: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yargılarından hangisi ya da hangileri doğrudur?</w:t>
      </w:r>
      <w:r>
        <w:rPr>
          <w:sz w:val="22"/>
          <w:szCs w:val="22"/>
          <w:lang w:eastAsia="en-US"/>
        </w:rPr>
        <w:t xml:space="preserve"> </w:t>
      </w:r>
      <w:r w:rsidRPr="00827438">
        <w:rPr>
          <w:b/>
          <w:bCs/>
          <w:sz w:val="22"/>
          <w:szCs w:val="22"/>
          <w:lang w:eastAsia="en-US"/>
        </w:rPr>
        <w:t>(5p)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A) Yalnız 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>B) Yalnız III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 C) I ve II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 D) I ve III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>E) I, II ve III</w:t>
      </w: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Pr="00A933B0" w:rsidRDefault="00AE1E38" w:rsidP="009B2CA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I. Bir sıvının bir cisme uyguladığı kaldırma kuvveti, basınç kuvvetlerinin bileşkesidir.</w:t>
      </w:r>
    </w:p>
    <w:p w:rsidR="00AE1E38" w:rsidRPr="009B2CAE" w:rsidRDefault="00AE1E38" w:rsidP="00A933B0">
      <w:pPr>
        <w:autoSpaceDE w:val="0"/>
        <w:autoSpaceDN w:val="0"/>
        <w:adjustRightInd w:val="0"/>
        <w:ind w:right="-285" w:firstLine="708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II. Bir sıvının bir cisme uyguladığı kaldırma kuvveti, cismin yer değiştirdiği sıvının ağırlığına</w:t>
      </w:r>
      <w:r>
        <w:rPr>
          <w:sz w:val="22"/>
          <w:szCs w:val="22"/>
          <w:lang w:eastAsia="en-US"/>
        </w:rPr>
        <w:t xml:space="preserve"> </w:t>
      </w:r>
      <w:r w:rsidRPr="009B2CAE">
        <w:rPr>
          <w:sz w:val="22"/>
          <w:szCs w:val="22"/>
          <w:lang w:eastAsia="en-US"/>
        </w:rPr>
        <w:t>eşittir.</w:t>
      </w:r>
    </w:p>
    <w:p w:rsidR="00AE1E38" w:rsidRPr="009B2CAE" w:rsidRDefault="00AE1E38" w:rsidP="00A933B0">
      <w:pPr>
        <w:autoSpaceDE w:val="0"/>
        <w:autoSpaceDN w:val="0"/>
        <w:adjustRightInd w:val="0"/>
        <w:ind w:firstLine="708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III. Sıvıya bırakılan her cisim kendi hacmi kadar sıvı yer değiştirir.</w:t>
      </w: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Yukarıdaki ifadelerden hangisi ya da hangileri </w:t>
      </w:r>
      <w:r w:rsidRPr="009B2CAE">
        <w:rPr>
          <w:b/>
          <w:bCs/>
          <w:sz w:val="22"/>
          <w:szCs w:val="22"/>
          <w:lang w:eastAsia="en-US"/>
        </w:rPr>
        <w:t xml:space="preserve">kesinlikle </w:t>
      </w:r>
      <w:r w:rsidRPr="009B2CAE">
        <w:rPr>
          <w:sz w:val="22"/>
          <w:szCs w:val="22"/>
          <w:lang w:eastAsia="en-US"/>
        </w:rPr>
        <w:t>doğrudur?</w:t>
      </w:r>
      <w:r>
        <w:rPr>
          <w:sz w:val="22"/>
          <w:szCs w:val="22"/>
          <w:lang w:eastAsia="en-US"/>
        </w:rPr>
        <w:t xml:space="preserve"> </w:t>
      </w:r>
      <w:r w:rsidRPr="00827438">
        <w:rPr>
          <w:b/>
          <w:bCs/>
          <w:sz w:val="22"/>
          <w:szCs w:val="22"/>
          <w:lang w:eastAsia="en-US"/>
        </w:rPr>
        <w:t>(5p)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A) Yalnız 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B) I ve 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C) I ve III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D) II ve III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>E) I, II ve III</w:t>
      </w: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Pr="00A933B0" w:rsidRDefault="00AE1E38" w:rsidP="009B2CA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Arşimet ilkesine göre sıvı içerisine bırakılan katı bir cisim için;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I. Batan cismin ağırlığı, değerce sıvının kaldırma kuvvetinden büyüktür.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II. Yüzen cisme etkiyen kaldırma kuvveti cismin ağırlığına eşittir.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>III. Kaldırma kuvveti cismin öz kütlesi ile doğru orantılıdır?</w:t>
      </w:r>
    </w:p>
    <w:p w:rsidR="00AE1E38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ifadelerinden hangisi ya da hangileri </w:t>
      </w:r>
      <w:r w:rsidRPr="009B2CAE">
        <w:rPr>
          <w:b/>
          <w:bCs/>
          <w:sz w:val="22"/>
          <w:szCs w:val="22"/>
          <w:lang w:eastAsia="en-US"/>
        </w:rPr>
        <w:t>yanlıştır</w:t>
      </w:r>
      <w:r w:rsidRPr="009B2CAE">
        <w:rPr>
          <w:sz w:val="22"/>
          <w:szCs w:val="22"/>
          <w:lang w:eastAsia="en-US"/>
        </w:rPr>
        <w:t>?</w:t>
      </w:r>
      <w:r>
        <w:rPr>
          <w:sz w:val="22"/>
          <w:szCs w:val="22"/>
          <w:lang w:eastAsia="en-US"/>
        </w:rPr>
        <w:t xml:space="preserve"> </w:t>
      </w:r>
      <w:r w:rsidRPr="00827438">
        <w:rPr>
          <w:b/>
          <w:bCs/>
          <w:sz w:val="22"/>
          <w:szCs w:val="22"/>
          <w:lang w:eastAsia="en-US"/>
        </w:rPr>
        <w:t>(5p)</w:t>
      </w:r>
    </w:p>
    <w:p w:rsidR="00AE1E38" w:rsidRPr="009B2CAE" w:rsidRDefault="00AE1E38" w:rsidP="009B2CAE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p w:rsidR="00AE1E38" w:rsidRPr="009B2CAE" w:rsidRDefault="00AE1E38" w:rsidP="009B2CAE">
      <w:pPr>
        <w:pStyle w:val="ListParagraph"/>
        <w:numPr>
          <w:ilvl w:val="0"/>
          <w:numId w:val="2"/>
        </w:numPr>
        <w:rPr>
          <w:sz w:val="22"/>
          <w:szCs w:val="22"/>
          <w:lang w:eastAsia="en-US"/>
        </w:rPr>
      </w:pPr>
      <w:r w:rsidRPr="009B2CAE">
        <w:rPr>
          <w:sz w:val="22"/>
          <w:szCs w:val="22"/>
          <w:lang w:eastAsia="en-US"/>
        </w:rPr>
        <w:t xml:space="preserve">Yalnız 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>B) Yalnız III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 C) I ve III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 xml:space="preserve">D) II ve III </w:t>
      </w:r>
      <w:r>
        <w:rPr>
          <w:sz w:val="22"/>
          <w:szCs w:val="22"/>
          <w:lang w:eastAsia="en-US"/>
        </w:rPr>
        <w:tab/>
      </w:r>
      <w:r w:rsidRPr="009B2CAE">
        <w:rPr>
          <w:sz w:val="22"/>
          <w:szCs w:val="22"/>
          <w:lang w:eastAsia="en-US"/>
        </w:rPr>
        <w:t>E) I, II ve III</w:t>
      </w:r>
    </w:p>
    <w:p w:rsidR="00AE1E38" w:rsidRDefault="00AE1E38" w:rsidP="009B2CAE">
      <w:pPr>
        <w:pStyle w:val="ListParagraph"/>
        <w:rPr>
          <w:sz w:val="22"/>
          <w:szCs w:val="22"/>
        </w:rPr>
      </w:pPr>
    </w:p>
    <w:p w:rsidR="00AE1E38" w:rsidRPr="00A933B0" w:rsidRDefault="00AE1E38" w:rsidP="00A933B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-Bold" w:hAnsi="Helvetica-Bold" w:cs="Helvetica-Bold"/>
          <w:b/>
          <w:bCs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sz w:val="20"/>
          <w:szCs w:val="20"/>
          <w:lang w:eastAsia="en-US"/>
        </w:rPr>
        <w:t>Aşağıda verilen tanımlarda boşlukları uygun ifadelerle doldurunuz. (15p)</w:t>
      </w:r>
    </w:p>
    <w:p w:rsidR="00AE1E38" w:rsidRDefault="00AE1E38" w:rsidP="00D0285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sz w:val="20"/>
          <w:szCs w:val="20"/>
          <w:lang w:eastAsia="en-US"/>
        </w:rPr>
      </w:pP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a) Deniz düzeyinden kaç metre yüksekte olduğumuzu ölçmek için kullanılan araca ......................</w:t>
      </w: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denir.</w:t>
      </w: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b) Açık hava basıncını ölçmek için kullanılan araca …………………………… denir.</w:t>
      </w: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c) Deniz seviyesinden kaç metre derinliğe inildiğini ölçmek için …………………….. kullanılır.</w:t>
      </w: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d) Kapalı bir kaptaki gazların basıncını ölçmek için kullanılan aletlere ………………… denir.</w:t>
      </w:r>
    </w:p>
    <w:p w:rsidR="00AE1E38" w:rsidRPr="00A933B0" w:rsidRDefault="00AE1E38" w:rsidP="00D02852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A933B0">
        <w:rPr>
          <w:sz w:val="22"/>
          <w:szCs w:val="22"/>
          <w:lang w:eastAsia="en-US"/>
        </w:rPr>
        <w:t>e) Hareket eden akışkanların ................... artarsa temas ettiği yüzeylere yaptığı basınç azalır.</w:t>
      </w:r>
    </w:p>
    <w:p w:rsidR="00AE1E38" w:rsidRPr="003934EC" w:rsidRDefault="00AE1E38" w:rsidP="003934EC">
      <w:pPr>
        <w:rPr>
          <w:sz w:val="22"/>
          <w:szCs w:val="22"/>
        </w:rPr>
      </w:pPr>
    </w:p>
    <w:p w:rsidR="00AE1E38" w:rsidRPr="003934EC" w:rsidRDefault="00AE1E38" w:rsidP="003934EC">
      <w:pPr>
        <w:rPr>
          <w:sz w:val="22"/>
          <w:szCs w:val="22"/>
        </w:rPr>
      </w:pPr>
    </w:p>
    <w:p w:rsidR="00AE1E38" w:rsidRPr="00827438" w:rsidRDefault="00AE1E38" w:rsidP="00A933B0">
      <w:pPr>
        <w:pStyle w:val="ListParagraph"/>
        <w:numPr>
          <w:ilvl w:val="0"/>
          <w:numId w:val="1"/>
        </w:numPr>
        <w:rPr>
          <w:color w:val="000000"/>
          <w:sz w:val="22"/>
          <w:szCs w:val="22"/>
        </w:rPr>
      </w:pPr>
      <w:r w:rsidRPr="00827438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>Aşağıda verilen ifadelerden doğru olanların başına “D”, yanlış olanların başına “Y”</w:t>
      </w:r>
    </w:p>
    <w:p w:rsidR="00AE1E38" w:rsidRPr="00827438" w:rsidRDefault="00AE1E38" w:rsidP="003934E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</w:pPr>
      <w:r w:rsidRPr="00827438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>harfi yazınız.</w:t>
      </w:r>
      <w:r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 (20p)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Birim yüzeye dik olarak etkiyen kuvvetin büyüklüğüne basınç denir.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Ayakta duran adam tek ayağını kaldırırsa dayanma yüzeyindeki basınç kuvveti artar.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Sıvılar, üzerlerine uygulanan kuvvetin büyüklüğünü değiştirmeden aynen iletir.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Sıvıların bulunduğu kabın tabanına yaptığı basınç, sıvının yoğunluğu ve yüksekliği ile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doğru orantılıdır.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Deniz düzeyinden yükseklere çıkıldıkça açık hava basıncı azalır.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Bir kuvvetin etkidiği yüzey alanı küçüldükçe o kuvvetin oluşturduğu basınç büyür.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Bileşik kaba doldurulan bir sıvı, kabın ince kolunda daha az basınç yaratır.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Bir sıvının serbest yüzeyine uygulanan basınç, sıvı tarafından sıvının içindeki her noktaya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aynen iletilir.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Açık hava basıncını ölçmeye yarayan araçlara termometre denir.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Deniz düzeyinden, su içinde kaç metre inildiğini gösteren araca batimetre denir.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Kapalı kaplardaki gazlar, bulunduğu kabın tabanına diğer yüzeylerden daha büyük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basınç uygular.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Hidrolik fren sistemleri sıvıların üzerlerine uygulanan basıncı iletmesiyle çalışır.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Sıvıda çözünmeyen bir katı cisim sıvıya daldırılırsa üzerine mutlaka kaldırma kuvveti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etkir.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Bir kaptaki sıvı içine atılan cisim, dibe batarsa cisme kaldırma kuvveti etkimez.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Sıvıya tamamen batmış katı cisim dibe indikçe kaldırma kuvveti de artar.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Taşma düzeyine kadar sıvı dolu kaba bir cisim atıldığında, cisim yüzerse kap ağırlaşır.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Açık havanın cisimlere uyguladığı kaldırma kuvveti basınç farkından kaynaklanır.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Bir cisme etki eden kaldırma kuvveti ile yer çekimi kuvveti aynı doğrultudadır.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Sıvıya tümüyle batırılan farklı maddelerden yapılmış, eşit hacimli cisimlere etkiyen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kaldırma kuvveti farklı büyüklüktedir.</w:t>
      </w:r>
    </w:p>
    <w:p w:rsidR="00AE1E38" w:rsidRPr="003934EC" w:rsidRDefault="00AE1E38" w:rsidP="003934E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Sıvıya daldırılan cisme etkiyen kaldırma kuvvetinin büyüklüğü, cismin yer değiştirdiği</w:t>
      </w:r>
    </w:p>
    <w:p w:rsidR="00AE1E38" w:rsidRDefault="00AE1E38" w:rsidP="003934EC">
      <w:pPr>
        <w:rPr>
          <w:sz w:val="22"/>
          <w:szCs w:val="22"/>
        </w:rPr>
      </w:pPr>
      <w:r w:rsidRPr="003934EC">
        <w:rPr>
          <w:rFonts w:ascii="Helvetica" w:hAnsi="Helvetica" w:cs="Helvetica"/>
          <w:color w:val="000000"/>
          <w:sz w:val="22"/>
          <w:szCs w:val="22"/>
          <w:lang w:eastAsia="en-US"/>
        </w:rPr>
        <w:t>sıvının ağırlığı kadardır.</w:t>
      </w:r>
    </w:p>
    <w:p w:rsidR="00AE1E38" w:rsidRPr="00827438" w:rsidRDefault="00AE1E38" w:rsidP="00827438">
      <w:pPr>
        <w:rPr>
          <w:sz w:val="22"/>
          <w:szCs w:val="22"/>
        </w:rPr>
      </w:pPr>
    </w:p>
    <w:p w:rsidR="00AE1E38" w:rsidRPr="00827438" w:rsidRDefault="00AE1E38" w:rsidP="00827438">
      <w:pPr>
        <w:rPr>
          <w:sz w:val="22"/>
          <w:szCs w:val="22"/>
        </w:rPr>
      </w:pPr>
      <w:hyperlink r:id="rId7" w:history="1">
        <w:r w:rsidRPr="00680A3A">
          <w:rPr>
            <w:rStyle w:val="Hyperlink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AE1E38" w:rsidRPr="00827438" w:rsidRDefault="00AE1E38" w:rsidP="00827438">
      <w:pPr>
        <w:rPr>
          <w:sz w:val="22"/>
          <w:szCs w:val="22"/>
        </w:rPr>
      </w:pPr>
    </w:p>
    <w:p w:rsidR="00AE1E38" w:rsidRPr="00827438" w:rsidRDefault="00AE1E38" w:rsidP="00827438">
      <w:pPr>
        <w:rPr>
          <w:sz w:val="22"/>
          <w:szCs w:val="22"/>
          <w:u w:val="single"/>
        </w:rPr>
      </w:pPr>
      <w:r w:rsidRPr="00827438">
        <w:rPr>
          <w:sz w:val="22"/>
          <w:szCs w:val="22"/>
          <w:u w:val="single"/>
        </w:rPr>
        <w:t>Süre 1 ders saatidir</w:t>
      </w:r>
    </w:p>
    <w:p w:rsidR="00AE1E38" w:rsidRPr="00827438" w:rsidRDefault="00AE1E38" w:rsidP="00827438">
      <w:pPr>
        <w:rPr>
          <w:sz w:val="22"/>
          <w:szCs w:val="22"/>
          <w:u w:val="single"/>
        </w:rPr>
      </w:pPr>
      <w:r w:rsidRPr="00827438">
        <w:rPr>
          <w:sz w:val="22"/>
          <w:szCs w:val="22"/>
          <w:u w:val="single"/>
        </w:rPr>
        <w:t>Soruların puan değeri yanında yazmaktadır.</w:t>
      </w:r>
    </w:p>
    <w:p w:rsidR="00AE1E38" w:rsidRPr="00827438" w:rsidRDefault="00AE1E38" w:rsidP="00827438">
      <w:pPr>
        <w:tabs>
          <w:tab w:val="left" w:pos="6330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>Önder Özmen</w:t>
      </w:r>
    </w:p>
    <w:sectPr w:rsidR="00AE1E38" w:rsidRPr="00827438" w:rsidSect="00A933B0">
      <w:pgSz w:w="11906" w:h="16838"/>
      <w:pgMar w:top="284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118E7"/>
    <w:multiLevelType w:val="hybridMultilevel"/>
    <w:tmpl w:val="D9229720"/>
    <w:lvl w:ilvl="0" w:tplc="242E4E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54585"/>
    <w:multiLevelType w:val="hybridMultilevel"/>
    <w:tmpl w:val="F8FA52B6"/>
    <w:lvl w:ilvl="0" w:tplc="62F27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CAE"/>
    <w:rsid w:val="001D5BC6"/>
    <w:rsid w:val="00274459"/>
    <w:rsid w:val="003902E3"/>
    <w:rsid w:val="003934EC"/>
    <w:rsid w:val="003E784C"/>
    <w:rsid w:val="00680A3A"/>
    <w:rsid w:val="006E5E7C"/>
    <w:rsid w:val="007A0B6E"/>
    <w:rsid w:val="00827438"/>
    <w:rsid w:val="00864656"/>
    <w:rsid w:val="009B2CAE"/>
    <w:rsid w:val="00A933B0"/>
    <w:rsid w:val="00AE1E38"/>
    <w:rsid w:val="00D02852"/>
    <w:rsid w:val="00D331E6"/>
    <w:rsid w:val="00DB34D0"/>
    <w:rsid w:val="00F1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AE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B2CAE"/>
    <w:pPr>
      <w:jc w:val="center"/>
    </w:pPr>
    <w:rPr>
      <w:b/>
      <w:bCs/>
      <w:i/>
      <w:i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B2CAE"/>
    <w:rPr>
      <w:rFonts w:ascii="Times New Roman" w:eastAsia="Times New Roman" w:hAnsi="Times New Roman" w:cs="Times New Roman"/>
      <w:b/>
      <w:bCs/>
      <w:i/>
      <w:i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9B2CA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B2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CAE"/>
    <w:rPr>
      <w:rFonts w:ascii="Tahoma" w:eastAsia="Times New Roman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B34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684</Words>
  <Characters>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onder</dc:creator>
  <cp:keywords>sorubak.com</cp:keywords>
  <dc:description/>
  <cp:lastModifiedBy>edanur</cp:lastModifiedBy>
  <cp:revision>5</cp:revision>
  <dcterms:created xsi:type="dcterms:W3CDTF">2015-11-24T17:43:00Z</dcterms:created>
  <dcterms:modified xsi:type="dcterms:W3CDTF">2016-10-29T09:35:00Z</dcterms:modified>
</cp:coreProperties>
</file>