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959"/>
        <w:gridCol w:w="958"/>
        <w:gridCol w:w="788"/>
        <w:gridCol w:w="171"/>
        <w:gridCol w:w="958"/>
        <w:gridCol w:w="959"/>
        <w:gridCol w:w="959"/>
        <w:gridCol w:w="958"/>
        <w:gridCol w:w="959"/>
        <w:gridCol w:w="979"/>
        <w:gridCol w:w="992"/>
        <w:gridCol w:w="992"/>
      </w:tblGrid>
      <w:tr w:rsidR="006D715A" w:rsidRPr="008057DD">
        <w:trPr>
          <w:trHeight w:val="878"/>
        </w:trPr>
        <w:tc>
          <w:tcPr>
            <w:tcW w:w="3413" w:type="dxa"/>
            <w:gridSpan w:val="4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t>Adı :</w:t>
            </w:r>
          </w:p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t>Soyadı:</w:t>
            </w:r>
          </w:p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t>Sınıf – No:</w:t>
            </w:r>
          </w:p>
        </w:tc>
        <w:tc>
          <w:tcPr>
            <w:tcW w:w="7927" w:type="dxa"/>
            <w:gridSpan w:val="9"/>
          </w:tcPr>
          <w:p w:rsidR="006D715A" w:rsidRPr="00EF7237" w:rsidRDefault="006D715A" w:rsidP="00EF7237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8"/>
                <w:szCs w:val="28"/>
              </w:rPr>
              <w:t xml:space="preserve">ÜNAL AYSAL ANADOLU LİSESİ </w:t>
            </w:r>
            <w:r>
              <w:rPr>
                <w:rFonts w:ascii="Cambria" w:hAnsi="Cambria" w:cs="Cambria"/>
                <w:b/>
                <w:bCs/>
                <w:sz w:val="28"/>
                <w:szCs w:val="28"/>
              </w:rPr>
              <w:t xml:space="preserve">2016-2017 </w:t>
            </w:r>
            <w:r w:rsidRPr="00EF7237">
              <w:rPr>
                <w:rFonts w:ascii="Cambria" w:hAnsi="Cambria" w:cs="Cambria"/>
                <w:b/>
                <w:bCs/>
                <w:sz w:val="28"/>
                <w:szCs w:val="28"/>
              </w:rPr>
              <w:t xml:space="preserve"> ÖĞRETİM YILI FİZİK 10–1. DÖNEM 1.ORTAK SINAV SORULARI</w:t>
            </w: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br/>
            </w:r>
          </w:p>
        </w:tc>
      </w:tr>
      <w:tr w:rsidR="006D715A" w:rsidRPr="008057DD">
        <w:trPr>
          <w:trHeight w:val="261"/>
        </w:trPr>
        <w:tc>
          <w:tcPr>
            <w:tcW w:w="708" w:type="dxa"/>
            <w:vMerge w:val="restart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t>NOT</w:t>
            </w:r>
          </w:p>
        </w:tc>
        <w:tc>
          <w:tcPr>
            <w:tcW w:w="959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t>SORU 1</w:t>
            </w:r>
          </w:p>
        </w:tc>
        <w:tc>
          <w:tcPr>
            <w:tcW w:w="958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t>SORU 2</w:t>
            </w:r>
          </w:p>
        </w:tc>
        <w:tc>
          <w:tcPr>
            <w:tcW w:w="959" w:type="dxa"/>
            <w:gridSpan w:val="2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SORU 3 </w:t>
            </w:r>
          </w:p>
        </w:tc>
        <w:tc>
          <w:tcPr>
            <w:tcW w:w="958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SORU 4 </w:t>
            </w:r>
          </w:p>
        </w:tc>
        <w:tc>
          <w:tcPr>
            <w:tcW w:w="959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t>SORU 5</w:t>
            </w:r>
          </w:p>
        </w:tc>
        <w:tc>
          <w:tcPr>
            <w:tcW w:w="959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SORU 6 </w:t>
            </w:r>
          </w:p>
        </w:tc>
        <w:tc>
          <w:tcPr>
            <w:tcW w:w="958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t>SORU 7</w:t>
            </w:r>
          </w:p>
        </w:tc>
        <w:tc>
          <w:tcPr>
            <w:tcW w:w="959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t>SORU 8</w:t>
            </w:r>
          </w:p>
        </w:tc>
        <w:tc>
          <w:tcPr>
            <w:tcW w:w="979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t>SORU 9</w:t>
            </w:r>
          </w:p>
        </w:tc>
        <w:tc>
          <w:tcPr>
            <w:tcW w:w="992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20"/>
                <w:szCs w:val="20"/>
              </w:rPr>
              <w:t>SORU10</w:t>
            </w:r>
          </w:p>
        </w:tc>
        <w:tc>
          <w:tcPr>
            <w:tcW w:w="992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EF7237">
              <w:rPr>
                <w:rFonts w:ascii="Cambria" w:hAnsi="Cambria" w:cs="Cambria"/>
                <w:b/>
                <w:bCs/>
                <w:sz w:val="18"/>
                <w:szCs w:val="18"/>
              </w:rPr>
              <w:t>TOPLAM</w:t>
            </w:r>
          </w:p>
        </w:tc>
      </w:tr>
      <w:tr w:rsidR="006D715A" w:rsidRPr="008057DD">
        <w:trPr>
          <w:trHeight w:val="260"/>
        </w:trPr>
        <w:tc>
          <w:tcPr>
            <w:tcW w:w="708" w:type="dxa"/>
            <w:vMerge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D715A" w:rsidRPr="00EF7237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258" w:tblpY="93"/>
        <w:tblW w:w="4820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375"/>
        <w:gridCol w:w="283"/>
        <w:gridCol w:w="5681"/>
      </w:tblGrid>
      <w:tr w:rsidR="006D715A" w:rsidRPr="008057DD">
        <w:trPr>
          <w:cantSplit/>
          <w:trHeight w:val="1326"/>
          <w:tblCellSpacing w:w="11" w:type="dxa"/>
        </w:trPr>
        <w:tc>
          <w:tcPr>
            <w:tcW w:w="2356" w:type="pct"/>
            <w:tcBorders>
              <w:top w:val="single" w:sz="4" w:space="0" w:color="auto"/>
              <w:bottom w:val="single" w:sz="2" w:space="0" w:color="auto"/>
            </w:tcBorders>
          </w:tcPr>
          <w:tbl>
            <w:tblPr>
              <w:tblW w:w="6561" w:type="dxa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5387"/>
              <w:gridCol w:w="1174"/>
            </w:tblGrid>
            <w:tr w:rsidR="006D715A" w:rsidRPr="008057DD">
              <w:trPr>
                <w:trHeight w:val="2660"/>
              </w:trPr>
              <w:tc>
                <w:tcPr>
                  <w:tcW w:w="4105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D715A" w:rsidRPr="003F5DAD" w:rsidRDefault="006D715A" w:rsidP="003158FC">
                  <w:pPr>
                    <w:framePr w:hSpace="141" w:wrap="around" w:vAnchor="text" w:hAnchor="margin" w:x="258" w:y="93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8057DD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 xml:space="preserve">1-  </w:t>
                  </w:r>
                  <w:r w:rsidRPr="003F5DAD">
                    <w:rPr>
                      <w:rFonts w:ascii="Comic Sans MS" w:hAnsi="Comic Sans MS" w:cs="Comic Sans MS"/>
                      <w:sz w:val="16"/>
                      <w:szCs w:val="16"/>
                    </w:rPr>
                    <w:object w:dxaOrig="5743" w:dyaOrig="191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5.25pt;height:71.25pt" o:ole="">
                        <v:imagedata r:id="rId4" o:title=""/>
                      </v:shape>
                      <o:OLEObject Type="Embed" ProgID="Msxml2.SAXXMLReader.5.0" ShapeID="_x0000_i1025" DrawAspect="Content" ObjectID="_1538939348" r:id="rId5"/>
                    </w:object>
                  </w:r>
                </w:p>
                <w:p w:rsidR="006D715A" w:rsidRDefault="006D715A" w:rsidP="009E624E">
                  <w:pPr>
                    <w:framePr w:hSpace="141" w:wrap="around" w:vAnchor="text" w:hAnchor="margin" w:x="258" w:y="93"/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</w:pPr>
                  <w:r w:rsidRPr="00727AA5"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  <w:t>Yukarıda kesiti görülen 4s kesit tabanlı küp işaretli kısımdan kesilerek 3s ve s kesit alanlı iki parçaya ayrılıyor. Küpün ve parçalarının basınçlarını sıralayınız.(küpün ağırlığını 40 Newton alınız)</w:t>
                  </w:r>
                </w:p>
                <w:p w:rsidR="006D715A" w:rsidRPr="008057DD" w:rsidRDefault="006D715A" w:rsidP="009E624E">
                  <w:pPr>
                    <w:framePr w:hSpace="141" w:wrap="around" w:vAnchor="text" w:hAnchor="margin" w:x="258" w:y="93"/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D715A" w:rsidRPr="008057DD" w:rsidRDefault="006D715A" w:rsidP="003158FC">
                  <w:pPr>
                    <w:framePr w:hSpace="141" w:wrap="around" w:vAnchor="text" w:hAnchor="margin" w:x="258" w:y="93"/>
                    <w:spacing w:after="60"/>
                    <w:jc w:val="center"/>
                    <w:rPr>
                      <w:rFonts w:ascii="Cambria" w:hAnsi="Cambria" w:cs="Cambria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6D715A" w:rsidRPr="008057DD" w:rsidRDefault="006D715A" w:rsidP="003158FC">
            <w:pPr>
              <w:ind w:right="-1368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6D715A" w:rsidRPr="008057DD" w:rsidRDefault="006D715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D715A" w:rsidRPr="008057DD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  <w:u w:val="single"/>
              </w:rPr>
            </w:pPr>
            <w:hyperlink r:id="rId6" w:history="1">
              <w:r>
                <w:rPr>
                  <w:rStyle w:val="Hyperlink"/>
                </w:rPr>
                <w:t>www.sorubak.com</w:t>
              </w:r>
            </w:hyperlink>
          </w:p>
        </w:tc>
      </w:tr>
      <w:tr w:rsidR="006D715A" w:rsidRPr="008057DD">
        <w:trPr>
          <w:cantSplit/>
          <w:trHeight w:val="165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6D715A" w:rsidRPr="003F5DAD" w:rsidRDefault="006D715A" w:rsidP="003158FC">
            <w:pPr>
              <w:rPr>
                <w:rFonts w:ascii="Comic Sans MS" w:hAnsi="Comic Sans MS" w:cs="Comic Sans MS"/>
                <w:sz w:val="16"/>
                <w:szCs w:val="16"/>
              </w:rPr>
            </w:pPr>
            <w:r w:rsidRPr="008057DD">
              <w:rPr>
                <w:rFonts w:ascii="Cambria" w:hAnsi="Cambria" w:cs="Cambria"/>
                <w:b/>
                <w:bCs/>
                <w:sz w:val="20"/>
                <w:szCs w:val="20"/>
              </w:rPr>
              <w:t>2-</w:t>
            </w:r>
          </w:p>
          <w:p w:rsidR="006D715A" w:rsidRPr="003F5DAD" w:rsidRDefault="006D715A" w:rsidP="003158FC">
            <w:pPr>
              <w:rPr>
                <w:rFonts w:ascii="Comic Sans MS" w:hAnsi="Comic Sans MS" w:cs="Comic Sans MS"/>
                <w:color w:val="000000"/>
                <w:sz w:val="16"/>
                <w:szCs w:val="16"/>
              </w:rPr>
            </w:pPr>
            <w:r>
              <w:rPr>
                <w:noProof/>
              </w:rPr>
              <w:pict>
                <v:shape id="Resim 1004" o:spid="_x0000_s1026" type="#_x0000_t75" style="position:absolute;margin-left:-1.55pt;margin-top:2.45pt;width:232.5pt;height:139.2pt;z-index:-251663360;visibility:visible" wrapcoords="-70 0 -70 21484 21600 21484 21600 0 -70 0">
                  <v:imagedata r:id="rId7" o:title=""/>
                  <w10:wrap type="tight"/>
                </v:shape>
              </w:pict>
            </w:r>
          </w:p>
          <w:p w:rsidR="006D715A" w:rsidRPr="008057DD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6D715A" w:rsidRPr="008057DD" w:rsidRDefault="006D715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6D715A" w:rsidRPr="008057DD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  <w:u w:val="single"/>
              </w:rPr>
            </w:pPr>
          </w:p>
        </w:tc>
      </w:tr>
      <w:tr w:rsidR="006D715A" w:rsidRPr="008057DD">
        <w:trPr>
          <w:cantSplit/>
          <w:trHeight w:val="154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6D715A" w:rsidRPr="00722063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3- </w:t>
            </w:r>
            <w:r w:rsidRPr="00722063">
              <w:rPr>
                <w:rFonts w:ascii="Cambria" w:hAnsi="Cambria" w:cs="Cambria"/>
                <w:b/>
                <w:bCs/>
                <w:sz w:val="20"/>
                <w:szCs w:val="20"/>
              </w:rPr>
              <w:t>Eşit hacimli bir cisim birbirine karışmayan d ve 2d yoğunluklu sıvılarda şekildeki gibi dengededir. Cismin yoğunluğu kaç d dir?</w:t>
            </w:r>
          </w:p>
          <w:p w:rsidR="006D715A" w:rsidRDefault="006D715A" w:rsidP="003158FC">
            <w:pPr>
              <w:ind w:left="720"/>
              <w:rPr>
                <w:rFonts w:ascii="Comic Sans MS" w:hAnsi="Comic Sans MS" w:cs="Comic Sans MS"/>
                <w:sz w:val="16"/>
                <w:szCs w:val="16"/>
              </w:rPr>
            </w:pPr>
            <w:r w:rsidRPr="003F5DAD">
              <w:rPr>
                <w:rFonts w:ascii="Comic Sans MS" w:hAnsi="Comic Sans MS" w:cs="Comic Sans MS"/>
                <w:sz w:val="16"/>
                <w:szCs w:val="16"/>
              </w:rPr>
              <w:pict>
                <v:shape id="_x0000_i1026" type="#_x0000_t75" style="width:69.75pt;height:69.75pt">
                  <v:imagedata r:id="rId8" o:title=""/>
                </v:shape>
              </w:pict>
            </w:r>
          </w:p>
          <w:p w:rsidR="006D715A" w:rsidRPr="008057DD" w:rsidRDefault="006D715A" w:rsidP="003158FC">
            <w:pPr>
              <w:ind w:left="720"/>
              <w:rPr>
                <w:rFonts w:ascii="Cambria" w:hAnsi="Cambria" w:cs="Cambria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6D715A" w:rsidRPr="008057DD" w:rsidRDefault="006D715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6D715A" w:rsidRPr="008057DD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  <w:vertAlign w:val="subscript"/>
              </w:rPr>
            </w:pPr>
          </w:p>
          <w:p w:rsidR="006D715A" w:rsidRPr="008057DD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6D715A" w:rsidRPr="008057DD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6D715A" w:rsidRPr="008057DD" w:rsidRDefault="006D715A" w:rsidP="003158FC">
            <w:pPr>
              <w:rPr>
                <w:rFonts w:ascii="Cambria" w:hAnsi="Cambria" w:cs="Cambria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D715A" w:rsidRPr="008057DD">
        <w:trPr>
          <w:cantSplit/>
          <w:trHeight w:val="3426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D715A" w:rsidRPr="00727AA5" w:rsidRDefault="006D715A" w:rsidP="003158F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4-  </w:t>
            </w:r>
            <w:r>
              <w:rPr>
                <w:noProof/>
              </w:rPr>
              <w:pict>
                <v:line id="Düz Bağlayıcı 36" o:spid="_x0000_s1027" style="position:absolute;z-index:251663360;visibility:visible;mso-position-horizontal-relative:text;mso-position-vertical-relative:text" from="132pt,38.3pt" to="210pt,38.3pt"/>
              </w:pict>
            </w:r>
            <w:r>
              <w:rPr>
                <w:noProof/>
              </w:rPr>
              <w:pict>
                <v:oval id="Oval 34" o:spid="_x0000_s1028" style="position:absolute;margin-left:162pt;margin-top:47.3pt;width:12pt;height:9pt;z-index:251662336;visibility:visible;mso-position-horizontal-relative:text;mso-position-vertical-relative:text"/>
              </w:pict>
            </w:r>
            <w:r>
              <w:rPr>
                <w:noProof/>
              </w:rPr>
              <w:pict>
                <v:oval id="Oval 30" o:spid="_x0000_s1029" style="position:absolute;margin-left:48pt;margin-top:56.3pt;width:12pt;height:9pt;z-index:251656192;visibility:visible;mso-position-horizontal-relative:text;mso-position-vertical-relative:text"/>
              </w:pict>
            </w:r>
            <w:r>
              <w:rPr>
                <w:noProof/>
              </w:rPr>
              <w:pict>
                <v:line id="Düz Bağlayıcı 29" o:spid="_x0000_s1030" style="position:absolute;z-index:251655168;visibility:visible;mso-position-horizontal-relative:text;mso-position-vertical-relative:text" from="54pt,2.3pt" to="54pt,56.3pt"/>
              </w:pict>
            </w:r>
            <w:r>
              <w:rPr>
                <w:noProof/>
              </w:rPr>
              <w:pict>
                <v:line id="Düz Bağlayıcı 28" o:spid="_x0000_s1031" style="position:absolute;z-index:251654144;visibility:visible;mso-position-horizontal-relative:text;mso-position-vertical-relative:text" from="36pt,2.3pt" to="78pt,2.3pt" strokeweight="2.25pt"/>
              </w:pict>
            </w:r>
          </w:p>
          <w:p w:rsidR="006D715A" w:rsidRPr="00727AA5" w:rsidRDefault="006D715A" w:rsidP="003158F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T</w:t>
            </w:r>
            <w:r w:rsidRPr="00727AA5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1</w:t>
            </w:r>
          </w:p>
          <w:p w:rsidR="006D715A" w:rsidRPr="00727AA5" w:rsidRDefault="006D715A" w:rsidP="003158F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>
                <v:line id="Düz Bağlayıcı 33" o:spid="_x0000_s1032" style="position:absolute;flip:y;z-index:251658240;visibility:visible" from="95.8pt,8.1pt" to="95.8pt,80.1pt" strokeweight="2.25pt"/>
              </w:pict>
            </w:r>
            <w:r>
              <w:rPr>
                <w:noProof/>
              </w:rPr>
              <w:pict>
                <v:line id="Düz Bağlayıcı 31" o:spid="_x0000_s1033" style="position:absolute;z-index:251657216;visibility:visible" from="22.15pt,7.75pt" to="22.15pt,79.75pt" strokeweight="2.25pt"/>
              </w:pict>
            </w:r>
            <w:r>
              <w:rPr>
                <w:noProof/>
              </w:rPr>
              <w:pict>
                <v:line id="Düz Bağlayıcı 27" o:spid="_x0000_s1034" style="position:absolute;flip:y;z-index:251660288;visibility:visible" from="210pt,8.6pt" to="210pt,80.6pt" strokeweight="2.25pt"/>
              </w:pict>
            </w:r>
            <w:r>
              <w:rPr>
                <w:noProof/>
              </w:rPr>
              <w:pict>
                <v:line id="Düz Bağlayıcı 26" o:spid="_x0000_s1035" style="position:absolute;z-index:251659264;visibility:visible" from="132pt,8.6pt" to="132pt,80.6pt" strokeweight="2.25pt"/>
              </w:pict>
            </w:r>
          </w:p>
          <w:p w:rsidR="006D715A" w:rsidRPr="00727AA5" w:rsidRDefault="006D715A" w:rsidP="003158F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>
                <v:rect id="Dikdörtgen 3" o:spid="_x0000_s1036" style="position:absolute;margin-left:131.95pt;margin-top:7.25pt;width:78pt;height:62.25pt;z-index:-251650048;visibility:visible;v-text-anchor:middle" fillcolor="#ddd8c2" strokecolor="#243f60" strokeweight="2pt"/>
              </w:pict>
            </w:r>
            <w:r>
              <w:rPr>
                <w:noProof/>
              </w:rPr>
              <w:pict>
                <v:rect id="Dikdörtgen 2" o:spid="_x0000_s1037" style="position:absolute;margin-left:22.45pt;margin-top:7.25pt;width:73.5pt;height:62.25pt;z-index:-251651072;visibility:visible;v-text-anchor:middle" fillcolor="#4f81bd" strokecolor="#243f60" strokeweight="2pt"/>
              </w:pict>
            </w:r>
          </w:p>
          <w:p w:rsidR="006D715A" w:rsidRPr="00727AA5" w:rsidRDefault="006D715A" w:rsidP="003158F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           2d</w:t>
            </w:r>
          </w:p>
          <w:p w:rsidR="006D715A" w:rsidRPr="00727AA5" w:rsidRDefault="006D715A" w:rsidP="003158F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>
                <v:line id="Düz Bağlayıcı 25" o:spid="_x0000_s1038" style="position:absolute;flip:y;z-index:251661312;visibility:visible" from="168pt,4.55pt" to="168pt,49.55pt"/>
              </w:pict>
            </w:r>
            <w:r w:rsidRPr="00727A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2d                              K</w:t>
            </w:r>
          </w:p>
          <w:p w:rsidR="006D715A" w:rsidRDefault="006D715A" w:rsidP="003158F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KT</w:t>
            </w:r>
            <w:r w:rsidRPr="00727AA5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2</w:t>
            </w:r>
          </w:p>
          <w:p w:rsidR="006D715A" w:rsidRPr="00727AA5" w:rsidRDefault="006D715A" w:rsidP="003158F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D715A" w:rsidRPr="00727AA5" w:rsidRDefault="006D715A" w:rsidP="003158FC">
            <w:pP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</w:pPr>
            <w:r w:rsidRPr="00727A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X sı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vısı d                         </w:t>
            </w:r>
            <w:r w:rsidRPr="00727A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Y sıvısı 5d         </w:t>
            </w:r>
          </w:p>
          <w:p w:rsidR="006D715A" w:rsidRPr="00366697" w:rsidRDefault="006D715A" w:rsidP="003158FC">
            <w:pP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</w:pPr>
            <w:r>
              <w:rPr>
                <w:noProof/>
              </w:rPr>
              <w:pict>
                <v:line id="Düz Bağlayıcı 24" o:spid="_x0000_s1039" style="position:absolute;z-index:251664384;visibility:visible" from="131.7pt,7.1pt" to="209.7pt,7.1pt"/>
              </w:pict>
            </w:r>
          </w:p>
          <w:p w:rsidR="006D715A" w:rsidRPr="00727AA5" w:rsidRDefault="006D715A" w:rsidP="003158F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6697">
              <w:rPr>
                <w:rFonts w:ascii="Arial" w:hAnsi="Arial" w:cs="Arial"/>
                <w:b/>
                <w:bCs/>
                <w:sz w:val="18"/>
                <w:szCs w:val="18"/>
              </w:rPr>
              <w:t>Şekil-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                                </w:t>
            </w:r>
            <w:r w:rsidRPr="00727AA5">
              <w:rPr>
                <w:rFonts w:ascii="Arial" w:hAnsi="Arial" w:cs="Arial"/>
                <w:b/>
                <w:bCs/>
                <w:sz w:val="18"/>
                <w:szCs w:val="18"/>
              </w:rPr>
              <w:t>Şekil-II</w:t>
            </w:r>
          </w:p>
          <w:p w:rsidR="006D715A" w:rsidRDefault="006D715A" w:rsidP="003158FC">
            <w:pPr>
              <w:rPr>
                <w:rFonts w:ascii="Arial" w:hAnsi="Arial" w:cs="Arial"/>
                <w:sz w:val="18"/>
                <w:szCs w:val="18"/>
              </w:rPr>
            </w:pPr>
          </w:p>
          <w:p w:rsidR="006D715A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727AA5">
              <w:rPr>
                <w:rFonts w:ascii="Cambria" w:hAnsi="Cambria" w:cs="Cambria"/>
                <w:b/>
                <w:bCs/>
                <w:sz w:val="20"/>
                <w:szCs w:val="20"/>
              </w:rPr>
              <w:t>İçi dolu,2d öz kütleli türdeş K cismi d ve 5d öz kütleli X ve Y sıvıları içerisinde Şekil-I ve Şekil-II ‘deki gibi dengededir.İplerdeki gerilme kuvvetlerinin büyüklükleri T</w:t>
            </w:r>
            <w:r w:rsidRPr="00727AA5">
              <w:rPr>
                <w:rFonts w:ascii="Cambria" w:hAnsi="Cambria" w:cs="Cambria"/>
                <w:b/>
                <w:bCs/>
                <w:sz w:val="20"/>
                <w:szCs w:val="20"/>
                <w:vertAlign w:val="subscript"/>
              </w:rPr>
              <w:t>1</w:t>
            </w:r>
            <w:r w:rsidRPr="00727AA5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ve T</w:t>
            </w:r>
            <w:r w:rsidRPr="00727AA5">
              <w:rPr>
                <w:rFonts w:ascii="Cambria" w:hAnsi="Cambria" w:cs="Cambria"/>
                <w:b/>
                <w:bCs/>
                <w:sz w:val="20"/>
                <w:szCs w:val="20"/>
                <w:vertAlign w:val="subscript"/>
              </w:rPr>
              <w:t>2</w:t>
            </w:r>
            <w:r w:rsidRPr="00727AA5">
              <w:rPr>
                <w:rFonts w:ascii="Cambria" w:hAnsi="Cambria" w:cs="Cambria"/>
                <w:b/>
                <w:bCs/>
                <w:sz w:val="20"/>
                <w:szCs w:val="20"/>
              </w:rPr>
              <w:t>’dir.Buna göre,T</w:t>
            </w:r>
            <w:r w:rsidRPr="00727AA5">
              <w:rPr>
                <w:rFonts w:ascii="Cambria" w:hAnsi="Cambria" w:cs="Cambria"/>
                <w:b/>
                <w:bCs/>
                <w:sz w:val="20"/>
                <w:szCs w:val="20"/>
                <w:vertAlign w:val="subscript"/>
              </w:rPr>
              <w:t>1</w:t>
            </w:r>
            <w:r w:rsidRPr="00727AA5">
              <w:rPr>
                <w:rFonts w:ascii="Cambria" w:hAnsi="Cambria" w:cs="Cambria"/>
                <w:b/>
                <w:bCs/>
                <w:sz w:val="20"/>
                <w:szCs w:val="20"/>
              </w:rPr>
              <w:t>/T</w:t>
            </w:r>
            <w:r w:rsidRPr="00727AA5">
              <w:rPr>
                <w:rFonts w:ascii="Cambria" w:hAnsi="Cambria" w:cs="Cambria"/>
                <w:b/>
                <w:bCs/>
                <w:sz w:val="20"/>
                <w:szCs w:val="20"/>
                <w:vertAlign w:val="subscript"/>
              </w:rPr>
              <w:t>2</w:t>
            </w:r>
            <w:r w:rsidRPr="00727AA5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oranı kaçtır?</w:t>
            </w:r>
          </w:p>
          <w:p w:rsidR="006D715A" w:rsidRPr="00727AA5" w:rsidRDefault="006D715A" w:rsidP="003158FC">
            <w:pPr>
              <w:rPr>
                <w:rFonts w:ascii="Cambria" w:hAnsi="Cambria" w:cs="Cambria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6D715A" w:rsidRPr="008057DD" w:rsidRDefault="006D715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6D715A" w:rsidRPr="008057DD" w:rsidRDefault="006D715A" w:rsidP="003158FC">
            <w:pPr>
              <w:jc w:val="both"/>
              <w:rPr>
                <w:rFonts w:ascii="Cambria" w:hAnsi="Cambria" w:cs="Cambria"/>
                <w:b/>
                <w:bCs/>
                <w:sz w:val="20"/>
                <w:szCs w:val="20"/>
                <w:vertAlign w:val="subscript"/>
              </w:rPr>
            </w:pPr>
          </w:p>
        </w:tc>
      </w:tr>
      <w:tr w:rsidR="006D715A" w:rsidRPr="008057DD">
        <w:trPr>
          <w:cantSplit/>
          <w:trHeight w:val="2680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4" w:space="0" w:color="auto"/>
            </w:tcBorders>
          </w:tcPr>
          <w:p w:rsidR="006D715A" w:rsidRPr="003F5DAD" w:rsidRDefault="006D715A" w:rsidP="003158FC">
            <w:pPr>
              <w:rPr>
                <w:rFonts w:ascii="Comic Sans MS" w:hAnsi="Comic Sans MS" w:cs="Comic Sans MS"/>
                <w:color w:val="000000"/>
                <w:sz w:val="16"/>
                <w:szCs w:val="16"/>
              </w:rPr>
            </w:pPr>
            <w:r w:rsidRPr="00DD4907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Comic Sans MS" w:hAnsi="Comic Sans MS" w:cs="Comic Sans MS"/>
                <w:color w:val="000000"/>
                <w:sz w:val="16"/>
                <w:szCs w:val="16"/>
              </w:rPr>
              <w:t xml:space="preserve">- </w:t>
            </w:r>
            <w:r w:rsidRPr="00727AA5">
              <w:rPr>
                <w:rFonts w:ascii="Cambria" w:hAnsi="Cambria" w:cs="Cambria"/>
                <w:b/>
                <w:bCs/>
                <w:color w:val="000000"/>
                <w:sz w:val="18"/>
                <w:szCs w:val="18"/>
              </w:rPr>
              <w:t>Kesit alanı 5 cm2 olan su cenderesinin I. Koluna konulan 100 gram ağırlıklı II. Ve III. Kollara koyacağınız 200 ve 600Newton’luk yükleri kaldırabilmek için II. Ve III. kolların kesit alanları arasındaki oran ve  A</w:t>
            </w:r>
            <w:r w:rsidRPr="00727AA5">
              <w:rPr>
                <w:rFonts w:ascii="Cambria" w:hAnsi="Cambria" w:cs="Cambria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727AA5">
              <w:rPr>
                <w:rFonts w:ascii="Cambria" w:hAnsi="Cambria" w:cs="Cambria"/>
                <w:b/>
                <w:bCs/>
                <w:color w:val="000000"/>
                <w:sz w:val="18"/>
                <w:szCs w:val="18"/>
              </w:rPr>
              <w:t>ve A</w:t>
            </w:r>
            <w:r w:rsidRPr="00727AA5">
              <w:rPr>
                <w:rFonts w:ascii="Cambria" w:hAnsi="Cambria" w:cs="Cambria"/>
                <w:b/>
                <w:bCs/>
                <w:color w:val="000000"/>
                <w:sz w:val="18"/>
                <w:szCs w:val="18"/>
                <w:vertAlign w:val="subscript"/>
              </w:rPr>
              <w:t xml:space="preserve">3 </w:t>
            </w:r>
            <w:r w:rsidRPr="00727AA5">
              <w:rPr>
                <w:rFonts w:ascii="Cambria" w:hAnsi="Cambria" w:cs="Cambria"/>
                <w:b/>
                <w:bCs/>
                <w:color w:val="000000"/>
                <w:sz w:val="18"/>
                <w:szCs w:val="18"/>
              </w:rPr>
              <w:t>kesit alanları kaç cm</w:t>
            </w:r>
            <w:r w:rsidRPr="00727AA5">
              <w:rPr>
                <w:rFonts w:ascii="Cambria" w:hAnsi="Cambria" w:cs="Cambria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  <w:r w:rsidRPr="00727AA5">
              <w:rPr>
                <w:rFonts w:ascii="Cambria" w:hAnsi="Cambria" w:cs="Cambria"/>
                <w:b/>
                <w:bCs/>
                <w:color w:val="000000"/>
                <w:sz w:val="18"/>
                <w:szCs w:val="18"/>
              </w:rPr>
              <w:t>’dir?(g=10m/s</w:t>
            </w:r>
            <w:r w:rsidRPr="00727AA5">
              <w:rPr>
                <w:rFonts w:ascii="Cambria" w:hAnsi="Cambria" w:cs="Cambria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  <w:r w:rsidRPr="00727AA5">
              <w:rPr>
                <w:rFonts w:ascii="Cambria" w:hAnsi="Cambria" w:cs="Cambria"/>
                <w:b/>
                <w:bCs/>
                <w:color w:val="000000"/>
                <w:sz w:val="18"/>
                <w:szCs w:val="18"/>
              </w:rPr>
              <w:t xml:space="preserve"> )</w:t>
            </w:r>
          </w:p>
          <w:p w:rsidR="006D715A" w:rsidRPr="003F5DAD" w:rsidRDefault="006D715A" w:rsidP="003158FC">
            <w:pPr>
              <w:rPr>
                <w:rFonts w:ascii="Comic Sans MS" w:hAnsi="Comic Sans MS" w:cs="Comic Sans MS"/>
                <w:color w:val="000000"/>
                <w:sz w:val="16"/>
                <w:szCs w:val="16"/>
              </w:rPr>
            </w:pPr>
            <w:r w:rsidRPr="00AF37A3">
              <w:pict>
                <v:shape id="_x0000_i1027" type="#_x0000_t75" style="width:151.5pt;height:74.25pt">
                  <v:imagedata r:id="rId9" o:title=""/>
                </v:shape>
              </w:pict>
            </w:r>
          </w:p>
          <w:p w:rsidR="006D715A" w:rsidRPr="008057DD" w:rsidRDefault="006D715A" w:rsidP="003158FC">
            <w:pPr>
              <w:ind w:hanging="630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6D715A" w:rsidRPr="008057DD" w:rsidRDefault="006D715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4" w:space="0" w:color="auto"/>
            </w:tcBorders>
          </w:tcPr>
          <w:p w:rsidR="006D715A" w:rsidRPr="008057DD" w:rsidRDefault="006D715A" w:rsidP="003158FC">
            <w:pPr>
              <w:jc w:val="both"/>
              <w:rPr>
                <w:rFonts w:ascii="Cambria" w:hAnsi="Cambria" w:cs="Cambria"/>
                <w:b/>
                <w:bCs/>
                <w:sz w:val="20"/>
                <w:szCs w:val="20"/>
                <w:vertAlign w:val="subscript"/>
              </w:rPr>
            </w:pPr>
          </w:p>
        </w:tc>
      </w:tr>
    </w:tbl>
    <w:p w:rsidR="006D715A" w:rsidRPr="008057DD" w:rsidRDefault="006D715A" w:rsidP="008A7E2A">
      <w:pPr>
        <w:rPr>
          <w:rFonts w:ascii="Cambria" w:hAnsi="Cambria" w:cs="Cambria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="258" w:tblpY="93"/>
        <w:tblW w:w="4852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420"/>
        <w:gridCol w:w="287"/>
        <w:gridCol w:w="5707"/>
      </w:tblGrid>
      <w:tr w:rsidR="006D715A" w:rsidRPr="008057DD">
        <w:trPr>
          <w:cantSplit/>
          <w:trHeight w:val="2470"/>
          <w:tblCellSpacing w:w="11" w:type="dxa"/>
        </w:trPr>
        <w:tc>
          <w:tcPr>
            <w:tcW w:w="2360" w:type="pct"/>
            <w:tcBorders>
              <w:top w:val="single" w:sz="4" w:space="0" w:color="auto"/>
              <w:bottom w:val="single" w:sz="2" w:space="0" w:color="auto"/>
            </w:tcBorders>
          </w:tcPr>
          <w:p w:rsidR="006D715A" w:rsidRPr="008057DD" w:rsidRDefault="006D715A" w:rsidP="003158FC">
            <w:pPr>
              <w:jc w:val="both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8057DD">
              <w:rPr>
                <w:rFonts w:ascii="Cambria" w:hAnsi="Cambria" w:cs="Cambria"/>
                <w:b/>
                <w:bCs/>
                <w:sz w:val="20"/>
                <w:szCs w:val="20"/>
              </w:rPr>
              <w:t>6-</w:t>
            </w:r>
          </w:p>
          <w:p w:rsidR="006D715A" w:rsidRDefault="006D715A" w:rsidP="003158FC">
            <w:pPr>
              <w:rPr>
                <w:rFonts w:ascii="Comic Sans MS" w:hAnsi="Comic Sans MS" w:cs="Comic Sans MS"/>
                <w:color w:val="000000"/>
                <w:sz w:val="16"/>
                <w:szCs w:val="16"/>
              </w:rPr>
            </w:pPr>
            <w:r w:rsidRPr="00EF7237">
              <w:rPr>
                <w:rFonts w:ascii="Comic Sans MS" w:hAnsi="Comic Sans MS" w:cs="Comic Sans MS"/>
                <w:noProof/>
                <w:color w:val="000000"/>
                <w:sz w:val="16"/>
                <w:szCs w:val="16"/>
              </w:rPr>
              <w:pict>
                <v:shape id="Resim 6" o:spid="_x0000_i1028" type="#_x0000_t75" style="width:179.25pt;height:1in;visibility:visible">
                  <v:imagedata r:id="rId10" o:title=""/>
                </v:shape>
              </w:pict>
            </w:r>
          </w:p>
          <w:p w:rsidR="006D715A" w:rsidRPr="00727AA5" w:rsidRDefault="006D715A" w:rsidP="003158FC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  <w:t>Aynı maddelerden yapılmış X.Y ve Z cisimlerinin yatay düzleme</w:t>
            </w:r>
          </w:p>
          <w:p w:rsidR="006D715A" w:rsidRPr="00727AA5" w:rsidRDefault="006D715A" w:rsidP="003158FC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  <w:t xml:space="preserve"> uyguladıkları basınçları  sıralayınız?</w:t>
            </w:r>
          </w:p>
          <w:p w:rsidR="006D715A" w:rsidRDefault="006D715A" w:rsidP="003158FC">
            <w:pPr>
              <w:tabs>
                <w:tab w:val="left" w:pos="399"/>
              </w:tabs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6D715A" w:rsidRDefault="006D715A" w:rsidP="003158FC">
            <w:pPr>
              <w:tabs>
                <w:tab w:val="left" w:pos="399"/>
              </w:tabs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6D715A" w:rsidRDefault="006D715A" w:rsidP="003158FC">
            <w:pPr>
              <w:tabs>
                <w:tab w:val="left" w:pos="399"/>
              </w:tabs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6D715A" w:rsidRDefault="006D715A" w:rsidP="003158FC">
            <w:pPr>
              <w:tabs>
                <w:tab w:val="left" w:pos="399"/>
              </w:tabs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6D715A" w:rsidRDefault="006D715A" w:rsidP="003158FC">
            <w:pPr>
              <w:tabs>
                <w:tab w:val="left" w:pos="399"/>
              </w:tabs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6D715A" w:rsidRDefault="006D715A" w:rsidP="003158FC">
            <w:pPr>
              <w:tabs>
                <w:tab w:val="left" w:pos="399"/>
              </w:tabs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6D715A" w:rsidRPr="008057DD" w:rsidRDefault="006D715A" w:rsidP="003158FC">
            <w:pPr>
              <w:tabs>
                <w:tab w:val="left" w:pos="399"/>
              </w:tabs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6D715A" w:rsidRPr="008057DD" w:rsidRDefault="006D715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D715A" w:rsidRPr="008057DD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  <w:u w:val="single"/>
              </w:rPr>
            </w:pPr>
          </w:p>
        </w:tc>
      </w:tr>
      <w:tr w:rsidR="006D715A" w:rsidRPr="008057DD">
        <w:trPr>
          <w:cantSplit/>
          <w:trHeight w:val="6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6D715A" w:rsidRPr="00C42C94" w:rsidRDefault="006D715A" w:rsidP="00AA5895">
            <w:pPr>
              <w:rPr>
                <w:b/>
                <w:bCs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7-</w:t>
            </w:r>
            <w:r w:rsidRPr="00C42C94">
              <w:rPr>
                <w:b/>
                <w:bCs/>
                <w:sz w:val="20"/>
                <w:szCs w:val="20"/>
              </w:rPr>
              <w:t>Şekilde verilenlere göre gazın basıncını bulunuz?</w:t>
            </w:r>
          </w:p>
          <w:p w:rsidR="006D715A" w:rsidRPr="00C42C94" w:rsidRDefault="006D715A" w:rsidP="00AA5895">
            <w:pPr>
              <w:rPr>
                <w:b/>
                <w:bCs/>
              </w:rPr>
            </w:pPr>
          </w:p>
          <w:p w:rsidR="006D715A" w:rsidRPr="00C42C94" w:rsidRDefault="006D715A" w:rsidP="00AA5895">
            <w:pPr>
              <w:rPr>
                <w:b/>
                <w:bCs/>
              </w:rPr>
            </w:pPr>
            <w:r>
              <w:rPr>
                <w:noProof/>
              </w:rPr>
              <w:pict>
                <v:shape id="Resim 1" o:spid="_x0000_s1040" type="#_x0000_t75" style="position:absolute;margin-left:-.4pt;margin-top:2.1pt;width:148.5pt;height:79.5pt;z-index:251667456;visibility:visible">
                  <v:imagedata r:id="rId11" o:title=""/>
                </v:shape>
              </w:pict>
            </w:r>
          </w:p>
          <w:p w:rsidR="006D715A" w:rsidRPr="00C42C94" w:rsidRDefault="006D715A" w:rsidP="00AA5895">
            <w:pPr>
              <w:rPr>
                <w:b/>
                <w:bCs/>
              </w:rPr>
            </w:pPr>
          </w:p>
          <w:p w:rsidR="006D715A" w:rsidRPr="00C42C94" w:rsidRDefault="006D715A" w:rsidP="00AA5895">
            <w:pPr>
              <w:rPr>
                <w:b/>
                <w:bCs/>
              </w:rPr>
            </w:pPr>
          </w:p>
          <w:p w:rsidR="006D715A" w:rsidRPr="003130FD" w:rsidRDefault="006D715A" w:rsidP="00AA5895">
            <w:pPr>
              <w:rPr>
                <w:b/>
                <w:bCs/>
              </w:rPr>
            </w:pPr>
          </w:p>
          <w:p w:rsidR="006D715A" w:rsidRDefault="006D715A" w:rsidP="003158FC">
            <w:pPr>
              <w:jc w:val="both"/>
              <w:rPr>
                <w:rFonts w:ascii="Cambria" w:hAnsi="Cambria" w:cs="Cambria"/>
                <w:b/>
                <w:bCs/>
              </w:rPr>
            </w:pPr>
          </w:p>
          <w:p w:rsidR="006D715A" w:rsidRDefault="006D715A" w:rsidP="003158FC">
            <w:pPr>
              <w:jc w:val="both"/>
              <w:rPr>
                <w:rFonts w:ascii="Cambria" w:hAnsi="Cambria" w:cs="Cambria"/>
                <w:b/>
                <w:bCs/>
              </w:rPr>
            </w:pPr>
          </w:p>
          <w:p w:rsidR="006D715A" w:rsidRDefault="006D715A" w:rsidP="003158FC">
            <w:pPr>
              <w:jc w:val="both"/>
              <w:rPr>
                <w:rFonts w:ascii="Cambria" w:hAnsi="Cambria" w:cs="Cambria"/>
                <w:b/>
                <w:bCs/>
              </w:rPr>
            </w:pPr>
          </w:p>
          <w:p w:rsidR="006D715A" w:rsidRDefault="006D715A" w:rsidP="003158FC">
            <w:pPr>
              <w:jc w:val="both"/>
              <w:rPr>
                <w:rFonts w:ascii="Cambria" w:hAnsi="Cambria" w:cs="Cambria"/>
                <w:b/>
                <w:bCs/>
              </w:rPr>
            </w:pPr>
          </w:p>
          <w:p w:rsidR="006D715A" w:rsidRPr="005D5144" w:rsidRDefault="006D715A" w:rsidP="003158FC">
            <w:pPr>
              <w:jc w:val="both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6D715A" w:rsidRPr="005D5144" w:rsidRDefault="006D715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6D715A" w:rsidRPr="005D5144" w:rsidRDefault="006D715A" w:rsidP="003158FC">
            <w:pPr>
              <w:rPr>
                <w:rFonts w:ascii="Cambria" w:hAnsi="Cambria" w:cs="Cambria"/>
                <w:b/>
                <w:bCs/>
                <w:u w:val="single"/>
              </w:rPr>
            </w:pPr>
          </w:p>
        </w:tc>
      </w:tr>
      <w:tr w:rsidR="006D715A" w:rsidRPr="008057DD">
        <w:trPr>
          <w:cantSplit/>
          <w:trHeight w:val="264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6D715A" w:rsidRDefault="006D715A" w:rsidP="003158FC">
            <w:pPr>
              <w:ind w:left="227" w:right="-54"/>
              <w:rPr>
                <w:rFonts w:ascii="Cambria" w:hAnsi="Cambria" w:cs="Cambria"/>
                <w:b/>
                <w:bCs/>
                <w:noProof/>
              </w:rPr>
            </w:pPr>
            <w:r>
              <w:rPr>
                <w:noProof/>
              </w:rPr>
              <w:pict>
                <v:group id="Grup 18" o:spid="_x0000_s1041" style="position:absolute;left:0;text-align:left;margin-left:97.65pt;margin-top:648.35pt;width:193.4pt;height:133pt;z-index:251643904;mso-position-horizontal-relative:text;mso-position-vertical-relative:text" coordorigin="1953,12709" coordsize="3868,2660">
                  <v:shape id="Picture 21" o:spid="_x0000_s1042" type="#_x0000_t75" style="position:absolute;left:1981;top:12709;width:3840;height:1965;visibility:visible">
                    <v:imagedata r:id="rId12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43" type="#_x0000_t202" style="position:absolute;left:1953;top:14781;width:3864;height:588;visibility:visible" filled="f" stroked="f">
                    <v:textbox inset="0,0,0,0">
                      <w:txbxContent>
                        <w:p w:rsidR="006D715A" w:rsidRPr="00757F07" w:rsidRDefault="006D715A" w:rsidP="008A7E2A">
                          <w:pPr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6. saniye sonundaki yerdeğiştirmesini bulunuz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</w:rPr>
              <w:pict>
                <v:group id="Grup 15" o:spid="_x0000_s1044" style="position:absolute;left:0;text-align:left;margin-left:97.65pt;margin-top:648.35pt;width:193.4pt;height:133pt;z-index:251642880;mso-position-horizontal-relative:text;mso-position-vertical-relative:text" coordorigin="1953,12709" coordsize="3868,2660">
                  <v:shape id="Picture 18" o:spid="_x0000_s1045" type="#_x0000_t75" style="position:absolute;left:1981;top:12709;width:3840;height:1965;visibility:visible">
                    <v:imagedata r:id="rId12" o:title=""/>
                  </v:shape>
                  <v:shape id="Text Box 19" o:spid="_x0000_s1046" type="#_x0000_t202" style="position:absolute;left:1953;top:14781;width:3864;height:588;visibility:visible" filled="f" stroked="f">
                    <v:textbox inset="0,0,0,0">
                      <w:txbxContent>
                        <w:p w:rsidR="006D715A" w:rsidRPr="00757F07" w:rsidRDefault="006D715A" w:rsidP="008A7E2A">
                          <w:pPr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6. saniye sonundaki yerdeğiştirmesini bulunuz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Cambria" w:hAnsi="Cambria" w:cs="Cambria"/>
                <w:b/>
                <w:bCs/>
                <w:noProof/>
                <w:sz w:val="22"/>
                <w:szCs w:val="22"/>
              </w:rPr>
              <w:t>8-</w:t>
            </w:r>
          </w:p>
          <w:p w:rsidR="006D715A" w:rsidRPr="00727AA5" w:rsidRDefault="006D715A" w:rsidP="003158FC">
            <w:pPr>
              <w:ind w:left="227" w:right="-5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+         K                </w:t>
            </w:r>
            <w:r w:rsidRPr="00727AA5">
              <w:rPr>
                <w:b/>
                <w:bCs/>
                <w:sz w:val="20"/>
                <w:szCs w:val="20"/>
              </w:rPr>
              <w:t xml:space="preserve"> L             M</w:t>
            </w:r>
          </w:p>
          <w:p w:rsidR="006D715A" w:rsidRPr="00727AA5" w:rsidRDefault="006D715A" w:rsidP="003158FC">
            <w:pPr>
              <w:ind w:left="227" w:right="-54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oval id="Oval 11" o:spid="_x0000_s1047" style="position:absolute;left:0;text-align:left;margin-left:2in;margin-top:3.4pt;width:18pt;height:18pt;z-index:251668480;visibility:visible" fillcolor="silver">
                  <v:fill r:id="rId13" o:title="" type="pattern"/>
                </v:oval>
              </w:pict>
            </w:r>
            <w:r>
              <w:rPr>
                <w:noProof/>
              </w:rPr>
              <w:pict>
                <v:line id="Düz Bağlayıcı 22" o:spid="_x0000_s1048" style="position:absolute;left:0;text-align:left;flip:x;z-index:251650048;visibility:visible" from="9pt,12.4pt" to="27pt,12.4pt"/>
              </w:pict>
            </w:r>
            <w:r>
              <w:rPr>
                <w:noProof/>
              </w:rPr>
              <w:pict>
                <v:rect id="Dikdörtgen 21" o:spid="_x0000_s1049" style="position:absolute;left:0;text-align:left;margin-left:2in;margin-top:84.4pt;width:18pt;height:9pt;z-index:251649024;visibility:visible" strokecolor="white"/>
              </w:pict>
            </w:r>
            <w:r>
              <w:rPr>
                <w:noProof/>
              </w:rPr>
              <w:pict>
                <v:line id="Düz Bağlayıcı 14" o:spid="_x0000_s1050" style="position:absolute;left:0;text-align:left;z-index:251648000;visibility:visible" from="117pt,12.4pt" to="2in,12.4pt"/>
              </w:pict>
            </w:r>
            <w:r>
              <w:rPr>
                <w:noProof/>
              </w:rPr>
              <w:pict>
                <v:rect id="Dikdörtgen 10" o:spid="_x0000_s1051" style="position:absolute;left:0;text-align:left;margin-left:63pt;margin-top:3.4pt;width:54pt;height:18pt;z-index:251645952;visibility:visible">
                  <v:fill r:id="rId14" o:title="" recolor="t" rotate="t" type="tile"/>
                </v:rect>
              </w:pict>
            </w:r>
            <w:r>
              <w:rPr>
                <w:noProof/>
              </w:rPr>
              <w:pict>
                <v:oval id="Oval 9" o:spid="_x0000_s1052" style="position:absolute;left:0;text-align:left;margin-left:27pt;margin-top:3.4pt;width:18pt;height:18pt;z-index:251644928;visibility:visible" fillcolor="silver"/>
              </w:pict>
            </w:r>
            <w:r w:rsidRPr="00727AA5">
              <w:rPr>
                <w:b/>
                <w:bCs/>
                <w:sz w:val="20"/>
                <w:szCs w:val="20"/>
              </w:rPr>
              <w:t xml:space="preserve">    +       +</w:t>
            </w:r>
          </w:p>
          <w:p w:rsidR="006D715A" w:rsidRPr="00727AA5" w:rsidRDefault="006D715A" w:rsidP="003158FC">
            <w:pPr>
              <w:ind w:left="227" w:right="-54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Düz Bağlayıcı 13" o:spid="_x0000_s1053" style="position:absolute;left:0;text-align:left;z-index:251646976;visibility:visible" from="152.95pt,9.7pt" to="152.95pt,34.45pt" strokeweight="3pt"/>
              </w:pict>
            </w:r>
            <w:r>
              <w:rPr>
                <w:noProof/>
              </w:rPr>
              <w:pict>
                <v:line id="Düz Bağlayıcı 8" o:spid="_x0000_s1054" style="position:absolute;left:0;text-align:left;z-index:251651072;visibility:visible" from="90pt,9.9pt" to="90pt,72.9pt" strokeweight="2.25pt"/>
              </w:pict>
            </w:r>
            <w:r w:rsidRPr="00727AA5">
              <w:rPr>
                <w:b/>
                <w:bCs/>
                <w:sz w:val="20"/>
                <w:szCs w:val="20"/>
              </w:rPr>
              <w:t xml:space="preserve">    +       +</w:t>
            </w:r>
          </w:p>
          <w:p w:rsidR="006D715A" w:rsidRPr="00727AA5" w:rsidRDefault="006D715A" w:rsidP="003158FC">
            <w:pPr>
              <w:ind w:left="227" w:right="-54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8" o:spid="_x0000_s1055" type="#_x0000_t120" style="position:absolute;left:0;text-align:left;margin-left:116.95pt;margin-top:4.2pt;width:71.25pt;height:52.5pt;z-index:251671552;visibility:visible;v-text-anchor:middle" filled="f" strokecolor="#243f60" strokeweight="2pt"/>
              </w:pict>
            </w:r>
            <w:r w:rsidRPr="00727AA5">
              <w:rPr>
                <w:b/>
                <w:bCs/>
                <w:sz w:val="20"/>
                <w:szCs w:val="20"/>
              </w:rPr>
              <w:t xml:space="preserve">         +</w:t>
            </w:r>
          </w:p>
          <w:p w:rsidR="006D715A" w:rsidRPr="00727AA5" w:rsidRDefault="006D715A" w:rsidP="003158FC">
            <w:pPr>
              <w:ind w:left="227" w:right="-54"/>
              <w:rPr>
                <w:b/>
                <w:bCs/>
                <w:sz w:val="20"/>
                <w:szCs w:val="20"/>
              </w:rPr>
            </w:pPr>
          </w:p>
          <w:p w:rsidR="006D715A" w:rsidRPr="00727AA5" w:rsidRDefault="006D715A" w:rsidP="003158FC">
            <w:pPr>
              <w:ind w:left="227" w:right="-54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Düz Bağlayıcı 37" o:spid="_x0000_s1056" style="position:absolute;left:0;text-align:left;z-index:251670528;visibility:visible" from="152.95pt,-.05pt" to="161.95pt,20.95pt" strokeweight="2.25pt"/>
              </w:pict>
            </w:r>
            <w:r>
              <w:rPr>
                <w:noProof/>
              </w:rPr>
              <w:pict>
                <v:line id="Düz Bağlayıcı 23" o:spid="_x0000_s1057" style="position:absolute;left:0;text-align:left;flip:x;z-index:251669504;visibility:visible" from="139.45pt,-.05pt" to="152.2pt,20.95pt" strokeweight="2.25pt"/>
              </w:pict>
            </w:r>
          </w:p>
          <w:p w:rsidR="006D715A" w:rsidRPr="00727AA5" w:rsidRDefault="006D715A" w:rsidP="003158FC">
            <w:pPr>
              <w:ind w:left="227" w:right="-54"/>
              <w:rPr>
                <w:b/>
                <w:bCs/>
                <w:sz w:val="20"/>
                <w:szCs w:val="20"/>
              </w:rPr>
            </w:pPr>
          </w:p>
          <w:p w:rsidR="006D715A" w:rsidRPr="00727AA5" w:rsidRDefault="006D715A" w:rsidP="003158FC">
            <w:pPr>
              <w:ind w:left="227" w:right="-54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 id="Yamuk 40" o:spid="_x0000_s1058" style="position:absolute;left:0;text-align:left;margin-left:129.7pt;margin-top:10.7pt;width:44.25pt;height: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1975,114300" path="m,114300l28575,,533400,r28575,114300l,114300xe" fillcolor="#4f81bd" strokecolor="#243f60" strokeweight="2pt">
                  <v:path arrowok="t" o:connecttype="custom" o:connectlocs="0,114300;28575,0;533400,0;561975,114300;0,114300" o:connectangles="0,0,0,0,0"/>
                </v:shape>
              </w:pict>
            </w:r>
            <w:r w:rsidRPr="00727AA5">
              <w:rPr>
                <w:b/>
                <w:bCs/>
                <w:sz w:val="20"/>
                <w:szCs w:val="20"/>
              </w:rPr>
              <w:t xml:space="preserve">  N</w:t>
            </w:r>
          </w:p>
          <w:p w:rsidR="006D715A" w:rsidRPr="00727AA5" w:rsidRDefault="006D715A" w:rsidP="00231499">
            <w:pPr>
              <w:tabs>
                <w:tab w:val="left" w:pos="3615"/>
              </w:tabs>
              <w:ind w:left="227" w:right="-54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Düz Bağlayıcı 7" o:spid="_x0000_s1059" style="position:absolute;left:0;text-align:left;flip:x;z-index:251652096;visibility:visible" from="1in,3.95pt" to="108pt,3.95pt" strokeweight="6pt"/>
              </w:pict>
            </w:r>
            <w:r>
              <w:rPr>
                <w:b/>
                <w:bCs/>
                <w:sz w:val="20"/>
                <w:szCs w:val="20"/>
              </w:rPr>
              <w:tab/>
              <w:t>elektroskop</w:t>
            </w:r>
          </w:p>
          <w:p w:rsidR="006D715A" w:rsidRPr="00727AA5" w:rsidRDefault="006D715A" w:rsidP="003158FC">
            <w:pPr>
              <w:ind w:left="227" w:right="-54"/>
              <w:rPr>
                <w:b/>
                <w:bCs/>
                <w:sz w:val="20"/>
                <w:szCs w:val="20"/>
              </w:rPr>
            </w:pPr>
            <w:r w:rsidRPr="00727AA5">
              <w:rPr>
                <w:b/>
                <w:bCs/>
                <w:sz w:val="20"/>
                <w:szCs w:val="20"/>
              </w:rPr>
              <w:t xml:space="preserve">                   Yalıtkan ayak</w:t>
            </w:r>
          </w:p>
          <w:p w:rsidR="006D715A" w:rsidRDefault="006D715A" w:rsidP="003158FC">
            <w:pPr>
              <w:ind w:left="227" w:right="-54"/>
              <w:rPr>
                <w:rFonts w:ascii="Cambria" w:hAnsi="Cambria" w:cs="Cambria"/>
              </w:rPr>
            </w:pPr>
          </w:p>
          <w:p w:rsidR="006D715A" w:rsidRPr="005D5144" w:rsidRDefault="006D715A" w:rsidP="003158FC">
            <w:pPr>
              <w:ind w:left="227" w:right="-54"/>
              <w:rPr>
                <w:rFonts w:ascii="Cambria" w:hAnsi="Cambria" w:cs="Cambria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6D715A" w:rsidRPr="005D5144" w:rsidRDefault="006D715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6D715A" w:rsidRPr="005D5144" w:rsidRDefault="006D715A" w:rsidP="003158FC">
            <w:pPr>
              <w:rPr>
                <w:rFonts w:ascii="Cambria" w:hAnsi="Cambria" w:cs="Cambria"/>
                <w:b/>
                <w:bCs/>
                <w:i/>
                <w:iCs/>
              </w:rPr>
            </w:pPr>
            <w:r w:rsidRPr="00727AA5">
              <w:rPr>
                <w:b/>
                <w:bCs/>
                <w:sz w:val="20"/>
                <w:szCs w:val="20"/>
              </w:rPr>
              <w:t>İletken ve yüksüz K-L çubuğu,yüksüz elektroskopa şekildeki gibi iletken bir telle bağlanmıştır. +Yüklü iletken küre K-L iletken çubuğunun K ucuna yaklaştırılırsa, K,L,M ve N deki yüklerin işareti ne olur?</w:t>
            </w:r>
          </w:p>
        </w:tc>
      </w:tr>
      <w:tr w:rsidR="006D715A" w:rsidRPr="008057DD">
        <w:trPr>
          <w:cantSplit/>
          <w:trHeight w:val="2122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6D715A" w:rsidRPr="00EF7237" w:rsidRDefault="006D715A" w:rsidP="003158FC">
            <w:pPr>
              <w:pStyle w:val="Default"/>
              <w:rPr>
                <w:b/>
                <w:bCs/>
              </w:rPr>
            </w:pPr>
            <w:r w:rsidRPr="00EF7237">
              <w:rPr>
                <w:b/>
                <w:bCs/>
              </w:rPr>
              <w:t xml:space="preserve">9-   </w:t>
            </w:r>
          </w:p>
          <w:p w:rsidR="006D715A" w:rsidRPr="00EF7237" w:rsidRDefault="006D715A" w:rsidP="003158F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F7237">
              <w:rPr>
                <w:b/>
                <w:bCs/>
              </w:rPr>
              <w:t xml:space="preserve"> </w:t>
            </w:r>
            <w:r w:rsidRPr="00EF7237">
              <w:rPr>
                <w:b/>
                <w:bCs/>
                <w:sz w:val="20"/>
                <w:szCs w:val="20"/>
              </w:rPr>
              <w:t>a. Akışkanın hızı artarsa ……………………………..</w:t>
            </w:r>
          </w:p>
          <w:p w:rsidR="006D715A" w:rsidRPr="00EF7237" w:rsidRDefault="006D715A" w:rsidP="003158F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6D715A" w:rsidRPr="00EF7237" w:rsidRDefault="006D715A" w:rsidP="003158F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F7237">
              <w:rPr>
                <w:b/>
                <w:bCs/>
                <w:sz w:val="20"/>
                <w:szCs w:val="20"/>
              </w:rPr>
              <w:t xml:space="preserve">  b. Akışkanların hareketi .………………………..yerden</w:t>
            </w:r>
          </w:p>
          <w:p w:rsidR="006D715A" w:rsidRPr="00EF7237" w:rsidRDefault="006D715A" w:rsidP="003158F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F7237">
              <w:rPr>
                <w:b/>
                <w:bCs/>
                <w:sz w:val="20"/>
                <w:szCs w:val="20"/>
              </w:rPr>
              <w:t xml:space="preserve">………………………………….yere doğrudur. </w:t>
            </w:r>
          </w:p>
          <w:p w:rsidR="006D715A" w:rsidRPr="00EF7237" w:rsidRDefault="006D715A" w:rsidP="003158F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6D715A" w:rsidRDefault="006D715A" w:rsidP="003158FC">
            <w:pPr>
              <w:rPr>
                <w:sz w:val="20"/>
                <w:szCs w:val="20"/>
              </w:rPr>
            </w:pPr>
          </w:p>
          <w:p w:rsidR="006D715A" w:rsidRPr="007D1B7E" w:rsidRDefault="006D715A" w:rsidP="003158FC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6D715A" w:rsidRPr="008057DD" w:rsidRDefault="006D715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6D715A" w:rsidRPr="00EF7237" w:rsidRDefault="006D715A" w:rsidP="004210FD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6D715A" w:rsidRPr="00EF7237" w:rsidRDefault="006D715A" w:rsidP="004210FD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EF7237">
              <w:rPr>
                <w:b/>
                <w:bCs/>
                <w:sz w:val="20"/>
                <w:szCs w:val="20"/>
              </w:rPr>
              <w:t xml:space="preserve">c. Batan cisimlerde cismin ağırlığı (G) ile Kaldırma kuvveti (FK) arasında ………………………….ilişkisi vardır. </w:t>
            </w:r>
          </w:p>
          <w:p w:rsidR="006D715A" w:rsidRDefault="006D715A" w:rsidP="004210FD">
            <w:pPr>
              <w:rPr>
                <w:b/>
                <w:bCs/>
                <w:sz w:val="20"/>
                <w:szCs w:val="20"/>
              </w:rPr>
            </w:pPr>
          </w:p>
          <w:p w:rsidR="006D715A" w:rsidRDefault="006D715A" w:rsidP="004210FD">
            <w:pPr>
              <w:rPr>
                <w:sz w:val="20"/>
                <w:szCs w:val="20"/>
              </w:rPr>
            </w:pPr>
            <w:r w:rsidRPr="00CC45EA">
              <w:rPr>
                <w:b/>
                <w:bCs/>
                <w:sz w:val="20"/>
                <w:szCs w:val="20"/>
              </w:rPr>
              <w:t xml:space="preserve"> d. Katılarda yüzey alanı büyürse basınç</w:t>
            </w:r>
            <w:r w:rsidRPr="007D1B7E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……………………………………………………………</w:t>
            </w:r>
          </w:p>
          <w:p w:rsidR="006D715A" w:rsidRPr="008057DD" w:rsidRDefault="006D715A" w:rsidP="003158FC">
            <w:pPr>
              <w:jc w:val="both"/>
              <w:rPr>
                <w:rFonts w:ascii="Cambria" w:hAnsi="Cambria" w:cs="Cambria"/>
                <w:b/>
                <w:bCs/>
                <w:sz w:val="20"/>
                <w:szCs w:val="20"/>
                <w:vertAlign w:val="subscript"/>
              </w:rPr>
            </w:pPr>
          </w:p>
        </w:tc>
      </w:tr>
      <w:tr w:rsidR="006D715A" w:rsidRPr="008057DD">
        <w:trPr>
          <w:cantSplit/>
          <w:trHeight w:val="253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4" w:space="0" w:color="auto"/>
            </w:tcBorders>
          </w:tcPr>
          <w:p w:rsidR="006D715A" w:rsidRDefault="006D715A" w:rsidP="003158FC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10-</w:t>
            </w:r>
            <w:r w:rsidRPr="00DD4907">
              <w:rPr>
                <w:b/>
                <w:bCs/>
                <w:sz w:val="20"/>
                <w:szCs w:val="20"/>
              </w:rPr>
              <w:t>Yük miktarları –4q ve +q olan elektroskop ve küre birbirine dokundurulup ayrılırsa yapraklarda nasıl bir değişme gözlenir?  (elektroskobun topuzunun yarıçapı r, küreninki 2r dir.)</w:t>
            </w:r>
          </w:p>
          <w:p w:rsidR="006D715A" w:rsidRDefault="006D715A" w:rsidP="003158FC">
            <w:pPr>
              <w:rPr>
                <w:rFonts w:ascii="Cambria" w:hAnsi="Cambria" w:cs="Cambria"/>
                <w:b/>
                <w:bCs/>
              </w:rPr>
            </w:pPr>
          </w:p>
          <w:p w:rsidR="006D715A" w:rsidRDefault="006D715A" w:rsidP="003158FC">
            <w:pPr>
              <w:rPr>
                <w:rFonts w:ascii="Cambria" w:hAnsi="Cambria" w:cs="Cambria"/>
                <w:b/>
                <w:bCs/>
              </w:rPr>
            </w:pPr>
          </w:p>
          <w:p w:rsidR="006D715A" w:rsidRDefault="006D715A" w:rsidP="003158FC">
            <w:pPr>
              <w:rPr>
                <w:rFonts w:ascii="Cambria" w:hAnsi="Cambria" w:cs="Cambria"/>
                <w:b/>
                <w:bCs/>
              </w:rPr>
            </w:pPr>
          </w:p>
          <w:p w:rsidR="006D715A" w:rsidRDefault="006D715A" w:rsidP="003158FC">
            <w:pPr>
              <w:rPr>
                <w:rFonts w:ascii="Cambria" w:hAnsi="Cambria" w:cs="Cambria"/>
                <w:b/>
                <w:bCs/>
              </w:rPr>
            </w:pPr>
          </w:p>
          <w:p w:rsidR="006D715A" w:rsidRDefault="006D715A" w:rsidP="003158FC">
            <w:pPr>
              <w:rPr>
                <w:rFonts w:ascii="Cambria" w:hAnsi="Cambria" w:cs="Cambria"/>
                <w:b/>
                <w:bCs/>
              </w:rPr>
            </w:pPr>
          </w:p>
          <w:p w:rsidR="006D715A" w:rsidRDefault="006D715A" w:rsidP="003158FC">
            <w:pPr>
              <w:rPr>
                <w:rFonts w:ascii="Cambria" w:hAnsi="Cambria" w:cs="Cambria"/>
                <w:b/>
                <w:bCs/>
              </w:rPr>
            </w:pPr>
          </w:p>
          <w:p w:rsidR="006D715A" w:rsidRDefault="006D715A" w:rsidP="003158FC">
            <w:pPr>
              <w:rPr>
                <w:rFonts w:ascii="Cambria" w:hAnsi="Cambria" w:cs="Cambria"/>
                <w:b/>
                <w:bCs/>
              </w:rPr>
            </w:pPr>
          </w:p>
          <w:p w:rsidR="006D715A" w:rsidRDefault="006D715A" w:rsidP="003158FC">
            <w:pPr>
              <w:rPr>
                <w:rFonts w:ascii="Cambria" w:hAnsi="Cambria" w:cs="Cambria"/>
                <w:b/>
                <w:bCs/>
              </w:rPr>
            </w:pPr>
          </w:p>
          <w:p w:rsidR="006D715A" w:rsidRPr="005D5144" w:rsidRDefault="006D715A" w:rsidP="003158FC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6D715A" w:rsidRPr="008057DD" w:rsidRDefault="006D715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="Cambria" w:hAnsi="Cambria" w:cs="Cambria"/>
                <w:b/>
                <w:bCs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4" w:space="0" w:color="auto"/>
            </w:tcBorders>
          </w:tcPr>
          <w:p w:rsidR="006D715A" w:rsidRPr="008057DD" w:rsidRDefault="006D715A" w:rsidP="003158FC">
            <w:pPr>
              <w:jc w:val="both"/>
              <w:rPr>
                <w:rFonts w:ascii="Cambria" w:hAnsi="Cambria" w:cs="Cambria"/>
                <w:b/>
                <w:bCs/>
                <w:sz w:val="20"/>
                <w:szCs w:val="20"/>
                <w:vertAlign w:val="subscript"/>
              </w:rPr>
            </w:pPr>
            <w:r w:rsidRPr="00761137">
              <w:rPr>
                <w:noProof/>
              </w:rPr>
              <w:pict>
                <v:shape id="Resim 201" o:spid="_x0000_i1029" type="#_x0000_t75" style="width:114.75pt;height:89.25pt;visibility:visible">
                  <v:imagedata r:id="rId15" o:title=""/>
                </v:shape>
              </w:pict>
            </w:r>
          </w:p>
        </w:tc>
      </w:tr>
    </w:tbl>
    <w:p w:rsidR="006D715A" w:rsidRPr="00CC45EA" w:rsidRDefault="006D715A" w:rsidP="008A7E2A">
      <w:pPr>
        <w:rPr>
          <w:b/>
          <w:bCs/>
          <w:sz w:val="20"/>
          <w:szCs w:val="20"/>
        </w:rPr>
      </w:pPr>
      <w:r w:rsidRPr="00CC45EA">
        <w:rPr>
          <w:b/>
          <w:bCs/>
          <w:sz w:val="20"/>
          <w:szCs w:val="20"/>
        </w:rPr>
        <w:t>HER  SORU 10 PUAN SÜRE 40 DAKİKA BAŞARILAR.                                     Uzm. Öğrt: ŞAHİN ERCİYAS</w:t>
      </w:r>
    </w:p>
    <w:p w:rsidR="006D715A" w:rsidRDefault="006D715A"/>
    <w:sectPr w:rsidR="006D715A" w:rsidSect="003C17AA">
      <w:pgSz w:w="11906" w:h="16838"/>
      <w:pgMar w:top="180" w:right="140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2D8"/>
    <w:rsid w:val="00231499"/>
    <w:rsid w:val="003130FD"/>
    <w:rsid w:val="003158FC"/>
    <w:rsid w:val="00366697"/>
    <w:rsid w:val="003C17AA"/>
    <w:rsid w:val="003F5DAD"/>
    <w:rsid w:val="004210FD"/>
    <w:rsid w:val="0051660F"/>
    <w:rsid w:val="005D5144"/>
    <w:rsid w:val="006473CE"/>
    <w:rsid w:val="006A12D8"/>
    <w:rsid w:val="006D715A"/>
    <w:rsid w:val="00722063"/>
    <w:rsid w:val="00727AA5"/>
    <w:rsid w:val="00757F07"/>
    <w:rsid w:val="00761137"/>
    <w:rsid w:val="007D1B7E"/>
    <w:rsid w:val="008057DD"/>
    <w:rsid w:val="00826B81"/>
    <w:rsid w:val="008A7E2A"/>
    <w:rsid w:val="009E624E"/>
    <w:rsid w:val="00AA5895"/>
    <w:rsid w:val="00AF37A3"/>
    <w:rsid w:val="00BF5E48"/>
    <w:rsid w:val="00C122C7"/>
    <w:rsid w:val="00C309F2"/>
    <w:rsid w:val="00C42C94"/>
    <w:rsid w:val="00CC45EA"/>
    <w:rsid w:val="00DD4907"/>
    <w:rsid w:val="00EF7237"/>
    <w:rsid w:val="00F4340A"/>
    <w:rsid w:val="00F65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2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A7E2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8A7E2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A7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7E2A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6473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gi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6.png"/><Relationship Id="rId5" Type="http://schemas.openxmlformats.org/officeDocument/2006/relationships/oleObject" Target="embeddings/oleObject1.bin"/><Relationship Id="rId15" Type="http://schemas.openxmlformats.org/officeDocument/2006/relationships/image" Target="media/image10.wmf"/><Relationship Id="rId10" Type="http://schemas.openxmlformats.org/officeDocument/2006/relationships/image" Target="media/image5.png"/><Relationship Id="rId4" Type="http://schemas.openxmlformats.org/officeDocument/2006/relationships/image" Target="media/image1.emf"/><Relationship Id="rId9" Type="http://schemas.openxmlformats.org/officeDocument/2006/relationships/image" Target="media/image4.em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390</Words>
  <Characters>2226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K&amp;F</dc:creator>
  <cp:keywords>sorubak.com</cp:keywords>
  <dc:description/>
  <cp:lastModifiedBy>edanur</cp:lastModifiedBy>
  <cp:revision>11</cp:revision>
  <dcterms:created xsi:type="dcterms:W3CDTF">2015-11-22T09:28:00Z</dcterms:created>
  <dcterms:modified xsi:type="dcterms:W3CDTF">2016-10-25T19:23:00Z</dcterms:modified>
</cp:coreProperties>
</file>