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2292" w:rsidRPr="00982841" w:rsidRDefault="003E2292" w:rsidP="004F33A5">
      <w:pPr>
        <w:ind w:hanging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82841">
        <w:rPr>
          <w:rFonts w:ascii="Times New Roman" w:hAnsi="Times New Roman" w:cs="Times New Roman"/>
          <w:b/>
          <w:bCs/>
          <w:sz w:val="24"/>
          <w:szCs w:val="24"/>
        </w:rPr>
        <w:t>ŞEHİT ÖĞRETMEN HÜSEYİN AĞIRMAN MESLEKİ VE TEKNİK ANADOLU LİSESİ</w:t>
      </w:r>
    </w:p>
    <w:p w:rsidR="003E2292" w:rsidRPr="00982841" w:rsidRDefault="003E2292" w:rsidP="004F33A5">
      <w:pPr>
        <w:ind w:hanging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2016-2017 </w:t>
      </w:r>
      <w:r w:rsidRPr="00982841">
        <w:rPr>
          <w:rFonts w:ascii="Times New Roman" w:hAnsi="Times New Roman" w:cs="Times New Roman"/>
          <w:b/>
          <w:bCs/>
          <w:sz w:val="24"/>
          <w:szCs w:val="24"/>
        </w:rPr>
        <w:t xml:space="preserve"> EĞİTİM ÖĞRETİM YILI </w:t>
      </w: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982841">
        <w:rPr>
          <w:rFonts w:ascii="Times New Roman" w:hAnsi="Times New Roman" w:cs="Times New Roman"/>
          <w:b/>
          <w:bCs/>
          <w:sz w:val="24"/>
          <w:szCs w:val="24"/>
        </w:rPr>
        <w:t>.SINIF FİZİK DERSİ 1.DÖNEM 1.YAZILI SINAVI</w:t>
      </w:r>
    </w:p>
    <w:tbl>
      <w:tblPr>
        <w:tblpPr w:leftFromText="141" w:rightFromText="141" w:vertAnchor="text" w:horzAnchor="margin" w:tblpXSpec="center" w:tblpY="82"/>
        <w:tblW w:w="1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71"/>
        <w:gridCol w:w="5387"/>
      </w:tblGrid>
      <w:tr w:rsidR="003E2292" w:rsidRPr="00672040">
        <w:trPr>
          <w:trHeight w:val="3251"/>
        </w:trPr>
        <w:tc>
          <w:tcPr>
            <w:tcW w:w="5671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1.</w:t>
            </w: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" o:spid="_x0000_s1026" type="#_x0000_t75" style="position:absolute;margin-left:-.1pt;margin-top:15.6pt;width:218.25pt;height:105.75pt;z-index:-251658240;visibility:visible;mso-position-horizontal-relative:text;mso-position-vertical-relative:text">
                  <v:imagedata r:id="rId6" o:title=""/>
                  <w10:wrap type="square"/>
                </v:shape>
              </w:pict>
            </w:r>
          </w:p>
        </w:tc>
        <w:tc>
          <w:tcPr>
            <w:tcW w:w="5387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4.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rFonts w:eastAsia="Times New Roman" w:cs="Times New Roman"/>
              </w:rPr>
              <w:object w:dxaOrig="9135" w:dyaOrig="3975">
                <v:shape id="_x0000_i1025" type="#_x0000_t75" style="width:255.75pt;height:111pt" o:ole="">
                  <v:imagedata r:id="rId7" o:title=""/>
                </v:shape>
                <o:OLEObject Type="Embed" ProgID="Paint.Picture" ShapeID="_x0000_i1025" DrawAspect="Content" ObjectID="_1538938797" r:id="rId8"/>
              </w:object>
            </w:r>
          </w:p>
        </w:tc>
      </w:tr>
      <w:tr w:rsidR="003E2292" w:rsidRPr="00672040">
        <w:trPr>
          <w:trHeight w:val="3970"/>
        </w:trPr>
        <w:tc>
          <w:tcPr>
            <w:tcW w:w="5671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2.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rFonts w:eastAsia="Times New Roman" w:cs="Times New Roman"/>
              </w:rPr>
              <w:object w:dxaOrig="9480" w:dyaOrig="4590">
                <v:shape id="_x0000_i1026" type="#_x0000_t75" style="width:270pt;height:130.5pt" o:ole="">
                  <v:imagedata r:id="rId9" o:title=""/>
                </v:shape>
                <o:OLEObject Type="Embed" ProgID="Paint.Picture" ShapeID="_x0000_i1026" DrawAspect="Content" ObjectID="_1538938798" r:id="rId10"/>
              </w:object>
            </w:r>
          </w:p>
        </w:tc>
        <w:tc>
          <w:tcPr>
            <w:tcW w:w="5387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5.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noProof/>
                <w:lang w:eastAsia="tr-TR"/>
              </w:rPr>
              <w:pict>
                <v:shape id="Resim 2" o:spid="_x0000_i1027" type="#_x0000_t75" style="width:220.5pt;height:93.75pt;visibility:visible">
                  <v:imagedata r:id="rId11" o:title=""/>
                </v:shape>
              </w:pict>
            </w:r>
          </w:p>
        </w:tc>
      </w:tr>
      <w:tr w:rsidR="003E2292" w:rsidRPr="00672040">
        <w:trPr>
          <w:trHeight w:val="4380"/>
        </w:trPr>
        <w:tc>
          <w:tcPr>
            <w:tcW w:w="5671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3.</w:t>
            </w:r>
          </w:p>
          <w:p w:rsidR="003E2292" w:rsidRPr="00672040" w:rsidRDefault="003E2292" w:rsidP="00672040">
            <w:pPr>
              <w:spacing w:after="0" w:line="240" w:lineRule="auto"/>
            </w:pPr>
            <w:r w:rsidRPr="00672040">
              <w:rPr>
                <w:rFonts w:eastAsia="Times New Roman" w:cs="Times New Roman"/>
              </w:rPr>
              <w:object w:dxaOrig="4215" w:dyaOrig="1515">
                <v:shape id="_x0000_i1028" type="#_x0000_t75" style="width:210.75pt;height:75.75pt" o:ole="">
                  <v:imagedata r:id="rId12" o:title=""/>
                </v:shape>
                <o:OLEObject Type="Embed" ProgID="Paint.Picture" ShapeID="_x0000_i1028" DrawAspect="Content" ObjectID="_1538938799" r:id="rId13"/>
              </w:object>
            </w:r>
          </w:p>
          <w:p w:rsidR="003E2292" w:rsidRPr="00672040" w:rsidRDefault="003E2292" w:rsidP="0067204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72040">
              <w:rPr>
                <w:rFonts w:ascii="Times New Roman" w:hAnsi="Times New Roman" w:cs="Times New Roman"/>
                <w:b/>
                <w:bCs/>
              </w:rPr>
              <w:t>Şekildeki kaptaki sıvının özkütlesi 8 g/</w:t>
            </w:r>
            <w:r w:rsidRPr="00672040">
              <w:rPr>
                <w:rFonts w:ascii="Times New Roman" w:hAnsi="Times New Roman" w:cs="Times New Roman"/>
                <w:b/>
                <w:bCs/>
                <w:color w:val="545454"/>
                <w:shd w:val="clear" w:color="auto" w:fill="FFFFFF"/>
              </w:rPr>
              <w:t xml:space="preserve"> cm</w:t>
            </w:r>
            <w:r w:rsidRPr="00672040">
              <w:rPr>
                <w:rFonts w:ascii="Times New Roman" w:hAnsi="Times New Roman" w:cs="Times New Roman"/>
                <w:b/>
                <w:bCs/>
                <w:color w:val="545454"/>
                <w:sz w:val="24"/>
                <w:szCs w:val="24"/>
                <w:shd w:val="clear" w:color="auto" w:fill="FFFFFF"/>
              </w:rPr>
              <w:t xml:space="preserve">³  </w:t>
            </w:r>
            <w:r w:rsidRPr="00672040">
              <w:rPr>
                <w:rFonts w:ascii="Times New Roman" w:hAnsi="Times New Roman" w:cs="Times New Roman"/>
                <w:b/>
                <w:bCs/>
              </w:rPr>
              <w:t>olduğuna göre K cisminin özkütlesi kaç  g/</w:t>
            </w:r>
            <w:r w:rsidRPr="00672040">
              <w:rPr>
                <w:rFonts w:ascii="Times New Roman" w:hAnsi="Times New Roman" w:cs="Times New Roman"/>
                <w:b/>
                <w:bCs/>
                <w:color w:val="545454"/>
                <w:shd w:val="clear" w:color="auto" w:fill="FFFFFF"/>
              </w:rPr>
              <w:t xml:space="preserve"> cm</w:t>
            </w:r>
            <w:r w:rsidRPr="00672040">
              <w:rPr>
                <w:rFonts w:ascii="Times New Roman" w:hAnsi="Times New Roman" w:cs="Times New Roman"/>
                <w:b/>
                <w:bCs/>
                <w:color w:val="545454"/>
                <w:sz w:val="24"/>
                <w:szCs w:val="24"/>
                <w:shd w:val="clear" w:color="auto" w:fill="FFFFFF"/>
              </w:rPr>
              <w:t>³ ‘dür</w:t>
            </w:r>
          </w:p>
        </w:tc>
        <w:tc>
          <w:tcPr>
            <w:tcW w:w="5387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6.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noProof/>
                <w:lang w:eastAsia="tr-TR"/>
              </w:rPr>
              <w:pict>
                <v:shape id="Resim 1" o:spid="_x0000_i1029" type="#_x0000_t75" style="width:254.25pt;height:168.75pt;visibility:visible">
                  <v:imagedata r:id="rId14" o:title=""/>
                </v:shape>
              </w:pict>
            </w:r>
          </w:p>
        </w:tc>
      </w:tr>
      <w:tr w:rsidR="003E2292" w:rsidRPr="00672040">
        <w:trPr>
          <w:trHeight w:val="5514"/>
        </w:trPr>
        <w:tc>
          <w:tcPr>
            <w:tcW w:w="5671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7.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noProof/>
                <w:sz w:val="24"/>
                <w:szCs w:val="24"/>
                <w:lang w:eastAsia="tr-TR"/>
              </w:rPr>
              <w:pict>
                <v:shape id="Resim 9" o:spid="_x0000_i1030" type="#_x0000_t75" style="width:257.25pt;height:116.25pt;visibility:visible">
                  <v:imagedata r:id="rId15" o:title=""/>
                </v:shape>
              </w:pict>
            </w:r>
          </w:p>
        </w:tc>
        <w:tc>
          <w:tcPr>
            <w:tcW w:w="5387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9.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noProof/>
                <w:lang w:eastAsia="tr-TR"/>
              </w:rPr>
              <w:pict>
                <v:shape id="Resim 5" o:spid="_x0000_i1031" type="#_x0000_t75" style="width:208.5pt;height:124.5pt;visibility:visible">
                  <v:imagedata r:id="rId16" o:title=""/>
                </v:shape>
              </w:pict>
            </w:r>
          </w:p>
        </w:tc>
      </w:tr>
      <w:tr w:rsidR="003E2292" w:rsidRPr="00672040">
        <w:trPr>
          <w:trHeight w:val="4954"/>
        </w:trPr>
        <w:tc>
          <w:tcPr>
            <w:tcW w:w="5671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8.</w:t>
            </w: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rFonts w:eastAsia="Times New Roman" w:cs="Times New Roman"/>
              </w:rPr>
              <w:object w:dxaOrig="9405" w:dyaOrig="4170">
                <v:shape id="_x0000_i1032" type="#_x0000_t75" style="width:273pt;height:118.5pt" o:ole="">
                  <v:imagedata r:id="rId17" o:title=""/>
                </v:shape>
                <o:OLEObject Type="Embed" ProgID="Paint.Picture" ShapeID="_x0000_i1032" DrawAspect="Content" ObjectID="_1538938800" r:id="rId18"/>
              </w:object>
            </w:r>
          </w:p>
        </w:tc>
        <w:tc>
          <w:tcPr>
            <w:tcW w:w="5387" w:type="dxa"/>
          </w:tcPr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672040">
              <w:rPr>
                <w:b/>
                <w:bCs/>
                <w:sz w:val="24"/>
                <w:szCs w:val="24"/>
              </w:rPr>
              <w:t>10.</w:t>
            </w:r>
          </w:p>
          <w:p w:rsidR="003E2292" w:rsidRPr="00672040" w:rsidRDefault="003E2292" w:rsidP="00672040">
            <w:pPr>
              <w:spacing w:after="0" w:line="240" w:lineRule="auto"/>
            </w:pPr>
            <w:r w:rsidRPr="00672040">
              <w:rPr>
                <w:rFonts w:eastAsia="Times New Roman" w:cs="Times New Roman"/>
              </w:rPr>
              <w:object w:dxaOrig="9120" w:dyaOrig="5625">
                <v:shape id="_x0000_i1033" type="#_x0000_t75" style="width:255pt;height:157.5pt" o:ole="">
                  <v:imagedata r:id="rId19" o:title=""/>
                </v:shape>
                <o:OLEObject Type="Embed" ProgID="Paint.Picture" ShapeID="_x0000_i1033" DrawAspect="Content" ObjectID="_1538938801" r:id="rId20"/>
              </w:object>
            </w: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  <w:hyperlink r:id="rId21" w:history="1">
              <w:r>
                <w:rPr>
                  <w:rStyle w:val="Hyperlink"/>
                </w:rPr>
                <w:t>www.sorubak.com</w:t>
              </w:r>
            </w:hyperlink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</w:pPr>
          </w:p>
          <w:p w:rsidR="003E2292" w:rsidRPr="00672040" w:rsidRDefault="003E2292" w:rsidP="006720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</w:tbl>
    <w:p w:rsidR="003E2292" w:rsidRDefault="003E2292" w:rsidP="006E142A">
      <w:pPr>
        <w:jc w:val="center"/>
        <w:rPr>
          <w:b/>
          <w:bCs/>
          <w:sz w:val="24"/>
          <w:szCs w:val="24"/>
        </w:rPr>
      </w:pPr>
    </w:p>
    <w:p w:rsidR="003E2292" w:rsidRDefault="003E2292" w:rsidP="006E142A">
      <w:pPr>
        <w:rPr>
          <w:b/>
          <w:bCs/>
          <w:sz w:val="24"/>
          <w:szCs w:val="24"/>
        </w:rPr>
      </w:pPr>
    </w:p>
    <w:p w:rsidR="003E2292" w:rsidRPr="00EE70B5" w:rsidRDefault="003E2292" w:rsidP="00EE70B5">
      <w:pPr>
        <w:ind w:left="495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Her Soru 10 puandır. Başarılar Dileriz.</w:t>
      </w:r>
      <w:bookmarkStart w:id="0" w:name="_GoBack"/>
      <w:bookmarkEnd w:id="0"/>
    </w:p>
    <w:sectPr w:rsidR="003E2292" w:rsidRPr="00EE70B5" w:rsidSect="00E04629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2292" w:rsidRDefault="003E2292" w:rsidP="00653C4E">
      <w:pPr>
        <w:spacing w:after="0" w:line="240" w:lineRule="auto"/>
      </w:pPr>
      <w:r>
        <w:separator/>
      </w:r>
    </w:p>
  </w:endnote>
  <w:endnote w:type="continuationSeparator" w:id="1">
    <w:p w:rsidR="003E2292" w:rsidRDefault="003E2292" w:rsidP="00653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2292" w:rsidRDefault="003E2292" w:rsidP="004F33A5">
    <w:pPr>
      <w:ind w:left="-1134" w:right="-567"/>
      <w:rPr>
        <w:rFonts w:ascii="Times New Roman" w:hAnsi="Times New Roman" w:cs="Times New Roman"/>
      </w:rPr>
    </w:pPr>
    <w:r w:rsidRPr="00FC5176">
      <w:rPr>
        <w:rFonts w:ascii="Times New Roman" w:hAnsi="Times New Roman" w:cs="Times New Roman"/>
      </w:rPr>
      <w:t>Melike GÖÇEN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>Dilek NAYIR</w:t>
    </w:r>
    <w:r w:rsidRPr="00FC5176"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ab/>
      <w:t xml:space="preserve"> Berrin KARADUMAN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  <w:t xml:space="preserve">Hasan BOZKURT                               Zümre Başkanı                      </w:t>
    </w:r>
    <w:r w:rsidRPr="00FC5176">
      <w:rPr>
        <w:rFonts w:ascii="Times New Roman" w:hAnsi="Times New Roman" w:cs="Times New Roman"/>
      </w:rPr>
      <w:t>Fizik Öğretmeni</w:t>
    </w:r>
    <w:r>
      <w:rPr>
        <w:rFonts w:ascii="Times New Roman" w:hAnsi="Times New Roman" w:cs="Times New Roman"/>
      </w:rPr>
      <w:t xml:space="preserve">                 F</w:t>
    </w:r>
    <w:r w:rsidRPr="00FC5176">
      <w:rPr>
        <w:rFonts w:ascii="Times New Roman" w:hAnsi="Times New Roman" w:cs="Times New Roman"/>
      </w:rPr>
      <w:t>izik Öğretmeni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                      Fizik Öğretmeni</w:t>
    </w:r>
  </w:p>
  <w:p w:rsidR="003E2292" w:rsidRDefault="003E2292">
    <w:pPr>
      <w:pStyle w:val="Footer"/>
    </w:pPr>
  </w:p>
  <w:p w:rsidR="003E2292" w:rsidRDefault="003E229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2292" w:rsidRDefault="003E2292" w:rsidP="00653C4E">
      <w:pPr>
        <w:spacing w:after="0" w:line="240" w:lineRule="auto"/>
      </w:pPr>
      <w:r>
        <w:separator/>
      </w:r>
    </w:p>
  </w:footnote>
  <w:footnote w:type="continuationSeparator" w:id="1">
    <w:p w:rsidR="003E2292" w:rsidRDefault="003E2292" w:rsidP="00653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2292" w:rsidRDefault="003E2292">
    <w:pPr>
      <w:pStyle w:val="Header"/>
    </w:pPr>
    <w:r>
      <w:t>Ad Soyad:</w:t>
    </w:r>
    <w:r>
      <w:tab/>
      <w:t xml:space="preserve">                Sınıf:</w:t>
    </w:r>
  </w:p>
  <w:p w:rsidR="003E2292" w:rsidRDefault="003E2292">
    <w:pPr>
      <w:pStyle w:val="Header"/>
    </w:pPr>
    <w:r>
      <w:t>No:</w:t>
    </w:r>
    <w:r>
      <w:tab/>
    </w:r>
    <w:r>
      <w:tab/>
      <w:t>NOTU:</w:t>
    </w:r>
  </w:p>
  <w:p w:rsidR="003E2292" w:rsidRDefault="003E229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21885"/>
    <w:rsid w:val="00021885"/>
    <w:rsid w:val="000B0CE3"/>
    <w:rsid w:val="000E39EF"/>
    <w:rsid w:val="00166BE5"/>
    <w:rsid w:val="001E48CF"/>
    <w:rsid w:val="00274B6D"/>
    <w:rsid w:val="003C7F8A"/>
    <w:rsid w:val="003E2292"/>
    <w:rsid w:val="0047219C"/>
    <w:rsid w:val="004F33A5"/>
    <w:rsid w:val="004F7E26"/>
    <w:rsid w:val="005E4108"/>
    <w:rsid w:val="00653C4E"/>
    <w:rsid w:val="00672040"/>
    <w:rsid w:val="00692107"/>
    <w:rsid w:val="006E142A"/>
    <w:rsid w:val="00721C89"/>
    <w:rsid w:val="007326FF"/>
    <w:rsid w:val="00947CFE"/>
    <w:rsid w:val="00982841"/>
    <w:rsid w:val="00C24232"/>
    <w:rsid w:val="00C802CD"/>
    <w:rsid w:val="00CB423E"/>
    <w:rsid w:val="00E02EBB"/>
    <w:rsid w:val="00E04629"/>
    <w:rsid w:val="00E74F51"/>
    <w:rsid w:val="00EC79AE"/>
    <w:rsid w:val="00ED22F1"/>
    <w:rsid w:val="00EE70B5"/>
    <w:rsid w:val="00F36EB1"/>
    <w:rsid w:val="00F65AE4"/>
    <w:rsid w:val="00FB1934"/>
    <w:rsid w:val="00FC51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29"/>
    <w:pPr>
      <w:spacing w:after="160" w:line="259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42A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653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53C4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653C4E"/>
  </w:style>
  <w:style w:type="paragraph" w:styleId="Footer">
    <w:name w:val="footer"/>
    <w:basedOn w:val="Normal"/>
    <w:link w:val="FooterChar"/>
    <w:uiPriority w:val="99"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653C4E"/>
  </w:style>
  <w:style w:type="character" w:styleId="Hyperlink">
    <w:name w:val="Hyperlink"/>
    <w:basedOn w:val="DefaultParagraphFont"/>
    <w:uiPriority w:val="99"/>
    <w:rsid w:val="00EC79A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/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oleObject" Target="embeddings/oleObject5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35</TotalTime>
  <Pages>2</Pages>
  <Words>71</Words>
  <Characters>405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Hasan</dc:creator>
  <cp:keywords>sorubak.com</cp:keywords>
  <dc:description/>
  <cp:lastModifiedBy>edanur</cp:lastModifiedBy>
  <cp:revision>6</cp:revision>
  <cp:lastPrinted>2014-11-20T07:09:00Z</cp:lastPrinted>
  <dcterms:created xsi:type="dcterms:W3CDTF">2015-11-16T19:07:00Z</dcterms:created>
  <dcterms:modified xsi:type="dcterms:W3CDTF">2016-10-25T19:13:00Z</dcterms:modified>
</cp:coreProperties>
</file>