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371" w:rsidRPr="007C527A" w:rsidRDefault="00490371" w:rsidP="009A6F9C">
      <w:pPr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</w:p>
    <w:tbl>
      <w:tblPr>
        <w:tblpPr w:leftFromText="141" w:rightFromText="141" w:vertAnchor="text" w:horzAnchor="page" w:tblpX="448" w:tblpY="3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02"/>
        <w:gridCol w:w="2508"/>
      </w:tblGrid>
      <w:tr w:rsidR="00490371" w:rsidTr="00526073">
        <w:trPr>
          <w:trHeight w:val="257"/>
        </w:trPr>
        <w:tc>
          <w:tcPr>
            <w:tcW w:w="1402" w:type="dxa"/>
          </w:tcPr>
          <w:p w:rsidR="00490371" w:rsidRPr="0011620D" w:rsidRDefault="00490371" w:rsidP="00E42860">
            <w:pPr>
              <w:pStyle w:val="Heading2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20D">
              <w:rPr>
                <w:b w:val="0"/>
                <w:bCs w:val="0"/>
                <w:sz w:val="20"/>
                <w:szCs w:val="20"/>
              </w:rPr>
              <w:t>ADI</w:t>
            </w:r>
          </w:p>
        </w:tc>
        <w:tc>
          <w:tcPr>
            <w:tcW w:w="2508" w:type="dxa"/>
          </w:tcPr>
          <w:p w:rsidR="00490371" w:rsidRDefault="00490371" w:rsidP="00E42860"/>
        </w:tc>
      </w:tr>
      <w:tr w:rsidR="00490371" w:rsidTr="00526073">
        <w:trPr>
          <w:trHeight w:val="213"/>
        </w:trPr>
        <w:tc>
          <w:tcPr>
            <w:tcW w:w="1402" w:type="dxa"/>
          </w:tcPr>
          <w:p w:rsidR="00490371" w:rsidRDefault="00490371" w:rsidP="00E42860">
            <w:pPr>
              <w:jc w:val="center"/>
            </w:pPr>
            <w:r>
              <w:t>SOYADI</w:t>
            </w:r>
          </w:p>
        </w:tc>
        <w:tc>
          <w:tcPr>
            <w:tcW w:w="2508" w:type="dxa"/>
          </w:tcPr>
          <w:p w:rsidR="00490371" w:rsidRDefault="00490371" w:rsidP="00E42860"/>
        </w:tc>
      </w:tr>
      <w:tr w:rsidR="00490371" w:rsidTr="00526073">
        <w:trPr>
          <w:trHeight w:val="142"/>
        </w:trPr>
        <w:tc>
          <w:tcPr>
            <w:tcW w:w="1402" w:type="dxa"/>
          </w:tcPr>
          <w:p w:rsidR="00490371" w:rsidRDefault="00490371" w:rsidP="00E42860">
            <w:pPr>
              <w:jc w:val="center"/>
            </w:pPr>
            <w:r>
              <w:t>SINIFI</w:t>
            </w:r>
          </w:p>
        </w:tc>
        <w:tc>
          <w:tcPr>
            <w:tcW w:w="2508" w:type="dxa"/>
          </w:tcPr>
          <w:p w:rsidR="00490371" w:rsidRDefault="00490371" w:rsidP="00E42860"/>
        </w:tc>
      </w:tr>
      <w:tr w:rsidR="00490371" w:rsidTr="00526073">
        <w:trPr>
          <w:trHeight w:val="339"/>
        </w:trPr>
        <w:tc>
          <w:tcPr>
            <w:tcW w:w="1402" w:type="dxa"/>
          </w:tcPr>
          <w:p w:rsidR="00490371" w:rsidRDefault="00490371" w:rsidP="00E42860">
            <w:pPr>
              <w:jc w:val="center"/>
            </w:pPr>
            <w:r>
              <w:t>NO</w:t>
            </w:r>
          </w:p>
        </w:tc>
        <w:tc>
          <w:tcPr>
            <w:tcW w:w="2508" w:type="dxa"/>
          </w:tcPr>
          <w:p w:rsidR="00490371" w:rsidRDefault="00490371" w:rsidP="00E42860"/>
        </w:tc>
      </w:tr>
    </w:tbl>
    <w:tbl>
      <w:tblPr>
        <w:tblpPr w:leftFromText="141" w:rightFromText="141" w:vertAnchor="text" w:horzAnchor="page" w:tblpX="7178" w:tblpY="3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0"/>
        <w:gridCol w:w="1980"/>
      </w:tblGrid>
      <w:tr w:rsidR="00490371" w:rsidTr="00526073">
        <w:trPr>
          <w:trHeight w:val="264"/>
        </w:trPr>
        <w:tc>
          <w:tcPr>
            <w:tcW w:w="1980" w:type="dxa"/>
          </w:tcPr>
          <w:p w:rsidR="00490371" w:rsidRDefault="00490371" w:rsidP="00E42860">
            <w:pPr>
              <w:jc w:val="center"/>
            </w:pPr>
            <w:r>
              <w:t>TARİH</w:t>
            </w:r>
          </w:p>
        </w:tc>
        <w:tc>
          <w:tcPr>
            <w:tcW w:w="1980" w:type="dxa"/>
          </w:tcPr>
          <w:p w:rsidR="00490371" w:rsidRDefault="00490371" w:rsidP="00E42860">
            <w:pPr>
              <w:jc w:val="center"/>
            </w:pPr>
          </w:p>
        </w:tc>
      </w:tr>
      <w:tr w:rsidR="00490371" w:rsidTr="00526073">
        <w:trPr>
          <w:trHeight w:val="219"/>
        </w:trPr>
        <w:tc>
          <w:tcPr>
            <w:tcW w:w="3960" w:type="dxa"/>
            <w:gridSpan w:val="2"/>
          </w:tcPr>
          <w:p w:rsidR="00490371" w:rsidRDefault="00490371" w:rsidP="00E42860">
            <w:pPr>
              <w:jc w:val="center"/>
            </w:pPr>
            <w:r>
              <w:t>ALDIĞI PUAN</w:t>
            </w:r>
          </w:p>
        </w:tc>
      </w:tr>
      <w:tr w:rsidR="00490371" w:rsidTr="00526073">
        <w:trPr>
          <w:trHeight w:val="147"/>
        </w:trPr>
        <w:tc>
          <w:tcPr>
            <w:tcW w:w="1980" w:type="dxa"/>
            <w:vAlign w:val="center"/>
          </w:tcPr>
          <w:p w:rsidR="00490371" w:rsidRDefault="00490371" w:rsidP="00E42860">
            <w:pPr>
              <w:jc w:val="center"/>
            </w:pPr>
            <w:r>
              <w:t>RAKAMLA</w:t>
            </w:r>
          </w:p>
        </w:tc>
        <w:tc>
          <w:tcPr>
            <w:tcW w:w="1980" w:type="dxa"/>
          </w:tcPr>
          <w:p w:rsidR="00490371" w:rsidRPr="0011620D" w:rsidRDefault="00490371" w:rsidP="00E42860">
            <w:pPr>
              <w:pStyle w:val="Heading1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20D">
              <w:rPr>
                <w:b w:val="0"/>
                <w:bCs w:val="0"/>
                <w:sz w:val="20"/>
                <w:szCs w:val="20"/>
              </w:rPr>
              <w:t>YAZI İLE</w:t>
            </w:r>
          </w:p>
        </w:tc>
      </w:tr>
      <w:tr w:rsidR="00490371" w:rsidTr="00526073">
        <w:trPr>
          <w:trHeight w:val="308"/>
        </w:trPr>
        <w:tc>
          <w:tcPr>
            <w:tcW w:w="1980" w:type="dxa"/>
          </w:tcPr>
          <w:p w:rsidR="00490371" w:rsidRDefault="00490371" w:rsidP="00E42860">
            <w:pPr>
              <w:jc w:val="center"/>
              <w:rPr>
                <w:i/>
                <w:iCs/>
              </w:rPr>
            </w:pPr>
          </w:p>
        </w:tc>
        <w:tc>
          <w:tcPr>
            <w:tcW w:w="1980" w:type="dxa"/>
          </w:tcPr>
          <w:p w:rsidR="00490371" w:rsidRDefault="00490371" w:rsidP="00E42860">
            <w:pPr>
              <w:jc w:val="center"/>
              <w:rPr>
                <w:i/>
                <w:iCs/>
              </w:rPr>
            </w:pPr>
          </w:p>
        </w:tc>
      </w:tr>
    </w:tbl>
    <w:p w:rsidR="00490371" w:rsidRDefault="00490371" w:rsidP="00677C39">
      <w:pPr>
        <w:jc w:val="center"/>
        <w:rPr>
          <w:b/>
          <w:i/>
          <w:sz w:val="28"/>
        </w:rPr>
      </w:pPr>
      <w:r w:rsidRPr="00AD03E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MEB" style="width:90.75pt;height:54pt;visibility:visible">
            <v:imagedata r:id="rId7" o:title="" grayscale="t" bilevel="t"/>
            <o:lock v:ext="edit" cropping="t"/>
          </v:shape>
        </w:pict>
      </w:r>
    </w:p>
    <w:p w:rsidR="00490371" w:rsidRPr="00526073" w:rsidRDefault="00490371" w:rsidP="00677C39">
      <w:pPr>
        <w:jc w:val="center"/>
        <w:rPr>
          <w:rFonts w:ascii="Monotype Corsiva" w:hAnsi="Monotype Corsiva"/>
          <w:color w:val="000000"/>
        </w:rPr>
      </w:pPr>
      <w:r>
        <w:rPr>
          <w:rFonts w:ascii="Monotype Corsiva" w:hAnsi="Monotype Corsiva"/>
          <w:color w:val="000000"/>
        </w:rPr>
        <w:t xml:space="preserve">2015-2016 </w:t>
      </w:r>
      <w:r w:rsidRPr="00526073">
        <w:rPr>
          <w:rFonts w:ascii="Monotype Corsiva" w:hAnsi="Monotype Corsiva"/>
          <w:color w:val="000000"/>
        </w:rPr>
        <w:t xml:space="preserve"> EĞİTİM VE ÖĞRETİ</w:t>
      </w:r>
      <w:r>
        <w:rPr>
          <w:rFonts w:ascii="Monotype Corsiva" w:hAnsi="Monotype Corsiva"/>
          <w:color w:val="000000"/>
        </w:rPr>
        <w:t>M YILI EMİRDAĞ ANADOLU LİSESİ 10. SINIF COĞRAFYA</w:t>
      </w:r>
      <w:r w:rsidRPr="00526073">
        <w:rPr>
          <w:rFonts w:ascii="Monotype Corsiva" w:hAnsi="Monotype Corsiva"/>
          <w:color w:val="000000"/>
        </w:rPr>
        <w:t xml:space="preserve">  DERSİ I. DÖNEM II. YAZILI SINAV SORULARIDIR.</w:t>
      </w:r>
    </w:p>
    <w:p w:rsidR="00490371" w:rsidRPr="006C7A95" w:rsidRDefault="00490371" w:rsidP="00E6647A">
      <w:pPr>
        <w:rPr>
          <w:rFonts w:ascii="Arial Narrow" w:hAnsi="Arial Narrow"/>
          <w:sz w:val="20"/>
          <w:szCs w:val="20"/>
        </w:rPr>
      </w:pPr>
    </w:p>
    <w:p w:rsidR="00490371" w:rsidRDefault="00490371" w:rsidP="00E6647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  <w:sectPr w:rsidR="00490371" w:rsidSect="00E6647A">
          <w:type w:val="continuous"/>
          <w:pgSz w:w="11906" w:h="16838"/>
          <w:pgMar w:top="360" w:right="566" w:bottom="180" w:left="540" w:header="708" w:footer="708" w:gutter="0"/>
          <w:cols w:space="708"/>
          <w:docGrid w:linePitch="360"/>
        </w:sectPr>
      </w:pPr>
      <w:r>
        <w:rPr>
          <w:rFonts w:ascii="Arial Narrow" w:hAnsi="Arial Narrow" w:cs="HelveticaTurkB"/>
          <w:b/>
          <w:sz w:val="20"/>
          <w:szCs w:val="20"/>
        </w:rPr>
        <w:t xml:space="preserve">Aşağıdaki çoktan seçmeli soruları cevaplandırınız. (3.5=15 puan )   </w:t>
      </w:r>
    </w:p>
    <w:p w:rsidR="00490371" w:rsidRPr="00D2165E" w:rsidRDefault="00490371" w:rsidP="008A1C20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4673AD">
        <w:rPr>
          <w:b/>
          <w:color w:val="000000"/>
          <w:sz w:val="20"/>
          <w:szCs w:val="20"/>
        </w:rPr>
        <w:t>l.</w:t>
      </w:r>
      <w:r w:rsidRPr="004673AD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Aşağıdaki tabloda iki ülkedeki nüfusun yaş gruplarına göre dağılımları verilmiştir.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276"/>
        <w:gridCol w:w="1559"/>
        <w:gridCol w:w="1651"/>
      </w:tblGrid>
      <w:tr w:rsidR="00490371" w:rsidTr="00225D4B">
        <w:trPr>
          <w:trHeight w:val="253"/>
        </w:trPr>
        <w:tc>
          <w:tcPr>
            <w:tcW w:w="817" w:type="dxa"/>
          </w:tcPr>
          <w:p w:rsidR="00490371" w:rsidRPr="00225D4B" w:rsidRDefault="00490371" w:rsidP="00225D4B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225D4B">
              <w:rPr>
                <w:sz w:val="20"/>
                <w:szCs w:val="20"/>
              </w:rPr>
              <w:t>ÜLKE</w:t>
            </w:r>
          </w:p>
        </w:tc>
        <w:tc>
          <w:tcPr>
            <w:tcW w:w="1276" w:type="dxa"/>
          </w:tcPr>
          <w:p w:rsidR="00490371" w:rsidRPr="00225D4B" w:rsidRDefault="00490371" w:rsidP="00225D4B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5D4B">
              <w:rPr>
                <w:sz w:val="20"/>
                <w:szCs w:val="20"/>
              </w:rPr>
              <w:t>0-14 %</w:t>
            </w:r>
          </w:p>
        </w:tc>
        <w:tc>
          <w:tcPr>
            <w:tcW w:w="1559" w:type="dxa"/>
          </w:tcPr>
          <w:p w:rsidR="00490371" w:rsidRPr="00225D4B" w:rsidRDefault="00490371" w:rsidP="00225D4B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5D4B">
              <w:rPr>
                <w:sz w:val="20"/>
                <w:szCs w:val="20"/>
              </w:rPr>
              <w:t>15-64 %</w:t>
            </w:r>
          </w:p>
        </w:tc>
        <w:tc>
          <w:tcPr>
            <w:tcW w:w="1651" w:type="dxa"/>
          </w:tcPr>
          <w:p w:rsidR="00490371" w:rsidRPr="00225D4B" w:rsidRDefault="00490371" w:rsidP="00225D4B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5D4B">
              <w:rPr>
                <w:sz w:val="20"/>
                <w:szCs w:val="20"/>
              </w:rPr>
              <w:t>65+ %</w:t>
            </w:r>
          </w:p>
        </w:tc>
      </w:tr>
      <w:tr w:rsidR="00490371" w:rsidTr="00225D4B">
        <w:trPr>
          <w:trHeight w:val="253"/>
        </w:trPr>
        <w:tc>
          <w:tcPr>
            <w:tcW w:w="817" w:type="dxa"/>
          </w:tcPr>
          <w:p w:rsidR="00490371" w:rsidRPr="00225D4B" w:rsidRDefault="00490371" w:rsidP="00225D4B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225D4B">
              <w:rPr>
                <w:sz w:val="20"/>
                <w:szCs w:val="20"/>
              </w:rPr>
              <w:t>I</w:t>
            </w:r>
          </w:p>
        </w:tc>
        <w:tc>
          <w:tcPr>
            <w:tcW w:w="1276" w:type="dxa"/>
          </w:tcPr>
          <w:p w:rsidR="00490371" w:rsidRPr="00225D4B" w:rsidRDefault="00490371" w:rsidP="00225D4B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5D4B">
              <w:rPr>
                <w:sz w:val="20"/>
                <w:szCs w:val="20"/>
              </w:rPr>
              <w:t>40</w:t>
            </w:r>
          </w:p>
        </w:tc>
        <w:tc>
          <w:tcPr>
            <w:tcW w:w="1559" w:type="dxa"/>
          </w:tcPr>
          <w:p w:rsidR="00490371" w:rsidRPr="00225D4B" w:rsidRDefault="00490371" w:rsidP="00225D4B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5D4B">
              <w:rPr>
                <w:sz w:val="20"/>
                <w:szCs w:val="20"/>
              </w:rPr>
              <w:t>50</w:t>
            </w:r>
          </w:p>
        </w:tc>
        <w:tc>
          <w:tcPr>
            <w:tcW w:w="1651" w:type="dxa"/>
          </w:tcPr>
          <w:p w:rsidR="00490371" w:rsidRPr="00225D4B" w:rsidRDefault="00490371" w:rsidP="00225D4B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5D4B">
              <w:rPr>
                <w:sz w:val="20"/>
                <w:szCs w:val="20"/>
              </w:rPr>
              <w:t>10</w:t>
            </w:r>
          </w:p>
        </w:tc>
      </w:tr>
      <w:tr w:rsidR="00490371" w:rsidTr="00225D4B">
        <w:trPr>
          <w:trHeight w:val="270"/>
        </w:trPr>
        <w:tc>
          <w:tcPr>
            <w:tcW w:w="817" w:type="dxa"/>
          </w:tcPr>
          <w:p w:rsidR="00490371" w:rsidRPr="00225D4B" w:rsidRDefault="00490371" w:rsidP="00225D4B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225D4B">
              <w:rPr>
                <w:sz w:val="20"/>
                <w:szCs w:val="20"/>
              </w:rPr>
              <w:t>II</w:t>
            </w:r>
          </w:p>
        </w:tc>
        <w:tc>
          <w:tcPr>
            <w:tcW w:w="1276" w:type="dxa"/>
          </w:tcPr>
          <w:p w:rsidR="00490371" w:rsidRPr="00225D4B" w:rsidRDefault="00490371" w:rsidP="00225D4B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5D4B">
              <w:rPr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490371" w:rsidRPr="00225D4B" w:rsidRDefault="00490371" w:rsidP="00225D4B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5D4B">
              <w:rPr>
                <w:sz w:val="20"/>
                <w:szCs w:val="20"/>
              </w:rPr>
              <w:t>70</w:t>
            </w:r>
          </w:p>
        </w:tc>
        <w:tc>
          <w:tcPr>
            <w:tcW w:w="1651" w:type="dxa"/>
          </w:tcPr>
          <w:p w:rsidR="00490371" w:rsidRPr="00225D4B" w:rsidRDefault="00490371" w:rsidP="00225D4B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25D4B">
              <w:rPr>
                <w:sz w:val="20"/>
                <w:szCs w:val="20"/>
              </w:rPr>
              <w:t>15</w:t>
            </w:r>
          </w:p>
        </w:tc>
      </w:tr>
    </w:tbl>
    <w:p w:rsidR="00490371" w:rsidRDefault="00490371" w:rsidP="008A1C20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Tablodaki bilgilere göre, aşağıdaki yargılardan hangisine ulaşılamaz?</w:t>
      </w:r>
    </w:p>
    <w:p w:rsidR="00490371" w:rsidRDefault="00490371" w:rsidP="00D24E16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A)I.ülkede doğum oranları  yüksektir.</w:t>
      </w:r>
    </w:p>
    <w:p w:rsidR="00490371" w:rsidRDefault="00490371" w:rsidP="00D24E16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B) II.ülkede ortalama ömür daha uzundur.</w:t>
      </w:r>
    </w:p>
    <w:p w:rsidR="00490371" w:rsidRDefault="00490371" w:rsidP="00D24E16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C) II.ülke dışarıdan hammadde ithal eder.</w:t>
      </w:r>
    </w:p>
    <w:p w:rsidR="00490371" w:rsidRDefault="00490371" w:rsidP="00D24E16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D) II. Ülkede nüfusun çoğunluğu kentlerde yaşar.</w:t>
      </w:r>
    </w:p>
    <w:p w:rsidR="00490371" w:rsidRDefault="00490371" w:rsidP="00D24E16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E) I.ülkede nüfus yoğunluğu daha fazladır.</w:t>
      </w:r>
    </w:p>
    <w:p w:rsidR="00490371" w:rsidRPr="00097EB3" w:rsidRDefault="00490371" w:rsidP="00995765">
      <w:pPr>
        <w:rPr>
          <w:rFonts w:ascii="Comic Sans MS" w:hAnsi="Comic Sans MS"/>
          <w:sz w:val="16"/>
          <w:szCs w:val="16"/>
        </w:rPr>
      </w:pPr>
      <w:r w:rsidRPr="00D2165E">
        <w:rPr>
          <w:sz w:val="20"/>
          <w:szCs w:val="20"/>
        </w:rPr>
        <w:br/>
      </w:r>
      <w:r>
        <w:rPr>
          <w:rStyle w:val="HTMLAcronym"/>
          <w:b/>
          <w:bCs/>
          <w:sz w:val="20"/>
          <w:szCs w:val="20"/>
        </w:rPr>
        <w:t xml:space="preserve">2. </w:t>
      </w:r>
      <w:r w:rsidRPr="00097EB3">
        <w:rPr>
          <w:rFonts w:ascii="Comic Sans MS" w:hAnsi="Comic Sans MS"/>
          <w:sz w:val="16"/>
          <w:szCs w:val="16"/>
        </w:rPr>
        <w:t>Aşağıdaki tabloda üç ülkede faal nüfusun sektörlere göre dağılışı gösterilmiştir.</w:t>
      </w:r>
    </w:p>
    <w:tbl>
      <w:tblPr>
        <w:tblpPr w:leftFromText="141" w:rightFromText="141" w:vertAnchor="text" w:horzAnchor="margin" w:tblpX="288" w:tblpY="126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"/>
        <w:gridCol w:w="1094"/>
        <w:gridCol w:w="1094"/>
        <w:gridCol w:w="1514"/>
      </w:tblGrid>
      <w:tr w:rsidR="00490371" w:rsidRPr="00097EB3" w:rsidTr="00225D4B">
        <w:trPr>
          <w:trHeight w:val="295"/>
        </w:trPr>
        <w:tc>
          <w:tcPr>
            <w:tcW w:w="338" w:type="dxa"/>
            <w:tcBorders>
              <w:top w:val="double" w:sz="4" w:space="0" w:color="auto"/>
            </w:tcBorders>
          </w:tcPr>
          <w:p w:rsidR="00490371" w:rsidRPr="00225D4B" w:rsidRDefault="00490371" w:rsidP="00225D4B">
            <w:pPr>
              <w:rPr>
                <w:rFonts w:ascii="Comic Sans MS" w:hAnsi="Comic Sans MS"/>
                <w:sz w:val="16"/>
                <w:szCs w:val="16"/>
              </w:rPr>
            </w:pPr>
            <w:r w:rsidRPr="00225D4B">
              <w:rPr>
                <w:rFonts w:ascii="Comic Sans MS" w:hAnsi="Comic Sans MS"/>
                <w:sz w:val="16"/>
                <w:szCs w:val="16"/>
              </w:rPr>
              <w:t>Ülke</w:t>
            </w:r>
          </w:p>
        </w:tc>
        <w:tc>
          <w:tcPr>
            <w:tcW w:w="1094" w:type="dxa"/>
            <w:tcBorders>
              <w:top w:val="double" w:sz="4" w:space="0" w:color="auto"/>
            </w:tcBorders>
          </w:tcPr>
          <w:p w:rsidR="00490371" w:rsidRPr="00225D4B" w:rsidRDefault="00490371" w:rsidP="00225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25D4B">
              <w:rPr>
                <w:rFonts w:ascii="Comic Sans MS" w:hAnsi="Comic Sans MS"/>
                <w:sz w:val="16"/>
                <w:szCs w:val="16"/>
              </w:rPr>
              <w:t>Tarım %</w:t>
            </w:r>
          </w:p>
        </w:tc>
        <w:tc>
          <w:tcPr>
            <w:tcW w:w="1094" w:type="dxa"/>
            <w:tcBorders>
              <w:top w:val="double" w:sz="4" w:space="0" w:color="auto"/>
            </w:tcBorders>
          </w:tcPr>
          <w:p w:rsidR="00490371" w:rsidRPr="00225D4B" w:rsidRDefault="00490371" w:rsidP="00225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25D4B">
              <w:rPr>
                <w:rFonts w:ascii="Comic Sans MS" w:hAnsi="Comic Sans MS"/>
                <w:sz w:val="16"/>
                <w:szCs w:val="16"/>
              </w:rPr>
              <w:t>Sanayi %</w:t>
            </w:r>
          </w:p>
        </w:tc>
        <w:tc>
          <w:tcPr>
            <w:tcW w:w="1514" w:type="dxa"/>
            <w:tcBorders>
              <w:top w:val="double" w:sz="4" w:space="0" w:color="auto"/>
            </w:tcBorders>
          </w:tcPr>
          <w:p w:rsidR="00490371" w:rsidRPr="00225D4B" w:rsidRDefault="00490371" w:rsidP="00225D4B">
            <w:pPr>
              <w:rPr>
                <w:rFonts w:ascii="Comic Sans MS" w:hAnsi="Comic Sans MS"/>
                <w:sz w:val="16"/>
                <w:szCs w:val="16"/>
              </w:rPr>
            </w:pPr>
            <w:r w:rsidRPr="00225D4B">
              <w:rPr>
                <w:rFonts w:ascii="Comic Sans MS" w:hAnsi="Comic Sans MS"/>
                <w:sz w:val="16"/>
                <w:szCs w:val="16"/>
              </w:rPr>
              <w:t>Hizmetler%</w:t>
            </w:r>
          </w:p>
        </w:tc>
      </w:tr>
      <w:tr w:rsidR="00490371" w:rsidRPr="00097EB3" w:rsidTr="00225D4B">
        <w:trPr>
          <w:trHeight w:val="295"/>
        </w:trPr>
        <w:tc>
          <w:tcPr>
            <w:tcW w:w="338" w:type="dxa"/>
          </w:tcPr>
          <w:p w:rsidR="00490371" w:rsidRPr="00225D4B" w:rsidRDefault="00490371" w:rsidP="00225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25D4B">
              <w:rPr>
                <w:rFonts w:ascii="Comic Sans MS" w:hAnsi="Comic Sans MS"/>
                <w:sz w:val="16"/>
                <w:szCs w:val="16"/>
              </w:rPr>
              <w:t>I</w:t>
            </w:r>
          </w:p>
        </w:tc>
        <w:tc>
          <w:tcPr>
            <w:tcW w:w="1094" w:type="dxa"/>
          </w:tcPr>
          <w:p w:rsidR="00490371" w:rsidRPr="00225D4B" w:rsidRDefault="00490371" w:rsidP="00225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25D4B">
              <w:rPr>
                <w:rFonts w:ascii="Comic Sans MS" w:hAnsi="Comic Sans MS"/>
                <w:sz w:val="16"/>
                <w:szCs w:val="16"/>
              </w:rPr>
              <w:t>51</w:t>
            </w:r>
          </w:p>
        </w:tc>
        <w:tc>
          <w:tcPr>
            <w:tcW w:w="1094" w:type="dxa"/>
          </w:tcPr>
          <w:p w:rsidR="00490371" w:rsidRPr="00225D4B" w:rsidRDefault="00490371" w:rsidP="00225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25D4B">
              <w:rPr>
                <w:rFonts w:ascii="Comic Sans MS" w:hAnsi="Comic Sans MS"/>
                <w:sz w:val="16"/>
                <w:szCs w:val="16"/>
              </w:rPr>
              <w:t>15</w:t>
            </w:r>
          </w:p>
        </w:tc>
        <w:tc>
          <w:tcPr>
            <w:tcW w:w="1514" w:type="dxa"/>
          </w:tcPr>
          <w:p w:rsidR="00490371" w:rsidRPr="00225D4B" w:rsidRDefault="00490371" w:rsidP="00225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25D4B">
              <w:rPr>
                <w:rFonts w:ascii="Comic Sans MS" w:hAnsi="Comic Sans MS"/>
                <w:sz w:val="16"/>
                <w:szCs w:val="16"/>
              </w:rPr>
              <w:t>34</w:t>
            </w:r>
          </w:p>
        </w:tc>
      </w:tr>
      <w:tr w:rsidR="00490371" w:rsidRPr="00097EB3" w:rsidTr="00225D4B">
        <w:trPr>
          <w:trHeight w:val="295"/>
        </w:trPr>
        <w:tc>
          <w:tcPr>
            <w:tcW w:w="338" w:type="dxa"/>
          </w:tcPr>
          <w:p w:rsidR="00490371" w:rsidRPr="00225D4B" w:rsidRDefault="00490371" w:rsidP="00225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25D4B">
              <w:rPr>
                <w:rFonts w:ascii="Comic Sans MS" w:hAnsi="Comic Sans MS"/>
                <w:sz w:val="16"/>
                <w:szCs w:val="16"/>
              </w:rPr>
              <w:t>II</w:t>
            </w:r>
          </w:p>
        </w:tc>
        <w:tc>
          <w:tcPr>
            <w:tcW w:w="1094" w:type="dxa"/>
          </w:tcPr>
          <w:p w:rsidR="00490371" w:rsidRPr="00225D4B" w:rsidRDefault="00490371" w:rsidP="00225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25D4B">
              <w:rPr>
                <w:rFonts w:ascii="Comic Sans MS" w:hAnsi="Comic Sans MS"/>
                <w:sz w:val="16"/>
                <w:szCs w:val="16"/>
              </w:rPr>
              <w:t>17</w:t>
            </w:r>
          </w:p>
        </w:tc>
        <w:tc>
          <w:tcPr>
            <w:tcW w:w="1094" w:type="dxa"/>
          </w:tcPr>
          <w:p w:rsidR="00490371" w:rsidRPr="00225D4B" w:rsidRDefault="00490371" w:rsidP="00225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25D4B">
              <w:rPr>
                <w:rFonts w:ascii="Comic Sans MS" w:hAnsi="Comic Sans MS"/>
                <w:sz w:val="16"/>
                <w:szCs w:val="16"/>
              </w:rPr>
              <w:t>30</w:t>
            </w:r>
          </w:p>
        </w:tc>
        <w:tc>
          <w:tcPr>
            <w:tcW w:w="1514" w:type="dxa"/>
          </w:tcPr>
          <w:p w:rsidR="00490371" w:rsidRPr="00225D4B" w:rsidRDefault="00490371" w:rsidP="00225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25D4B">
              <w:rPr>
                <w:rFonts w:ascii="Comic Sans MS" w:hAnsi="Comic Sans MS"/>
                <w:sz w:val="16"/>
                <w:szCs w:val="16"/>
              </w:rPr>
              <w:t>53</w:t>
            </w:r>
          </w:p>
        </w:tc>
      </w:tr>
      <w:tr w:rsidR="00490371" w:rsidRPr="00097EB3" w:rsidTr="00225D4B">
        <w:trPr>
          <w:trHeight w:val="295"/>
        </w:trPr>
        <w:tc>
          <w:tcPr>
            <w:tcW w:w="338" w:type="dxa"/>
            <w:tcBorders>
              <w:bottom w:val="double" w:sz="4" w:space="0" w:color="auto"/>
            </w:tcBorders>
          </w:tcPr>
          <w:p w:rsidR="00490371" w:rsidRPr="00225D4B" w:rsidRDefault="00490371" w:rsidP="00225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25D4B">
              <w:rPr>
                <w:rFonts w:ascii="Comic Sans MS" w:hAnsi="Comic Sans MS"/>
                <w:sz w:val="16"/>
                <w:szCs w:val="16"/>
              </w:rPr>
              <w:t>III</w:t>
            </w: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:rsidR="00490371" w:rsidRPr="00225D4B" w:rsidRDefault="00490371" w:rsidP="00225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25D4B">
              <w:rPr>
                <w:rFonts w:ascii="Comic Sans MS" w:hAnsi="Comic Sans MS"/>
                <w:sz w:val="16"/>
                <w:szCs w:val="16"/>
              </w:rPr>
              <w:t>8</w:t>
            </w: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:rsidR="00490371" w:rsidRPr="00225D4B" w:rsidRDefault="00490371" w:rsidP="00225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25D4B">
              <w:rPr>
                <w:rFonts w:ascii="Comic Sans MS" w:hAnsi="Comic Sans MS"/>
                <w:sz w:val="16"/>
                <w:szCs w:val="16"/>
              </w:rPr>
              <w:t>37</w:t>
            </w:r>
          </w:p>
        </w:tc>
        <w:tc>
          <w:tcPr>
            <w:tcW w:w="1514" w:type="dxa"/>
            <w:tcBorders>
              <w:bottom w:val="double" w:sz="4" w:space="0" w:color="auto"/>
            </w:tcBorders>
          </w:tcPr>
          <w:p w:rsidR="00490371" w:rsidRPr="00225D4B" w:rsidRDefault="00490371" w:rsidP="00225D4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25D4B">
              <w:rPr>
                <w:rFonts w:ascii="Comic Sans MS" w:hAnsi="Comic Sans MS"/>
                <w:sz w:val="16"/>
                <w:szCs w:val="16"/>
              </w:rPr>
              <w:t>55</w:t>
            </w:r>
          </w:p>
        </w:tc>
      </w:tr>
    </w:tbl>
    <w:p w:rsidR="00490371" w:rsidRDefault="00490371" w:rsidP="00995765">
      <w:pPr>
        <w:rPr>
          <w:rFonts w:ascii="Comic Sans MS" w:hAnsi="Comic Sans MS"/>
          <w:b/>
          <w:sz w:val="16"/>
          <w:szCs w:val="16"/>
        </w:rPr>
      </w:pPr>
    </w:p>
    <w:p w:rsidR="00490371" w:rsidRDefault="00490371" w:rsidP="00995765">
      <w:pPr>
        <w:rPr>
          <w:rFonts w:ascii="Comic Sans MS" w:hAnsi="Comic Sans MS"/>
          <w:b/>
          <w:sz w:val="16"/>
          <w:szCs w:val="16"/>
        </w:rPr>
      </w:pPr>
    </w:p>
    <w:p w:rsidR="00490371" w:rsidRDefault="00490371" w:rsidP="00995765">
      <w:pPr>
        <w:rPr>
          <w:rFonts w:ascii="Comic Sans MS" w:hAnsi="Comic Sans MS"/>
          <w:b/>
          <w:sz w:val="16"/>
          <w:szCs w:val="16"/>
        </w:rPr>
      </w:pPr>
    </w:p>
    <w:p w:rsidR="00490371" w:rsidRDefault="00490371" w:rsidP="00995765">
      <w:pPr>
        <w:rPr>
          <w:rFonts w:ascii="Comic Sans MS" w:hAnsi="Comic Sans MS"/>
          <w:b/>
          <w:sz w:val="16"/>
          <w:szCs w:val="16"/>
        </w:rPr>
      </w:pPr>
    </w:p>
    <w:p w:rsidR="00490371" w:rsidRDefault="00490371" w:rsidP="00995765">
      <w:pPr>
        <w:rPr>
          <w:rFonts w:ascii="Comic Sans MS" w:hAnsi="Comic Sans MS"/>
          <w:b/>
          <w:sz w:val="16"/>
          <w:szCs w:val="16"/>
        </w:rPr>
      </w:pPr>
    </w:p>
    <w:p w:rsidR="00490371" w:rsidRDefault="00490371" w:rsidP="00995765">
      <w:pPr>
        <w:rPr>
          <w:rFonts w:ascii="Comic Sans MS" w:hAnsi="Comic Sans MS"/>
          <w:b/>
          <w:sz w:val="16"/>
          <w:szCs w:val="16"/>
        </w:rPr>
      </w:pPr>
    </w:p>
    <w:p w:rsidR="00490371" w:rsidRDefault="00490371" w:rsidP="00995765">
      <w:pPr>
        <w:rPr>
          <w:rFonts w:ascii="Comic Sans MS" w:hAnsi="Comic Sans MS"/>
          <w:b/>
          <w:sz w:val="16"/>
          <w:szCs w:val="16"/>
        </w:rPr>
      </w:pPr>
    </w:p>
    <w:p w:rsidR="00490371" w:rsidRPr="00097EB3" w:rsidRDefault="00490371" w:rsidP="00995765">
      <w:pPr>
        <w:rPr>
          <w:rFonts w:ascii="Comic Sans MS" w:hAnsi="Comic Sans MS"/>
          <w:b/>
          <w:sz w:val="16"/>
          <w:szCs w:val="16"/>
        </w:rPr>
      </w:pPr>
      <w:r w:rsidRPr="00097EB3">
        <w:rPr>
          <w:rFonts w:ascii="Comic Sans MS" w:hAnsi="Comic Sans MS"/>
          <w:b/>
          <w:sz w:val="16"/>
          <w:szCs w:val="16"/>
        </w:rPr>
        <w:t>Bu tabloya göre aşağıdakilerden hangisine ulaşılamaz?</w:t>
      </w:r>
    </w:p>
    <w:p w:rsidR="00490371" w:rsidRPr="00097EB3" w:rsidRDefault="00490371" w:rsidP="00995765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A) I. Ülkede tarım eski metotlarla yapılmaktadır.</w:t>
      </w:r>
    </w:p>
    <w:p w:rsidR="00490371" w:rsidRPr="00097EB3" w:rsidRDefault="00490371" w:rsidP="00995765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B) III. Ülkenin ihracatında sanayi ürünleri ağırlıktadır.</w:t>
      </w:r>
    </w:p>
    <w:p w:rsidR="00490371" w:rsidRPr="00097EB3" w:rsidRDefault="00490371" w:rsidP="00995765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C) II. Ülke I. Ülkeden gelişmiştir.</w:t>
      </w:r>
    </w:p>
    <w:p w:rsidR="00490371" w:rsidRPr="00097EB3" w:rsidRDefault="00490371" w:rsidP="00995765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D) Ülkeler içinde en gelişmiş olanı III.ülkedir.</w:t>
      </w:r>
    </w:p>
    <w:p w:rsidR="00490371" w:rsidRPr="00097EB3" w:rsidRDefault="00490371" w:rsidP="00995765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E) Tarımda çalışan kişi sayısı en az olan III. ülkedir.</w:t>
      </w:r>
    </w:p>
    <w:p w:rsidR="00490371" w:rsidRPr="00097EB3" w:rsidRDefault="00490371" w:rsidP="00995765">
      <w:pPr>
        <w:pStyle w:val="NormalWeb"/>
        <w:spacing w:before="0" w:beforeAutospacing="0" w:after="0" w:afterAutospacing="0"/>
        <w:rPr>
          <w:rFonts w:ascii="Comic Sans MS" w:hAnsi="Comic Sans MS"/>
          <w:b/>
          <w:sz w:val="16"/>
          <w:szCs w:val="16"/>
        </w:rPr>
      </w:pPr>
      <w:r w:rsidRPr="00F56B4C">
        <w:rPr>
          <w:b/>
          <w:color w:val="000000"/>
          <w:sz w:val="20"/>
          <w:szCs w:val="20"/>
        </w:rPr>
        <w:t>3</w:t>
      </w:r>
      <w:r>
        <w:rPr>
          <w:color w:val="000000"/>
          <w:sz w:val="20"/>
          <w:szCs w:val="20"/>
        </w:rPr>
        <w:t xml:space="preserve">. </w:t>
      </w:r>
      <w:r w:rsidRPr="00097EB3">
        <w:rPr>
          <w:rFonts w:ascii="Comic Sans MS" w:hAnsi="Comic Sans MS"/>
          <w:b/>
          <w:sz w:val="16"/>
          <w:szCs w:val="16"/>
        </w:rPr>
        <w:t>Bir ülkede yaşlı nüfus oranının toplam nüfus içindeki oranının fazla olması;</w:t>
      </w:r>
    </w:p>
    <w:p w:rsidR="00490371" w:rsidRPr="00097EB3" w:rsidRDefault="00490371" w:rsidP="00107A0B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I. Doğum oranının fazla olması</w:t>
      </w:r>
    </w:p>
    <w:p w:rsidR="00490371" w:rsidRPr="00097EB3" w:rsidRDefault="00490371" w:rsidP="00107A0B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II.Bebek ölüm oranının yüksek olması</w:t>
      </w:r>
    </w:p>
    <w:p w:rsidR="00490371" w:rsidRPr="00097EB3" w:rsidRDefault="00490371" w:rsidP="00107A0B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III. Ortalama yaşam süresinin uzun olması</w:t>
      </w:r>
    </w:p>
    <w:p w:rsidR="00490371" w:rsidRPr="00097EB3" w:rsidRDefault="00490371" w:rsidP="00107A0B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IV. Yaşam standardının yüksek olması</w:t>
      </w:r>
    </w:p>
    <w:p w:rsidR="00490371" w:rsidRPr="00097EB3" w:rsidRDefault="00490371" w:rsidP="00107A0B">
      <w:pPr>
        <w:rPr>
          <w:rFonts w:ascii="Comic Sans MS" w:hAnsi="Comic Sans MS"/>
          <w:b/>
          <w:sz w:val="16"/>
          <w:szCs w:val="16"/>
        </w:rPr>
      </w:pPr>
      <w:r w:rsidRPr="00097EB3">
        <w:rPr>
          <w:rFonts w:ascii="Comic Sans MS" w:hAnsi="Comic Sans MS"/>
          <w:b/>
          <w:sz w:val="16"/>
          <w:szCs w:val="16"/>
        </w:rPr>
        <w:t>özelliklerinden hangilerinin kesin sonucudur?</w:t>
      </w:r>
    </w:p>
    <w:p w:rsidR="00490371" w:rsidRPr="00097EB3" w:rsidRDefault="00490371" w:rsidP="00107A0B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A) I ve III       B) II ve IV      </w:t>
      </w:r>
      <w:r w:rsidRPr="00097EB3">
        <w:rPr>
          <w:rFonts w:ascii="Comic Sans MS" w:hAnsi="Comic Sans MS"/>
          <w:sz w:val="16"/>
          <w:szCs w:val="16"/>
        </w:rPr>
        <w:t xml:space="preserve"> C) I ve IV  D) I</w:t>
      </w:r>
      <w:r>
        <w:rPr>
          <w:rFonts w:ascii="Comic Sans MS" w:hAnsi="Comic Sans MS"/>
          <w:sz w:val="16"/>
          <w:szCs w:val="16"/>
        </w:rPr>
        <w:t xml:space="preserve">I ve III    </w:t>
      </w:r>
      <w:r w:rsidRPr="00097EB3">
        <w:rPr>
          <w:rFonts w:ascii="Comic Sans MS" w:hAnsi="Comic Sans MS"/>
          <w:sz w:val="16"/>
          <w:szCs w:val="16"/>
        </w:rPr>
        <w:t xml:space="preserve">  E) III ve IV</w:t>
      </w:r>
    </w:p>
    <w:p w:rsidR="00490371" w:rsidRDefault="00490371" w:rsidP="00971ECF">
      <w:pPr>
        <w:tabs>
          <w:tab w:val="left" w:pos="708"/>
        </w:tabs>
        <w:rPr>
          <w:sz w:val="20"/>
          <w:szCs w:val="20"/>
        </w:rPr>
      </w:pPr>
      <w:r w:rsidRPr="00965771">
        <w:rPr>
          <w:b/>
          <w:sz w:val="20"/>
          <w:szCs w:val="20"/>
        </w:rPr>
        <w:t>4.</w:t>
      </w:r>
      <w:r>
        <w:rPr>
          <w:sz w:val="20"/>
          <w:szCs w:val="20"/>
        </w:rPr>
        <w:t xml:space="preserve"> Bir bölgenin göç alma oranını bulmak için ;</w:t>
      </w:r>
    </w:p>
    <w:p w:rsidR="00490371" w:rsidRDefault="00490371" w:rsidP="00971ECF">
      <w:pPr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</w:rPr>
        <w:t>I. Kentsel nüfus oranı</w:t>
      </w:r>
      <w:r>
        <w:rPr>
          <w:sz w:val="20"/>
          <w:szCs w:val="20"/>
        </w:rPr>
        <w:tab/>
        <w:t>II. Nüfus artış hızı</w:t>
      </w:r>
    </w:p>
    <w:p w:rsidR="00490371" w:rsidRDefault="00490371" w:rsidP="00971ECF">
      <w:pPr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</w:rPr>
        <w:t>III. Doğum oranı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IV. Ölüm oranı</w:t>
      </w:r>
    </w:p>
    <w:p w:rsidR="00490371" w:rsidRDefault="00490371" w:rsidP="00971ECF">
      <w:pPr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</w:rPr>
        <w:t>Gibi verilerinden hangisi yada hangilerinin bilinmesine gerek yoktur?</w:t>
      </w:r>
    </w:p>
    <w:p w:rsidR="00490371" w:rsidRDefault="00490371" w:rsidP="00550D1E">
      <w:pPr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</w:rPr>
        <w:t>A)I ve III</w:t>
      </w:r>
      <w:r>
        <w:rPr>
          <w:sz w:val="20"/>
          <w:szCs w:val="20"/>
        </w:rPr>
        <w:tab/>
        <w:t>B) II ve III</w:t>
      </w:r>
      <w:r>
        <w:rPr>
          <w:sz w:val="20"/>
          <w:szCs w:val="20"/>
        </w:rPr>
        <w:tab/>
        <w:t>C) Yalnız III</w:t>
      </w:r>
    </w:p>
    <w:p w:rsidR="00490371" w:rsidRDefault="00490371" w:rsidP="00550D1E">
      <w:pPr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</w:rPr>
        <w:t>D) III ve IV</w:t>
      </w:r>
      <w:r>
        <w:rPr>
          <w:sz w:val="20"/>
          <w:szCs w:val="20"/>
        </w:rPr>
        <w:tab/>
        <w:t>E) Yalnız IV</w:t>
      </w:r>
    </w:p>
    <w:p w:rsidR="00490371" w:rsidRDefault="00490371" w:rsidP="000F5725">
      <w:pPr>
        <w:rPr>
          <w:sz w:val="20"/>
          <w:szCs w:val="20"/>
        </w:rPr>
      </w:pPr>
      <w:r w:rsidRPr="00DB2427">
        <w:rPr>
          <w:b/>
          <w:sz w:val="20"/>
          <w:szCs w:val="20"/>
        </w:rPr>
        <w:t xml:space="preserve">5. </w:t>
      </w:r>
      <w:r w:rsidRPr="000F5725">
        <w:rPr>
          <w:sz w:val="20"/>
          <w:szCs w:val="20"/>
        </w:rPr>
        <w:t>X bölgesinde kıyı kemsinde doğal bitki örtüsü orman iken, Y bölgesinin kıyı kesiminde makidir.</w:t>
      </w:r>
    </w:p>
    <w:p w:rsidR="00490371" w:rsidRDefault="00490371" w:rsidP="000F5725">
      <w:pPr>
        <w:rPr>
          <w:sz w:val="20"/>
          <w:szCs w:val="20"/>
        </w:rPr>
      </w:pPr>
      <w:r>
        <w:rPr>
          <w:sz w:val="20"/>
          <w:szCs w:val="20"/>
        </w:rPr>
        <w:t>İki bölgenin kıyı kesiminde bitki örtülerinin farklı olması;</w:t>
      </w:r>
    </w:p>
    <w:p w:rsidR="00490371" w:rsidRDefault="00490371" w:rsidP="000F5725">
      <w:pPr>
        <w:rPr>
          <w:rFonts w:ascii="Comic Sans MS" w:hAnsi="Comic Sans MS" w:cs="HelveticaTurk"/>
          <w:sz w:val="16"/>
          <w:szCs w:val="16"/>
        </w:rPr>
      </w:pPr>
      <w:r>
        <w:rPr>
          <w:rFonts w:ascii="Comic Sans MS" w:hAnsi="Comic Sans MS" w:cs="HelveticaTurk"/>
          <w:sz w:val="16"/>
          <w:szCs w:val="16"/>
        </w:rPr>
        <w:t>I.Denizlere göre konum        II. Yağış rejimleri</w:t>
      </w:r>
    </w:p>
    <w:p w:rsidR="00490371" w:rsidRDefault="00490371" w:rsidP="000F5725">
      <w:pPr>
        <w:rPr>
          <w:rFonts w:ascii="Comic Sans MS" w:hAnsi="Comic Sans MS" w:cs="HelveticaTurk"/>
          <w:sz w:val="16"/>
          <w:szCs w:val="16"/>
        </w:rPr>
      </w:pPr>
      <w:r>
        <w:rPr>
          <w:rFonts w:ascii="Comic Sans MS" w:hAnsi="Comic Sans MS" w:cs="HelveticaTurk"/>
          <w:sz w:val="16"/>
          <w:szCs w:val="16"/>
        </w:rPr>
        <w:t>III. Sıcaklık değerleri</w:t>
      </w:r>
      <w:r>
        <w:rPr>
          <w:rFonts w:ascii="Comic Sans MS" w:hAnsi="Comic Sans MS" w:cs="HelveticaTurk"/>
          <w:sz w:val="16"/>
          <w:szCs w:val="16"/>
        </w:rPr>
        <w:tab/>
        <w:t>IV. Dağların uzanış doğrultuları</w:t>
      </w:r>
    </w:p>
    <w:p w:rsidR="00490371" w:rsidRDefault="00490371" w:rsidP="000F5725">
      <w:pPr>
        <w:rPr>
          <w:rFonts w:ascii="Comic Sans MS" w:hAnsi="Comic Sans MS" w:cs="HelveticaTurk"/>
          <w:sz w:val="16"/>
          <w:szCs w:val="16"/>
        </w:rPr>
      </w:pPr>
      <w:r>
        <w:rPr>
          <w:rFonts w:ascii="Comic Sans MS" w:hAnsi="Comic Sans MS" w:cs="HelveticaTurk"/>
          <w:sz w:val="16"/>
          <w:szCs w:val="16"/>
        </w:rPr>
        <w:t>Özelliklerinden hangileriyle ilgilidir?</w:t>
      </w:r>
    </w:p>
    <w:p w:rsidR="00490371" w:rsidRDefault="00490371" w:rsidP="006E3274">
      <w:pPr>
        <w:rPr>
          <w:rFonts w:ascii="Comic Sans MS" w:hAnsi="Comic Sans MS" w:cs="HelveticaTurk"/>
          <w:sz w:val="16"/>
          <w:szCs w:val="16"/>
        </w:rPr>
      </w:pPr>
      <w:r>
        <w:rPr>
          <w:rFonts w:ascii="Comic Sans MS" w:hAnsi="Comic Sans MS" w:cs="HelveticaTurk"/>
          <w:sz w:val="16"/>
          <w:szCs w:val="16"/>
        </w:rPr>
        <w:t>A)I ve II</w:t>
      </w:r>
      <w:r>
        <w:rPr>
          <w:rFonts w:ascii="Comic Sans MS" w:hAnsi="Comic Sans MS" w:cs="HelveticaTurk"/>
          <w:sz w:val="16"/>
          <w:szCs w:val="16"/>
        </w:rPr>
        <w:tab/>
      </w:r>
      <w:r>
        <w:rPr>
          <w:rFonts w:ascii="Comic Sans MS" w:hAnsi="Comic Sans MS" w:cs="HelveticaTurk"/>
          <w:sz w:val="16"/>
          <w:szCs w:val="16"/>
        </w:rPr>
        <w:tab/>
        <w:t>B) I ve III</w:t>
      </w:r>
      <w:r>
        <w:rPr>
          <w:rFonts w:ascii="Comic Sans MS" w:hAnsi="Comic Sans MS" w:cs="HelveticaTurk"/>
          <w:sz w:val="16"/>
          <w:szCs w:val="16"/>
        </w:rPr>
        <w:tab/>
        <w:t>C) II  ve III</w:t>
      </w:r>
      <w:r>
        <w:rPr>
          <w:rFonts w:ascii="Comic Sans MS" w:hAnsi="Comic Sans MS" w:cs="HelveticaTurk"/>
          <w:sz w:val="16"/>
          <w:szCs w:val="16"/>
        </w:rPr>
        <w:tab/>
      </w:r>
    </w:p>
    <w:p w:rsidR="00490371" w:rsidRPr="006E3274" w:rsidRDefault="00490371" w:rsidP="006E3274">
      <w:pPr>
        <w:rPr>
          <w:rFonts w:ascii="Comic Sans MS" w:hAnsi="Comic Sans MS" w:cs="HelveticaTurk"/>
          <w:sz w:val="16"/>
          <w:szCs w:val="16"/>
        </w:rPr>
      </w:pPr>
      <w:r>
        <w:rPr>
          <w:rFonts w:ascii="Comic Sans MS" w:hAnsi="Comic Sans MS" w:cs="HelveticaTurk"/>
          <w:sz w:val="16"/>
          <w:szCs w:val="16"/>
        </w:rPr>
        <w:t>D) II ve IV</w:t>
      </w:r>
      <w:r>
        <w:rPr>
          <w:rFonts w:ascii="Comic Sans MS" w:hAnsi="Comic Sans MS" w:cs="HelveticaTurk"/>
          <w:sz w:val="16"/>
          <w:szCs w:val="16"/>
        </w:rPr>
        <w:tab/>
        <w:t>E) III ve IV</w:t>
      </w:r>
    </w:p>
    <w:p w:rsidR="00490371" w:rsidRPr="00DB2427" w:rsidRDefault="00490371" w:rsidP="00971ECF">
      <w:pPr>
        <w:pStyle w:val="NormalWeb"/>
        <w:spacing w:before="0" w:beforeAutospacing="0" w:after="0" w:afterAutospacing="0" w:line="240" w:lineRule="atLeast"/>
        <w:rPr>
          <w:b/>
          <w:sz w:val="20"/>
          <w:szCs w:val="20"/>
        </w:rPr>
        <w:sectPr w:rsidR="00490371" w:rsidRPr="00DB2427" w:rsidSect="00E42860">
          <w:type w:val="continuous"/>
          <w:pgSz w:w="11906" w:h="16838"/>
          <w:pgMar w:top="360" w:right="566" w:bottom="180" w:left="540" w:header="708" w:footer="708" w:gutter="0"/>
          <w:cols w:num="2" w:sep="1" w:space="113"/>
          <w:docGrid w:linePitch="360"/>
        </w:sectPr>
      </w:pPr>
    </w:p>
    <w:p w:rsidR="00490371" w:rsidRPr="00526073" w:rsidRDefault="00490371" w:rsidP="00E6647A">
      <w:pPr>
        <w:rPr>
          <w:rFonts w:ascii="Arial Narrow" w:hAnsi="Arial Narrow"/>
          <w:b/>
          <w:sz w:val="20"/>
          <w:szCs w:val="20"/>
        </w:rPr>
      </w:pPr>
    </w:p>
    <w:p w:rsidR="00490371" w:rsidRPr="00526073" w:rsidRDefault="00490371" w:rsidP="00E6647A">
      <w:pPr>
        <w:rPr>
          <w:b/>
          <w:sz w:val="21"/>
          <w:szCs w:val="21"/>
        </w:rPr>
      </w:pPr>
      <w:r w:rsidRPr="00526073">
        <w:rPr>
          <w:b/>
          <w:sz w:val="22"/>
          <w:szCs w:val="22"/>
        </w:rPr>
        <w:t xml:space="preserve"> </w:t>
      </w:r>
      <w:r w:rsidRPr="00526073">
        <w:rPr>
          <w:b/>
          <w:sz w:val="21"/>
          <w:szCs w:val="21"/>
        </w:rPr>
        <w:t xml:space="preserve">Aşağıdaki metinde boş bırakılan yerleri uygun </w:t>
      </w:r>
      <w:r>
        <w:rPr>
          <w:b/>
          <w:sz w:val="21"/>
          <w:szCs w:val="21"/>
        </w:rPr>
        <w:t>kelimelerle tamamlayınız. (4</w:t>
      </w:r>
      <w:r w:rsidRPr="00526073">
        <w:rPr>
          <w:b/>
          <w:sz w:val="21"/>
          <w:szCs w:val="21"/>
        </w:rPr>
        <w:t>.5=</w:t>
      </w:r>
      <w:r>
        <w:rPr>
          <w:b/>
          <w:sz w:val="21"/>
          <w:szCs w:val="21"/>
        </w:rPr>
        <w:t>20</w:t>
      </w:r>
      <w:r w:rsidRPr="00526073">
        <w:rPr>
          <w:b/>
          <w:sz w:val="21"/>
          <w:szCs w:val="21"/>
        </w:rPr>
        <w:t xml:space="preserve"> puan)</w:t>
      </w:r>
    </w:p>
    <w:p w:rsidR="00490371" w:rsidRPr="006652CD" w:rsidRDefault="00490371" w:rsidP="006652CD">
      <w:pPr>
        <w:rPr>
          <w:sz w:val="21"/>
          <w:szCs w:val="21"/>
        </w:rPr>
      </w:pPr>
      <w:r w:rsidRPr="006652CD">
        <w:rPr>
          <w:b/>
          <w:sz w:val="21"/>
          <w:szCs w:val="21"/>
        </w:rPr>
        <w:t>a)</w:t>
      </w:r>
      <w:r>
        <w:rPr>
          <w:sz w:val="21"/>
          <w:szCs w:val="21"/>
        </w:rPr>
        <w:t xml:space="preserve"> </w:t>
      </w:r>
      <w:r w:rsidRPr="006652CD">
        <w:rPr>
          <w:sz w:val="21"/>
          <w:szCs w:val="21"/>
        </w:rPr>
        <w:t>0-14 yaş aralığındaki nüfusa……………………. Nüfus, 15-64 yaş aralığındaki nüfusa ise; ………………………… nüfus adı verilir.</w:t>
      </w:r>
    </w:p>
    <w:p w:rsidR="00490371" w:rsidRPr="00526073" w:rsidRDefault="00490371" w:rsidP="00E6647A">
      <w:pPr>
        <w:rPr>
          <w:sz w:val="21"/>
          <w:szCs w:val="21"/>
        </w:rPr>
      </w:pPr>
      <w:r w:rsidRPr="00526073">
        <w:rPr>
          <w:b/>
          <w:sz w:val="21"/>
          <w:szCs w:val="21"/>
        </w:rPr>
        <w:t>b)</w:t>
      </w:r>
      <w:r w:rsidRPr="00526073">
        <w:rPr>
          <w:sz w:val="21"/>
          <w:szCs w:val="21"/>
        </w:rPr>
        <w:t xml:space="preserve"> </w:t>
      </w:r>
      <w:r>
        <w:rPr>
          <w:sz w:val="21"/>
          <w:szCs w:val="21"/>
        </w:rPr>
        <w:t>Karadeniz iklim bölgesinde makilere benzeyen bitkilere………………………………………. adı verilir.</w:t>
      </w:r>
    </w:p>
    <w:p w:rsidR="00490371" w:rsidRPr="00526073" w:rsidRDefault="00490371" w:rsidP="00E6647A">
      <w:pPr>
        <w:rPr>
          <w:sz w:val="21"/>
          <w:szCs w:val="21"/>
        </w:rPr>
      </w:pPr>
      <w:r w:rsidRPr="00526073">
        <w:rPr>
          <w:b/>
          <w:sz w:val="21"/>
          <w:szCs w:val="21"/>
        </w:rPr>
        <w:t>c)</w:t>
      </w:r>
      <w:r w:rsidRPr="00526073">
        <w:rPr>
          <w:sz w:val="21"/>
          <w:szCs w:val="21"/>
        </w:rPr>
        <w:t xml:space="preserve"> </w:t>
      </w:r>
      <w:r>
        <w:rPr>
          <w:sz w:val="21"/>
          <w:szCs w:val="21"/>
        </w:rPr>
        <w:t>Gelişmiş ülkelerde …………………………….faaliyetlerde çalışan kişi sayısı………………………….faaliyetlerde çalışan kişi sayılarından fazladır.</w:t>
      </w:r>
    </w:p>
    <w:p w:rsidR="00490371" w:rsidRPr="00526073" w:rsidRDefault="00490371" w:rsidP="00E6647A">
      <w:pPr>
        <w:rPr>
          <w:sz w:val="21"/>
          <w:szCs w:val="21"/>
        </w:rPr>
      </w:pPr>
      <w:r w:rsidRPr="00526073">
        <w:rPr>
          <w:b/>
          <w:sz w:val="21"/>
          <w:szCs w:val="21"/>
        </w:rPr>
        <w:t>d)</w:t>
      </w:r>
      <w:r w:rsidRPr="00526073">
        <w:rPr>
          <w:sz w:val="21"/>
          <w:szCs w:val="21"/>
        </w:rPr>
        <w:t xml:space="preserve"> </w:t>
      </w:r>
      <w:r>
        <w:rPr>
          <w:sz w:val="21"/>
          <w:szCs w:val="21"/>
        </w:rPr>
        <w:t>Afrika’da kuraklık nedeniyle yapılan göç…………………………………………. göçüne örnektir.</w:t>
      </w:r>
    </w:p>
    <w:p w:rsidR="00490371" w:rsidRPr="00526073" w:rsidRDefault="00490371" w:rsidP="00E6647A">
      <w:pPr>
        <w:rPr>
          <w:sz w:val="21"/>
          <w:szCs w:val="21"/>
        </w:rPr>
      </w:pPr>
      <w:r w:rsidRPr="00526073">
        <w:rPr>
          <w:b/>
          <w:sz w:val="21"/>
          <w:szCs w:val="21"/>
        </w:rPr>
        <w:t>e)</w:t>
      </w:r>
      <w:r w:rsidRPr="00526073">
        <w:rPr>
          <w:sz w:val="21"/>
          <w:szCs w:val="21"/>
        </w:rPr>
        <w:t xml:space="preserve"> </w:t>
      </w:r>
      <w:r>
        <w:rPr>
          <w:sz w:val="21"/>
          <w:szCs w:val="21"/>
        </w:rPr>
        <w:t>20.yy. öncesinde nüfus sayımları ………………………. ve……………………………. belirlemek amacıyla yapılmıştır.</w:t>
      </w:r>
    </w:p>
    <w:p w:rsidR="00490371" w:rsidRDefault="00490371" w:rsidP="00E6647A">
      <w:pPr>
        <w:rPr>
          <w:b/>
          <w:sz w:val="21"/>
          <w:szCs w:val="21"/>
        </w:rPr>
      </w:pPr>
      <w:r w:rsidRPr="00526073">
        <w:rPr>
          <w:b/>
          <w:sz w:val="21"/>
          <w:szCs w:val="21"/>
        </w:rPr>
        <w:t xml:space="preserve">   Aşağıdaki cümleleri doğru (D) ve yanlış (Y) şeklinde değerlendiriniz. (10x1= 10 puan)</w:t>
      </w:r>
    </w:p>
    <w:p w:rsidR="00490371" w:rsidRDefault="00490371" w:rsidP="000E62F9">
      <w:pPr>
        <w:rPr>
          <w:sz w:val="21"/>
          <w:szCs w:val="21"/>
        </w:rPr>
      </w:pPr>
      <w:r w:rsidRPr="000E62F9">
        <w:rPr>
          <w:b/>
          <w:sz w:val="21"/>
          <w:szCs w:val="21"/>
        </w:rPr>
        <w:t>a)</w:t>
      </w:r>
      <w:r>
        <w:rPr>
          <w:b/>
          <w:sz w:val="21"/>
          <w:szCs w:val="21"/>
        </w:rPr>
        <w:t xml:space="preserve"> </w:t>
      </w:r>
      <w:r>
        <w:rPr>
          <w:sz w:val="21"/>
          <w:szCs w:val="21"/>
        </w:rPr>
        <w:t>(     )Türk ve Yunan nüfusu iki ülke arasında imzalanan Mondros Antlaşması ile nüfus yer değiştirmiştir.</w:t>
      </w:r>
      <w:r>
        <w:rPr>
          <w:sz w:val="21"/>
          <w:szCs w:val="21"/>
        </w:rPr>
        <w:tab/>
      </w:r>
    </w:p>
    <w:p w:rsidR="00490371" w:rsidRDefault="00490371" w:rsidP="000E62F9">
      <w:pPr>
        <w:rPr>
          <w:sz w:val="21"/>
          <w:szCs w:val="21"/>
        </w:rPr>
      </w:pPr>
      <w:r w:rsidRPr="000A0677">
        <w:rPr>
          <w:b/>
          <w:sz w:val="21"/>
          <w:szCs w:val="21"/>
        </w:rPr>
        <w:t xml:space="preserve">b) </w:t>
      </w:r>
      <w:r>
        <w:rPr>
          <w:sz w:val="21"/>
          <w:szCs w:val="21"/>
        </w:rPr>
        <w:t>(     )Dış satımda ham madde payı fazla olan bir ülkede hizmet sektörü gelişmiştir.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</w:p>
    <w:p w:rsidR="00490371" w:rsidRDefault="00490371" w:rsidP="000E62F9">
      <w:pPr>
        <w:rPr>
          <w:sz w:val="21"/>
          <w:szCs w:val="21"/>
        </w:rPr>
      </w:pPr>
      <w:r w:rsidRPr="000A0677">
        <w:rPr>
          <w:b/>
          <w:sz w:val="21"/>
          <w:szCs w:val="21"/>
        </w:rPr>
        <w:t xml:space="preserve">c)  </w:t>
      </w:r>
      <w:r>
        <w:rPr>
          <w:sz w:val="21"/>
          <w:szCs w:val="21"/>
        </w:rPr>
        <w:t>(     )Dünyada nüfus artış hızı en az olan kıta Afrika kıtasıdır.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</w:p>
    <w:p w:rsidR="00490371" w:rsidRDefault="00490371" w:rsidP="000E62F9">
      <w:pPr>
        <w:rPr>
          <w:sz w:val="21"/>
          <w:szCs w:val="21"/>
        </w:rPr>
      </w:pPr>
      <w:r>
        <w:rPr>
          <w:sz w:val="21"/>
          <w:szCs w:val="21"/>
        </w:rPr>
        <w:t>d)</w:t>
      </w:r>
      <w:r w:rsidRPr="00B354DA">
        <w:rPr>
          <w:sz w:val="21"/>
          <w:szCs w:val="21"/>
        </w:rPr>
        <w:t xml:space="preserve"> </w:t>
      </w:r>
      <w:r>
        <w:rPr>
          <w:sz w:val="21"/>
          <w:szCs w:val="21"/>
        </w:rPr>
        <w:t>(     ) Göç veren yerde erkek ve çocuk nüfusu artar.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</w:p>
    <w:p w:rsidR="00490371" w:rsidRDefault="00490371" w:rsidP="000E62F9">
      <w:pPr>
        <w:rPr>
          <w:sz w:val="21"/>
          <w:szCs w:val="21"/>
        </w:rPr>
      </w:pPr>
      <w:r>
        <w:rPr>
          <w:sz w:val="21"/>
          <w:szCs w:val="21"/>
        </w:rPr>
        <w:t>e)</w:t>
      </w:r>
      <w:r w:rsidRPr="00B354DA">
        <w:rPr>
          <w:sz w:val="21"/>
          <w:szCs w:val="21"/>
        </w:rPr>
        <w:t xml:space="preserve"> </w:t>
      </w:r>
      <w:r>
        <w:rPr>
          <w:sz w:val="21"/>
          <w:szCs w:val="21"/>
        </w:rPr>
        <w:t>(     ) Nüfus piramidi arı kovanı şeklinde ise yaşlı nüfus az olur.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</w:p>
    <w:p w:rsidR="00490371" w:rsidRDefault="00490371" w:rsidP="000E62F9">
      <w:pPr>
        <w:rPr>
          <w:sz w:val="21"/>
          <w:szCs w:val="21"/>
        </w:rPr>
      </w:pPr>
      <w:r>
        <w:rPr>
          <w:sz w:val="21"/>
          <w:szCs w:val="21"/>
        </w:rPr>
        <w:t>f) (     )Üretim ve imalat işleri birincil ekonomik faaliyet grubuna girer.</w:t>
      </w:r>
    </w:p>
    <w:p w:rsidR="00490371" w:rsidRDefault="00490371" w:rsidP="000E62F9">
      <w:pPr>
        <w:rPr>
          <w:sz w:val="21"/>
          <w:szCs w:val="21"/>
        </w:rPr>
      </w:pPr>
      <w:r>
        <w:rPr>
          <w:sz w:val="21"/>
          <w:szCs w:val="21"/>
        </w:rPr>
        <w:t>g)</w:t>
      </w:r>
      <w:r w:rsidRPr="00B354DA">
        <w:rPr>
          <w:sz w:val="21"/>
          <w:szCs w:val="21"/>
        </w:rPr>
        <w:t xml:space="preserve"> </w:t>
      </w:r>
      <w:r>
        <w:rPr>
          <w:sz w:val="21"/>
          <w:szCs w:val="21"/>
        </w:rPr>
        <w:t>(     ) Savan bitkisinin olduğu yerlerde kışları yağışlı geçer.</w:t>
      </w:r>
    </w:p>
    <w:p w:rsidR="00490371" w:rsidRDefault="00490371" w:rsidP="000E62F9">
      <w:pPr>
        <w:rPr>
          <w:sz w:val="21"/>
          <w:szCs w:val="21"/>
        </w:rPr>
      </w:pPr>
      <w:r>
        <w:rPr>
          <w:sz w:val="21"/>
          <w:szCs w:val="21"/>
        </w:rPr>
        <w:t>h)</w:t>
      </w:r>
      <w:r w:rsidRPr="00B354DA">
        <w:rPr>
          <w:sz w:val="21"/>
          <w:szCs w:val="21"/>
        </w:rPr>
        <w:t xml:space="preserve"> </w:t>
      </w:r>
      <w:r>
        <w:rPr>
          <w:sz w:val="21"/>
          <w:szCs w:val="21"/>
        </w:rPr>
        <w:t>(     ) Doğal kaynakların dengeli dağılması göçlere yol açar.</w:t>
      </w:r>
    </w:p>
    <w:p w:rsidR="00490371" w:rsidRDefault="00490371" w:rsidP="000E62F9">
      <w:pPr>
        <w:rPr>
          <w:sz w:val="21"/>
          <w:szCs w:val="21"/>
        </w:rPr>
      </w:pPr>
      <w:r>
        <w:rPr>
          <w:sz w:val="21"/>
          <w:szCs w:val="21"/>
        </w:rPr>
        <w:t>ı) (     )Yeryüzünde bitkilerin dağılışı dengeli bir dağılım göstermez.</w:t>
      </w:r>
    </w:p>
    <w:p w:rsidR="00490371" w:rsidRDefault="00490371" w:rsidP="000E62F9">
      <w:pPr>
        <w:rPr>
          <w:sz w:val="21"/>
          <w:szCs w:val="21"/>
        </w:rPr>
      </w:pPr>
      <w:r>
        <w:rPr>
          <w:sz w:val="21"/>
          <w:szCs w:val="21"/>
        </w:rPr>
        <w:t>i)</w:t>
      </w:r>
      <w:r w:rsidRPr="00B354DA">
        <w:rPr>
          <w:sz w:val="21"/>
          <w:szCs w:val="21"/>
        </w:rPr>
        <w:t xml:space="preserve"> </w:t>
      </w:r>
      <w:r>
        <w:rPr>
          <w:sz w:val="21"/>
          <w:szCs w:val="21"/>
        </w:rPr>
        <w:t>(     ) Hızlı nüfus artış hızı ekonomik faaliyetlerin azalmasına yol açar.</w:t>
      </w:r>
    </w:p>
    <w:p w:rsidR="00490371" w:rsidRPr="00A51445" w:rsidRDefault="00490371" w:rsidP="000E62F9">
      <w:pPr>
        <w:rPr>
          <w:b/>
          <w:sz w:val="21"/>
          <w:szCs w:val="21"/>
        </w:rPr>
      </w:pPr>
      <w:r w:rsidRPr="00A51445">
        <w:rPr>
          <w:b/>
          <w:sz w:val="21"/>
          <w:szCs w:val="21"/>
        </w:rPr>
        <w:t>Aşağıdaki olayların hangi zamana ait olduğunu gereken yere işaretleyiniz. ( 5.1=5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27"/>
        <w:gridCol w:w="1843"/>
        <w:gridCol w:w="1559"/>
        <w:gridCol w:w="1417"/>
        <w:gridCol w:w="1634"/>
      </w:tblGrid>
      <w:tr w:rsidR="00490371" w:rsidTr="00225D4B">
        <w:trPr>
          <w:trHeight w:val="259"/>
        </w:trPr>
        <w:tc>
          <w:tcPr>
            <w:tcW w:w="3227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  <w:r w:rsidRPr="00225D4B">
              <w:rPr>
                <w:sz w:val="21"/>
                <w:szCs w:val="21"/>
              </w:rPr>
              <w:t>OLAYLAR</w:t>
            </w:r>
          </w:p>
        </w:tc>
        <w:tc>
          <w:tcPr>
            <w:tcW w:w="1843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  <w:r w:rsidRPr="00225D4B">
              <w:rPr>
                <w:sz w:val="21"/>
                <w:szCs w:val="21"/>
              </w:rPr>
              <w:t>PALEOLİTİK</w:t>
            </w:r>
          </w:p>
        </w:tc>
        <w:tc>
          <w:tcPr>
            <w:tcW w:w="1559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  <w:r w:rsidRPr="00225D4B">
              <w:rPr>
                <w:sz w:val="21"/>
                <w:szCs w:val="21"/>
              </w:rPr>
              <w:t>MEZOLİTİK</w:t>
            </w:r>
          </w:p>
        </w:tc>
        <w:tc>
          <w:tcPr>
            <w:tcW w:w="1417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  <w:r w:rsidRPr="00225D4B">
              <w:rPr>
                <w:sz w:val="21"/>
                <w:szCs w:val="21"/>
              </w:rPr>
              <w:t>NEOLİTİK</w:t>
            </w:r>
          </w:p>
        </w:tc>
        <w:tc>
          <w:tcPr>
            <w:tcW w:w="1634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  <w:r w:rsidRPr="00225D4B">
              <w:rPr>
                <w:sz w:val="21"/>
                <w:szCs w:val="21"/>
              </w:rPr>
              <w:t>KALKOLİTİK</w:t>
            </w:r>
          </w:p>
        </w:tc>
      </w:tr>
      <w:tr w:rsidR="00490371" w:rsidTr="00225D4B">
        <w:trPr>
          <w:trHeight w:val="259"/>
        </w:trPr>
        <w:tc>
          <w:tcPr>
            <w:tcW w:w="3227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  <w:r w:rsidRPr="00225D4B">
              <w:rPr>
                <w:sz w:val="21"/>
                <w:szCs w:val="21"/>
              </w:rPr>
              <w:t>Devlet kavramının ortaya çıkması</w:t>
            </w:r>
          </w:p>
        </w:tc>
        <w:tc>
          <w:tcPr>
            <w:tcW w:w="1843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</w:p>
        </w:tc>
        <w:tc>
          <w:tcPr>
            <w:tcW w:w="1634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</w:p>
        </w:tc>
      </w:tr>
      <w:tr w:rsidR="00490371" w:rsidTr="00225D4B">
        <w:trPr>
          <w:trHeight w:val="259"/>
        </w:trPr>
        <w:tc>
          <w:tcPr>
            <w:tcW w:w="3227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  <w:r w:rsidRPr="00225D4B">
              <w:rPr>
                <w:sz w:val="21"/>
                <w:szCs w:val="21"/>
              </w:rPr>
              <w:t>Ticaret kavramının ortaya çıkması</w:t>
            </w:r>
          </w:p>
        </w:tc>
        <w:tc>
          <w:tcPr>
            <w:tcW w:w="1843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</w:p>
        </w:tc>
        <w:tc>
          <w:tcPr>
            <w:tcW w:w="1634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</w:p>
        </w:tc>
      </w:tr>
      <w:tr w:rsidR="00490371" w:rsidTr="00225D4B">
        <w:trPr>
          <w:trHeight w:val="259"/>
        </w:trPr>
        <w:tc>
          <w:tcPr>
            <w:tcW w:w="3227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  <w:r w:rsidRPr="00225D4B">
              <w:rPr>
                <w:sz w:val="21"/>
                <w:szCs w:val="21"/>
              </w:rPr>
              <w:t>Meslek gruplarının ortaya çıkması</w:t>
            </w:r>
          </w:p>
        </w:tc>
        <w:tc>
          <w:tcPr>
            <w:tcW w:w="1843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</w:p>
        </w:tc>
        <w:tc>
          <w:tcPr>
            <w:tcW w:w="1634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</w:p>
        </w:tc>
      </w:tr>
      <w:tr w:rsidR="00490371" w:rsidTr="00225D4B">
        <w:trPr>
          <w:trHeight w:val="243"/>
        </w:trPr>
        <w:tc>
          <w:tcPr>
            <w:tcW w:w="3227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  <w:r w:rsidRPr="00225D4B">
              <w:rPr>
                <w:sz w:val="21"/>
                <w:szCs w:val="21"/>
              </w:rPr>
              <w:t>Tarımın ilk kez başlaması</w:t>
            </w:r>
          </w:p>
        </w:tc>
        <w:tc>
          <w:tcPr>
            <w:tcW w:w="1843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</w:p>
        </w:tc>
        <w:tc>
          <w:tcPr>
            <w:tcW w:w="1634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</w:p>
        </w:tc>
      </w:tr>
      <w:tr w:rsidR="00490371" w:rsidTr="00225D4B">
        <w:trPr>
          <w:trHeight w:val="259"/>
        </w:trPr>
        <w:tc>
          <w:tcPr>
            <w:tcW w:w="3227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  <w:r w:rsidRPr="00225D4B">
              <w:rPr>
                <w:sz w:val="21"/>
                <w:szCs w:val="21"/>
              </w:rPr>
              <w:t>Madenlerin işlenmesi</w:t>
            </w:r>
          </w:p>
        </w:tc>
        <w:tc>
          <w:tcPr>
            <w:tcW w:w="1843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</w:p>
        </w:tc>
        <w:tc>
          <w:tcPr>
            <w:tcW w:w="1634" w:type="dxa"/>
          </w:tcPr>
          <w:p w:rsidR="00490371" w:rsidRPr="00225D4B" w:rsidRDefault="00490371" w:rsidP="000E62F9">
            <w:pPr>
              <w:rPr>
                <w:sz w:val="21"/>
                <w:szCs w:val="21"/>
              </w:rPr>
            </w:pPr>
          </w:p>
        </w:tc>
      </w:tr>
    </w:tbl>
    <w:p w:rsidR="00490371" w:rsidRDefault="00490371" w:rsidP="000E62F9">
      <w:pPr>
        <w:rPr>
          <w:sz w:val="21"/>
          <w:szCs w:val="21"/>
        </w:rPr>
      </w:pPr>
    </w:p>
    <w:p w:rsidR="00490371" w:rsidRPr="000A0677" w:rsidRDefault="00490371" w:rsidP="000E62F9">
      <w:pPr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:rsidR="00490371" w:rsidRPr="00886BD0" w:rsidRDefault="00490371" w:rsidP="00886BD0">
      <w:pPr>
        <w:shd w:val="clear" w:color="auto" w:fill="FFFFFF"/>
        <w:spacing w:line="240" w:lineRule="atLeast"/>
        <w:ind w:right="142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</w:t>
      </w:r>
    </w:p>
    <w:p w:rsidR="00490371" w:rsidRDefault="00490371" w:rsidP="00E6647A">
      <w:pPr>
        <w:rPr>
          <w:rFonts w:ascii="Arial Narrow" w:hAnsi="Arial Narrow" w:cs="Arial"/>
          <w:b/>
          <w:sz w:val="20"/>
          <w:szCs w:val="20"/>
        </w:rPr>
      </w:pPr>
    </w:p>
    <w:p w:rsidR="00490371" w:rsidRPr="007C758D" w:rsidRDefault="00490371" w:rsidP="00E6647A">
      <w:pPr>
        <w:ind w:firstLine="708"/>
        <w:rPr>
          <w:b/>
          <w:sz w:val="22"/>
          <w:szCs w:val="22"/>
        </w:rPr>
      </w:pPr>
      <w:r w:rsidRPr="007C758D">
        <w:rPr>
          <w:b/>
          <w:sz w:val="22"/>
          <w:szCs w:val="22"/>
        </w:rPr>
        <w:t xml:space="preserve">Aşağıdaki soruları cevaplayınız. </w:t>
      </w:r>
    </w:p>
    <w:p w:rsidR="00490371" w:rsidRDefault="00490371" w:rsidP="00E6647A">
      <w:pPr>
        <w:pStyle w:val="ListParagraph"/>
        <w:numPr>
          <w:ilvl w:val="0"/>
          <w:numId w:val="9"/>
        </w:numPr>
      </w:pPr>
      <w:r>
        <w:t>Birincil ekonomik faaliyet gruplarının özelliklerini yazarak örnek veriniz?</w:t>
      </w:r>
      <w:r w:rsidRPr="00B70ED4">
        <w:rPr>
          <w:b/>
          <w:sz w:val="22"/>
          <w:szCs w:val="22"/>
        </w:rPr>
        <w:t xml:space="preserve"> </w:t>
      </w:r>
      <w:r w:rsidRPr="007C758D">
        <w:rPr>
          <w:b/>
          <w:sz w:val="22"/>
          <w:szCs w:val="22"/>
        </w:rPr>
        <w:t>(10 puan )</w:t>
      </w:r>
    </w:p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>
      <w:pPr>
        <w:pStyle w:val="ListParagraph"/>
        <w:numPr>
          <w:ilvl w:val="0"/>
          <w:numId w:val="9"/>
        </w:numPr>
      </w:pPr>
      <w:r>
        <w:t>Savan, Bozkır,Maki ve Garig kavramlarını açıklayınız?</w:t>
      </w:r>
      <w:r w:rsidRPr="00B70ED4">
        <w:rPr>
          <w:b/>
          <w:sz w:val="22"/>
          <w:szCs w:val="22"/>
        </w:rPr>
        <w:t xml:space="preserve"> </w:t>
      </w:r>
      <w:r w:rsidRPr="007C758D">
        <w:rPr>
          <w:b/>
          <w:sz w:val="22"/>
          <w:szCs w:val="22"/>
        </w:rPr>
        <w:t>(10 puan )</w:t>
      </w:r>
    </w:p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>
      <w:pPr>
        <w:pStyle w:val="ListParagraph"/>
        <w:numPr>
          <w:ilvl w:val="0"/>
          <w:numId w:val="9"/>
        </w:numPr>
      </w:pPr>
      <w:r>
        <w:t>Gelişmekte olan  ülkelere ait nüfus piramidini çizerek genel özelliklerini yazınız?</w:t>
      </w:r>
      <w:r w:rsidRPr="00B70ED4">
        <w:rPr>
          <w:b/>
          <w:sz w:val="22"/>
          <w:szCs w:val="22"/>
        </w:rPr>
        <w:t xml:space="preserve"> </w:t>
      </w:r>
      <w:r w:rsidRPr="007C758D">
        <w:rPr>
          <w:b/>
          <w:sz w:val="22"/>
          <w:szCs w:val="22"/>
        </w:rPr>
        <w:t>(10 puan )</w:t>
      </w:r>
    </w:p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>
      <w:pPr>
        <w:pStyle w:val="ListParagraph"/>
        <w:numPr>
          <w:ilvl w:val="0"/>
          <w:numId w:val="9"/>
        </w:numPr>
      </w:pPr>
      <w:r>
        <w:t>Kırsal kesimlerden şehirlere olan göçü engellemek için alınması gereken tedbirlerden dört madde yazınız?</w:t>
      </w:r>
      <w:r w:rsidRPr="00B70ED4">
        <w:rPr>
          <w:b/>
          <w:sz w:val="22"/>
          <w:szCs w:val="22"/>
        </w:rPr>
        <w:t xml:space="preserve"> </w:t>
      </w:r>
      <w:r w:rsidRPr="007C758D">
        <w:rPr>
          <w:b/>
          <w:sz w:val="22"/>
          <w:szCs w:val="22"/>
        </w:rPr>
        <w:t>(10 puan )</w:t>
      </w:r>
    </w:p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/>
    <w:p w:rsidR="00490371" w:rsidRDefault="00490371" w:rsidP="00E6647A">
      <w:pPr>
        <w:jc w:val="right"/>
        <w:rPr>
          <w:rFonts w:ascii="Arial Narrow" w:hAnsi="Arial Narrow" w:cs="Arial"/>
          <w:b/>
          <w:sz w:val="20"/>
          <w:szCs w:val="20"/>
        </w:rPr>
      </w:pPr>
    </w:p>
    <w:p w:rsidR="00490371" w:rsidRPr="00E20EFC" w:rsidRDefault="00490371" w:rsidP="00E6647A">
      <w:pPr>
        <w:rPr>
          <w:rFonts w:ascii="Sylfaen" w:hAnsi="Sylfaen"/>
          <w:sz w:val="22"/>
          <w:szCs w:val="22"/>
        </w:rPr>
      </w:pPr>
      <w:r>
        <w:rPr>
          <w:b/>
        </w:rPr>
        <w:t xml:space="preserve">       </w:t>
      </w:r>
      <w:r w:rsidRPr="00EB6AC1">
        <w:rPr>
          <w:b/>
        </w:rPr>
        <w:t xml:space="preserve"> 5.</w:t>
      </w:r>
      <w:r w:rsidRPr="00EB6AC1">
        <w:rPr>
          <w:rFonts w:ascii="Arial Narrow" w:hAnsi="Arial Narrow" w:cs="Arial"/>
          <w:b/>
          <w:sz w:val="20"/>
          <w:szCs w:val="20"/>
        </w:rPr>
        <w:t xml:space="preserve"> </w:t>
      </w:r>
      <w:r>
        <w:rPr>
          <w:rFonts w:ascii="Sylfaen" w:hAnsi="Sylfaen"/>
          <w:sz w:val="22"/>
          <w:szCs w:val="22"/>
        </w:rPr>
        <w:t xml:space="preserve">Modern nüfus sayımlarının belli başlı amaçlarını yazınız? </w:t>
      </w:r>
      <w:r w:rsidRPr="00A51445">
        <w:rPr>
          <w:rFonts w:ascii="Sylfaen" w:hAnsi="Sylfaen"/>
          <w:b/>
          <w:sz w:val="22"/>
          <w:szCs w:val="22"/>
        </w:rPr>
        <w:t>( 10puan)</w:t>
      </w:r>
    </w:p>
    <w:p w:rsidR="00490371" w:rsidRDefault="00490371" w:rsidP="00E6647A">
      <w:pPr>
        <w:rPr>
          <w:rFonts w:ascii="Arial Narrow" w:hAnsi="Arial Narrow"/>
          <w:b/>
          <w:sz w:val="20"/>
          <w:szCs w:val="20"/>
        </w:rPr>
      </w:pPr>
    </w:p>
    <w:p w:rsidR="00490371" w:rsidRDefault="00490371" w:rsidP="00E6647A">
      <w:pPr>
        <w:rPr>
          <w:rFonts w:ascii="Arial Narrow" w:hAnsi="Arial Narrow"/>
          <w:b/>
          <w:sz w:val="20"/>
          <w:szCs w:val="20"/>
        </w:rPr>
      </w:pPr>
    </w:p>
    <w:p w:rsidR="00490371" w:rsidRDefault="00490371" w:rsidP="00E6647A">
      <w:pPr>
        <w:rPr>
          <w:rFonts w:ascii="Arial Narrow" w:hAnsi="Arial Narrow"/>
          <w:b/>
          <w:sz w:val="20"/>
          <w:szCs w:val="20"/>
        </w:rPr>
      </w:pPr>
    </w:p>
    <w:p w:rsidR="00490371" w:rsidRDefault="00490371" w:rsidP="00E6647A">
      <w:pPr>
        <w:rPr>
          <w:rFonts w:ascii="Arial Narrow" w:hAnsi="Arial Narrow"/>
          <w:b/>
          <w:sz w:val="20"/>
          <w:szCs w:val="20"/>
        </w:rPr>
      </w:pPr>
    </w:p>
    <w:p w:rsidR="00490371" w:rsidRDefault="00490371" w:rsidP="00E6647A">
      <w:pPr>
        <w:rPr>
          <w:rFonts w:ascii="Arial Narrow" w:hAnsi="Arial Narrow"/>
          <w:b/>
          <w:sz w:val="20"/>
          <w:szCs w:val="20"/>
        </w:rPr>
      </w:pPr>
    </w:p>
    <w:p w:rsidR="00490371" w:rsidRDefault="00490371" w:rsidP="00E6647A">
      <w:pPr>
        <w:rPr>
          <w:rFonts w:ascii="Arial Narrow" w:hAnsi="Arial Narrow"/>
          <w:b/>
          <w:sz w:val="20"/>
          <w:szCs w:val="20"/>
        </w:rPr>
      </w:pPr>
    </w:p>
    <w:p w:rsidR="00490371" w:rsidRDefault="00490371" w:rsidP="00E6647A">
      <w:pPr>
        <w:rPr>
          <w:rFonts w:ascii="Arial Narrow" w:hAnsi="Arial Narrow"/>
          <w:b/>
          <w:sz w:val="20"/>
          <w:szCs w:val="20"/>
        </w:rPr>
      </w:pPr>
    </w:p>
    <w:p w:rsidR="00490371" w:rsidRDefault="00490371" w:rsidP="00B70ED4">
      <w:pPr>
        <w:ind w:left="5664" w:firstLine="708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SINAV SÜRESİ BİR DERS SAATİDİR.</w:t>
      </w:r>
    </w:p>
    <w:p w:rsidR="00490371" w:rsidRDefault="00490371" w:rsidP="00E6647A"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  <w:t xml:space="preserve">        </w:t>
      </w:r>
      <w:r w:rsidRPr="00B70ED4">
        <w:t>Başarılar Dilerim.</w:t>
      </w:r>
    </w:p>
    <w:p w:rsidR="00490371" w:rsidRDefault="00490371" w:rsidP="00FB4D0B">
      <w:pPr>
        <w:ind w:left="6372"/>
      </w:pPr>
      <w:r>
        <w:t xml:space="preserve">     İbrahim ULUDAĞ</w:t>
      </w:r>
    </w:p>
    <w:p w:rsidR="00490371" w:rsidRDefault="00490371" w:rsidP="00FB4D0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www.sorubak.com</w:t>
      </w:r>
    </w:p>
    <w:p w:rsidR="00490371" w:rsidRDefault="00490371" w:rsidP="00FC56DB"/>
    <w:p w:rsidR="00490371" w:rsidRPr="00FC56DB" w:rsidRDefault="00490371" w:rsidP="00FB4D0B">
      <w:pPr>
        <w:tabs>
          <w:tab w:val="left" w:pos="4410"/>
        </w:tabs>
        <w:sectPr w:rsidR="00490371" w:rsidRPr="00FC56DB" w:rsidSect="00E42860">
          <w:type w:val="continuous"/>
          <w:pgSz w:w="11906" w:h="16838"/>
          <w:pgMar w:top="360" w:right="566" w:bottom="180" w:left="540" w:header="708" w:footer="708" w:gutter="0"/>
          <w:cols w:space="708"/>
          <w:docGrid w:linePitch="360"/>
        </w:sectPr>
      </w:pPr>
      <w:r>
        <w:tab/>
      </w:r>
    </w:p>
    <w:p w:rsidR="00490371" w:rsidRDefault="00490371" w:rsidP="00FB4D0B"/>
    <w:sectPr w:rsidR="00490371" w:rsidSect="003976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371" w:rsidRDefault="00490371" w:rsidP="004673AD">
      <w:r>
        <w:separator/>
      </w:r>
    </w:p>
  </w:endnote>
  <w:endnote w:type="continuationSeparator" w:id="0">
    <w:p w:rsidR="00490371" w:rsidRDefault="00490371" w:rsidP="00467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HelveticaTurkB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ur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371" w:rsidRDefault="00490371" w:rsidP="004673AD">
      <w:r>
        <w:separator/>
      </w:r>
    </w:p>
  </w:footnote>
  <w:footnote w:type="continuationSeparator" w:id="0">
    <w:p w:rsidR="00490371" w:rsidRDefault="00490371" w:rsidP="004673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F5FF1"/>
    <w:multiLevelType w:val="hybridMultilevel"/>
    <w:tmpl w:val="506E0EE0"/>
    <w:lvl w:ilvl="0" w:tplc="16A06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8B3E30"/>
    <w:multiLevelType w:val="hybridMultilevel"/>
    <w:tmpl w:val="F7261C76"/>
    <w:lvl w:ilvl="0" w:tplc="9F1213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FC00490"/>
    <w:multiLevelType w:val="hybridMultilevel"/>
    <w:tmpl w:val="CB16876E"/>
    <w:lvl w:ilvl="0" w:tplc="477A7FC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B62536"/>
    <w:multiLevelType w:val="hybridMultilevel"/>
    <w:tmpl w:val="810AE6D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387075"/>
    <w:multiLevelType w:val="hybridMultilevel"/>
    <w:tmpl w:val="2822FC9C"/>
    <w:lvl w:ilvl="0" w:tplc="E6A4E20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657302"/>
    <w:multiLevelType w:val="hybridMultilevel"/>
    <w:tmpl w:val="2934125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8610439"/>
    <w:multiLevelType w:val="hybridMultilevel"/>
    <w:tmpl w:val="65BC60F6"/>
    <w:lvl w:ilvl="0" w:tplc="48C2C2F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97F3EF8"/>
    <w:multiLevelType w:val="hybridMultilevel"/>
    <w:tmpl w:val="B238AC00"/>
    <w:lvl w:ilvl="0" w:tplc="28861F8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49177B1"/>
    <w:multiLevelType w:val="hybridMultilevel"/>
    <w:tmpl w:val="1F7E7C4C"/>
    <w:lvl w:ilvl="0" w:tplc="DF484C9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E680A26"/>
    <w:multiLevelType w:val="hybridMultilevel"/>
    <w:tmpl w:val="1AE4175C"/>
    <w:lvl w:ilvl="0" w:tplc="AE346BC6">
      <w:start w:val="4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0A8501E"/>
    <w:multiLevelType w:val="hybridMultilevel"/>
    <w:tmpl w:val="77903D2C"/>
    <w:lvl w:ilvl="0" w:tplc="795C533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0A97176"/>
    <w:multiLevelType w:val="hybridMultilevel"/>
    <w:tmpl w:val="2668D03A"/>
    <w:lvl w:ilvl="0" w:tplc="938622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23D00B2"/>
    <w:multiLevelType w:val="hybridMultilevel"/>
    <w:tmpl w:val="506E0EE0"/>
    <w:lvl w:ilvl="0" w:tplc="16A06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85C4C56"/>
    <w:multiLevelType w:val="hybridMultilevel"/>
    <w:tmpl w:val="B4384E50"/>
    <w:lvl w:ilvl="0" w:tplc="A6A6DA2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8EC6288"/>
    <w:multiLevelType w:val="hybridMultilevel"/>
    <w:tmpl w:val="7C60D726"/>
    <w:lvl w:ilvl="0" w:tplc="20B646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AE09F8"/>
    <w:multiLevelType w:val="hybridMultilevel"/>
    <w:tmpl w:val="880A7292"/>
    <w:lvl w:ilvl="0" w:tplc="CD12B3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30A19E4"/>
    <w:multiLevelType w:val="hybridMultilevel"/>
    <w:tmpl w:val="D0B669F4"/>
    <w:lvl w:ilvl="0" w:tplc="751AD0B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67818D2"/>
    <w:multiLevelType w:val="hybridMultilevel"/>
    <w:tmpl w:val="F23C69F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8082293"/>
    <w:multiLevelType w:val="hybridMultilevel"/>
    <w:tmpl w:val="269CAEC0"/>
    <w:lvl w:ilvl="0" w:tplc="4404CC5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F3C79F7"/>
    <w:multiLevelType w:val="hybridMultilevel"/>
    <w:tmpl w:val="383CB422"/>
    <w:lvl w:ilvl="0" w:tplc="0DF6DA2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7F576F96"/>
    <w:multiLevelType w:val="hybridMultilevel"/>
    <w:tmpl w:val="576A0B2C"/>
    <w:lvl w:ilvl="0" w:tplc="71F8A6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7"/>
  </w:num>
  <w:num w:numId="5">
    <w:abstractNumId w:val="19"/>
  </w:num>
  <w:num w:numId="6">
    <w:abstractNumId w:val="1"/>
  </w:num>
  <w:num w:numId="7">
    <w:abstractNumId w:val="7"/>
  </w:num>
  <w:num w:numId="8">
    <w:abstractNumId w:val="11"/>
  </w:num>
  <w:num w:numId="9">
    <w:abstractNumId w:val="5"/>
  </w:num>
  <w:num w:numId="10">
    <w:abstractNumId w:val="0"/>
  </w:num>
  <w:num w:numId="11">
    <w:abstractNumId w:val="9"/>
  </w:num>
  <w:num w:numId="12">
    <w:abstractNumId w:val="15"/>
  </w:num>
  <w:num w:numId="13">
    <w:abstractNumId w:val="16"/>
  </w:num>
  <w:num w:numId="14">
    <w:abstractNumId w:val="14"/>
  </w:num>
  <w:num w:numId="15">
    <w:abstractNumId w:val="20"/>
  </w:num>
  <w:num w:numId="16">
    <w:abstractNumId w:val="4"/>
  </w:num>
  <w:num w:numId="17">
    <w:abstractNumId w:val="10"/>
  </w:num>
  <w:num w:numId="18">
    <w:abstractNumId w:val="6"/>
  </w:num>
  <w:num w:numId="19">
    <w:abstractNumId w:val="13"/>
  </w:num>
  <w:num w:numId="20">
    <w:abstractNumId w:val="2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26E8"/>
    <w:rsid w:val="00003344"/>
    <w:rsid w:val="00020A28"/>
    <w:rsid w:val="00097EB3"/>
    <w:rsid w:val="000A0677"/>
    <w:rsid w:val="000A082B"/>
    <w:rsid w:val="000E62F9"/>
    <w:rsid w:val="000F5725"/>
    <w:rsid w:val="00105D09"/>
    <w:rsid w:val="00107A0B"/>
    <w:rsid w:val="0011620D"/>
    <w:rsid w:val="00132273"/>
    <w:rsid w:val="00165CA4"/>
    <w:rsid w:val="00177FBC"/>
    <w:rsid w:val="001C5023"/>
    <w:rsid w:val="002041FC"/>
    <w:rsid w:val="00204A2F"/>
    <w:rsid w:val="00225D4B"/>
    <w:rsid w:val="002327B8"/>
    <w:rsid w:val="0023747F"/>
    <w:rsid w:val="002436D5"/>
    <w:rsid w:val="00270F1B"/>
    <w:rsid w:val="00283A4B"/>
    <w:rsid w:val="002940E7"/>
    <w:rsid w:val="002C7FD5"/>
    <w:rsid w:val="002E5EFD"/>
    <w:rsid w:val="00310009"/>
    <w:rsid w:val="00352513"/>
    <w:rsid w:val="00397675"/>
    <w:rsid w:val="003A5241"/>
    <w:rsid w:val="003A5FE2"/>
    <w:rsid w:val="003A7BAF"/>
    <w:rsid w:val="003B39BD"/>
    <w:rsid w:val="003D4DC4"/>
    <w:rsid w:val="003E6163"/>
    <w:rsid w:val="00413E7D"/>
    <w:rsid w:val="00417CEE"/>
    <w:rsid w:val="004253F8"/>
    <w:rsid w:val="00452F0F"/>
    <w:rsid w:val="004673AD"/>
    <w:rsid w:val="00490371"/>
    <w:rsid w:val="004A3440"/>
    <w:rsid w:val="004D21B5"/>
    <w:rsid w:val="004F33F7"/>
    <w:rsid w:val="004F4460"/>
    <w:rsid w:val="00505EC7"/>
    <w:rsid w:val="005244C1"/>
    <w:rsid w:val="00526073"/>
    <w:rsid w:val="005265F5"/>
    <w:rsid w:val="00550D1E"/>
    <w:rsid w:val="00552BB8"/>
    <w:rsid w:val="005A0AC5"/>
    <w:rsid w:val="005C70A8"/>
    <w:rsid w:val="006652CD"/>
    <w:rsid w:val="006765E7"/>
    <w:rsid w:val="0067711D"/>
    <w:rsid w:val="00677C39"/>
    <w:rsid w:val="006A5F7A"/>
    <w:rsid w:val="006C7A95"/>
    <w:rsid w:val="006D6341"/>
    <w:rsid w:val="006E3274"/>
    <w:rsid w:val="006F3B94"/>
    <w:rsid w:val="006F4E29"/>
    <w:rsid w:val="0070069F"/>
    <w:rsid w:val="007019E7"/>
    <w:rsid w:val="00796B2D"/>
    <w:rsid w:val="007A05E9"/>
    <w:rsid w:val="007B0AEB"/>
    <w:rsid w:val="007B521B"/>
    <w:rsid w:val="007C527A"/>
    <w:rsid w:val="007C758D"/>
    <w:rsid w:val="007F488D"/>
    <w:rsid w:val="00842177"/>
    <w:rsid w:val="00852E54"/>
    <w:rsid w:val="00870AEC"/>
    <w:rsid w:val="00886BD0"/>
    <w:rsid w:val="00892112"/>
    <w:rsid w:val="008A1C20"/>
    <w:rsid w:val="008A54E5"/>
    <w:rsid w:val="008F635E"/>
    <w:rsid w:val="00906CB0"/>
    <w:rsid w:val="0091497D"/>
    <w:rsid w:val="00965771"/>
    <w:rsid w:val="00971ECF"/>
    <w:rsid w:val="00975668"/>
    <w:rsid w:val="009760E0"/>
    <w:rsid w:val="009826E8"/>
    <w:rsid w:val="00984A15"/>
    <w:rsid w:val="00995765"/>
    <w:rsid w:val="00996636"/>
    <w:rsid w:val="009A2252"/>
    <w:rsid w:val="009A6F9C"/>
    <w:rsid w:val="009C237E"/>
    <w:rsid w:val="00A06E7C"/>
    <w:rsid w:val="00A30581"/>
    <w:rsid w:val="00A46401"/>
    <w:rsid w:val="00A51445"/>
    <w:rsid w:val="00A51CBC"/>
    <w:rsid w:val="00A75FE8"/>
    <w:rsid w:val="00AA18C0"/>
    <w:rsid w:val="00AB3681"/>
    <w:rsid w:val="00AC2A2B"/>
    <w:rsid w:val="00AD03E4"/>
    <w:rsid w:val="00B02FA4"/>
    <w:rsid w:val="00B07C7B"/>
    <w:rsid w:val="00B10156"/>
    <w:rsid w:val="00B13EB5"/>
    <w:rsid w:val="00B354DA"/>
    <w:rsid w:val="00B70ED4"/>
    <w:rsid w:val="00B87930"/>
    <w:rsid w:val="00BE7002"/>
    <w:rsid w:val="00C15CE9"/>
    <w:rsid w:val="00C174F5"/>
    <w:rsid w:val="00C33C13"/>
    <w:rsid w:val="00C704BB"/>
    <w:rsid w:val="00C717B5"/>
    <w:rsid w:val="00C80D76"/>
    <w:rsid w:val="00CD15D0"/>
    <w:rsid w:val="00D2165E"/>
    <w:rsid w:val="00D2312B"/>
    <w:rsid w:val="00D24E16"/>
    <w:rsid w:val="00D31BB5"/>
    <w:rsid w:val="00D50CBE"/>
    <w:rsid w:val="00D74B58"/>
    <w:rsid w:val="00DB2427"/>
    <w:rsid w:val="00DB60E0"/>
    <w:rsid w:val="00DF778C"/>
    <w:rsid w:val="00E20EFC"/>
    <w:rsid w:val="00E32A6D"/>
    <w:rsid w:val="00E37AFF"/>
    <w:rsid w:val="00E42860"/>
    <w:rsid w:val="00E62A6D"/>
    <w:rsid w:val="00E6417D"/>
    <w:rsid w:val="00E6647A"/>
    <w:rsid w:val="00E707AC"/>
    <w:rsid w:val="00EB6AC1"/>
    <w:rsid w:val="00ED4448"/>
    <w:rsid w:val="00EF72E3"/>
    <w:rsid w:val="00EF77C1"/>
    <w:rsid w:val="00F14B49"/>
    <w:rsid w:val="00F17B76"/>
    <w:rsid w:val="00F56846"/>
    <w:rsid w:val="00F56B4C"/>
    <w:rsid w:val="00F60537"/>
    <w:rsid w:val="00F83B0B"/>
    <w:rsid w:val="00F879A9"/>
    <w:rsid w:val="00FB4D0B"/>
    <w:rsid w:val="00FC0D7A"/>
    <w:rsid w:val="00FC5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6E8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77C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77C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77C39"/>
    <w:pPr>
      <w:keepNext/>
      <w:jc w:val="center"/>
      <w:outlineLvl w:val="8"/>
    </w:pPr>
    <w:rPr>
      <w:b/>
      <w:sz w:val="28"/>
      <w:szCs w:val="20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77C39"/>
    <w:rPr>
      <w:rFonts w:ascii="Arial" w:hAnsi="Arial" w:cs="Arial"/>
      <w:b/>
      <w:bCs/>
      <w:kern w:val="32"/>
      <w:sz w:val="32"/>
      <w:szCs w:val="32"/>
      <w:lang w:eastAsia="tr-T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77C39"/>
    <w:rPr>
      <w:rFonts w:ascii="Arial" w:hAnsi="Arial" w:cs="Arial"/>
      <w:b/>
      <w:bCs/>
      <w:i/>
      <w:iCs/>
      <w:sz w:val="28"/>
      <w:szCs w:val="28"/>
      <w:lang w:eastAsia="tr-TR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677C39"/>
    <w:rPr>
      <w:rFonts w:ascii="Times New Roman" w:hAnsi="Times New Roman" w:cs="Times New Roman"/>
      <w:b/>
      <w:sz w:val="20"/>
      <w:szCs w:val="20"/>
      <w:u w:val="single"/>
      <w:lang w:eastAsia="tr-TR"/>
    </w:rPr>
  </w:style>
  <w:style w:type="paragraph" w:styleId="ListParagraph">
    <w:name w:val="List Paragraph"/>
    <w:basedOn w:val="Normal"/>
    <w:uiPriority w:val="99"/>
    <w:qFormat/>
    <w:rsid w:val="009826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826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26E8"/>
    <w:rPr>
      <w:rFonts w:ascii="Tahoma" w:hAnsi="Tahoma" w:cs="Tahoma"/>
      <w:sz w:val="16"/>
      <w:szCs w:val="16"/>
      <w:lang w:eastAsia="tr-TR"/>
    </w:rPr>
  </w:style>
  <w:style w:type="character" w:customStyle="1" w:styleId="s21">
    <w:name w:val="s21"/>
    <w:basedOn w:val="DefaultParagraphFont"/>
    <w:uiPriority w:val="99"/>
    <w:rsid w:val="00003344"/>
    <w:rPr>
      <w:rFonts w:cs="Times New Roman"/>
      <w:sz w:val="32"/>
      <w:szCs w:val="32"/>
    </w:rPr>
  </w:style>
  <w:style w:type="paragraph" w:customStyle="1" w:styleId="p11">
    <w:name w:val="p11"/>
    <w:basedOn w:val="Normal"/>
    <w:uiPriority w:val="99"/>
    <w:rsid w:val="00003344"/>
    <w:pPr>
      <w:spacing w:before="100" w:beforeAutospacing="1" w:after="100" w:afterAutospacing="1"/>
      <w:ind w:left="644" w:hanging="360"/>
    </w:pPr>
    <w:rPr>
      <w:sz w:val="18"/>
      <w:szCs w:val="18"/>
    </w:rPr>
  </w:style>
  <w:style w:type="character" w:customStyle="1" w:styleId="apple-converted-space">
    <w:name w:val="apple-converted-space"/>
    <w:basedOn w:val="DefaultParagraphFont"/>
    <w:uiPriority w:val="99"/>
    <w:rsid w:val="00E62A6D"/>
    <w:rPr>
      <w:rFonts w:cs="Times New Roman"/>
    </w:rPr>
  </w:style>
  <w:style w:type="paragraph" w:styleId="NormalWeb">
    <w:name w:val="Normal (Web)"/>
    <w:basedOn w:val="Normal"/>
    <w:uiPriority w:val="99"/>
    <w:rsid w:val="001C5023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7006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0069F"/>
    <w:rPr>
      <w:rFonts w:ascii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B1015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4673A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673AD"/>
    <w:rPr>
      <w:rFonts w:ascii="Times New Roman" w:hAnsi="Times New Roman" w:cs="Times New Roman"/>
      <w:sz w:val="24"/>
      <w:szCs w:val="24"/>
      <w:lang w:eastAsia="tr-TR"/>
    </w:rPr>
  </w:style>
  <w:style w:type="character" w:styleId="HTMLAcronym">
    <w:name w:val="HTML Acronym"/>
    <w:basedOn w:val="DefaultParagraphFont"/>
    <w:uiPriority w:val="99"/>
    <w:semiHidden/>
    <w:rsid w:val="000A067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706</TotalTime>
  <Pages>3</Pages>
  <Words>681</Words>
  <Characters>3888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casperr</dc:creator>
  <cp:keywords/>
  <dc:description/>
  <cp:lastModifiedBy>BİRSEN</cp:lastModifiedBy>
  <cp:revision>16</cp:revision>
  <dcterms:created xsi:type="dcterms:W3CDTF">2014-11-16T09:45:00Z</dcterms:created>
  <dcterms:modified xsi:type="dcterms:W3CDTF">2015-12-13T10:53:00Z</dcterms:modified>
</cp:coreProperties>
</file>