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D3F" w:rsidRDefault="00987D3F">
      <w:pPr>
        <w:rPr>
          <w:b/>
          <w:bCs/>
        </w:rPr>
      </w:pPr>
      <w:r w:rsidRPr="00E02638">
        <w:rPr>
          <w:b/>
          <w:bCs/>
        </w:rPr>
        <w:t>1.SORU: Oogenez sonucunda kaç tane işlevsel hücre oluşur? Nedenini açıklayınız.</w:t>
      </w:r>
    </w:p>
    <w:p w:rsidR="00987D3F" w:rsidRDefault="00987D3F">
      <w:pPr>
        <w:rPr>
          <w:b/>
          <w:bCs/>
        </w:rPr>
      </w:pPr>
    </w:p>
    <w:p w:rsidR="00987D3F" w:rsidRDefault="00987D3F">
      <w:pPr>
        <w:rPr>
          <w:b/>
          <w:bCs/>
        </w:rPr>
      </w:pPr>
    </w:p>
    <w:p w:rsidR="00987D3F" w:rsidRDefault="00987D3F">
      <w:pPr>
        <w:rPr>
          <w:b/>
          <w:bCs/>
        </w:rPr>
      </w:pPr>
    </w:p>
    <w:p w:rsidR="00987D3F" w:rsidRDefault="00987D3F">
      <w:pPr>
        <w:rPr>
          <w:b/>
          <w:bCs/>
        </w:rPr>
      </w:pPr>
      <w:r w:rsidRPr="00E02638">
        <w:rPr>
          <w:b/>
          <w:bCs/>
        </w:rPr>
        <w:t>2.SORU: Farelerde siyah kürk rengi (B), kahverengi kürk rengine (b) ve kısa kuyruk özelliği (T), uzun kuyruk özelliğine (t) baskındır. BbTt × BBtt çaprazlamasından siyah kürklü-uzun kuyruklu yavruların elde edilme olasılığı kaçtır?</w:t>
      </w:r>
    </w:p>
    <w:p w:rsidR="00987D3F" w:rsidRDefault="00987D3F">
      <w:pPr>
        <w:rPr>
          <w:b/>
          <w:bCs/>
        </w:rPr>
      </w:pPr>
    </w:p>
    <w:p w:rsidR="00987D3F" w:rsidRDefault="00987D3F">
      <w:pPr>
        <w:rPr>
          <w:b/>
          <w:bCs/>
        </w:rPr>
      </w:pPr>
    </w:p>
    <w:p w:rsidR="00987D3F" w:rsidRDefault="00987D3F">
      <w:pPr>
        <w:rPr>
          <w:b/>
          <w:bCs/>
        </w:rPr>
      </w:pPr>
    </w:p>
    <w:p w:rsidR="00987D3F" w:rsidRDefault="00987D3F">
      <w:pPr>
        <w:rPr>
          <w:b/>
          <w:bCs/>
        </w:rPr>
      </w:pPr>
      <w:r>
        <w:rPr>
          <w:b/>
          <w:bCs/>
        </w:rPr>
        <w:t>3.SORU: Aşağıda boş bırakılan yerleri uygun kelimenler ile tamamlayınız</w:t>
      </w:r>
    </w:p>
    <w:p w:rsidR="00987D3F" w:rsidRDefault="00987D3F">
      <w:r>
        <w:t>1-)Down sendromuna sahip erkek bireylerin karyotiplerinde otozom sayısı ...................,gonozom sayısı ise..................dir                                                                                                                                                    2-)Monohibrit çaprazlamada tek karakter açısından heterezigot bireyler çaprazlandığında ortaya çıkacak  F1 dölünün bireylerinin .%....................baskın özellik gösterir                                                                            3-)Gonozomlarda ayrılmama olayı ile ilgili erkekte ortaya çıkan durum ...............................sendromudur.                                                                                                                                             4-)Biyokütlesi en fazla olan canlı grubu .........................................dir                                                                                   5-)İşgalci ve patojen türler ..........................................sonucunda tüm dünyaya hızlıca yayılır.</w:t>
      </w:r>
    </w:p>
    <w:p w:rsidR="00987D3F" w:rsidRDefault="00987D3F">
      <w:pPr>
        <w:rPr>
          <w:b/>
          <w:bCs/>
        </w:rPr>
      </w:pPr>
      <w:r>
        <w:rPr>
          <w:b/>
          <w:bCs/>
        </w:rPr>
        <w:t>4.SORU</w:t>
      </w:r>
    </w:p>
    <w:p w:rsidR="00987D3F" w:rsidRDefault="00987D3F">
      <w:pPr>
        <w:rPr>
          <w:b/>
          <w:bCs/>
        </w:rPr>
      </w:pPr>
      <w:r w:rsidRPr="00AF2116">
        <w:rPr>
          <w:b/>
          <w:bCs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98.5pt;height:108.75pt;visibility:visible">
            <v:imagedata r:id="rId6" o:title=""/>
          </v:shape>
        </w:pict>
      </w:r>
    </w:p>
    <w:p w:rsidR="00987D3F" w:rsidRDefault="00987D3F">
      <w:pPr>
        <w:rPr>
          <w:b/>
          <w:bCs/>
        </w:rPr>
      </w:pPr>
      <w:r>
        <w:rPr>
          <w:b/>
          <w:bCs/>
        </w:rPr>
        <w:t>5.SORU</w:t>
      </w:r>
    </w:p>
    <w:p w:rsidR="00987D3F" w:rsidRDefault="00987D3F">
      <w:pPr>
        <w:rPr>
          <w:b/>
          <w:bCs/>
        </w:rPr>
      </w:pPr>
      <w:r w:rsidRPr="00AF2116">
        <w:rPr>
          <w:b/>
          <w:bCs/>
          <w:noProof/>
        </w:rPr>
        <w:pict>
          <v:shape id="Resim 4" o:spid="_x0000_i1026" type="#_x0000_t75" style="width:341.25pt;height:105.75pt;visibility:visible">
            <v:imagedata r:id="rId7" o:title=""/>
          </v:shape>
        </w:pict>
      </w:r>
    </w:p>
    <w:p w:rsidR="00987D3F" w:rsidRDefault="00987D3F" w:rsidP="0003728B"/>
    <w:p w:rsidR="00987D3F" w:rsidRDefault="00987D3F" w:rsidP="0003728B">
      <w:r>
        <w:t>6.SORU</w:t>
      </w:r>
    </w:p>
    <w:p w:rsidR="00987D3F" w:rsidRDefault="00987D3F" w:rsidP="0003728B">
      <w:r w:rsidRPr="008A16CB">
        <w:rPr>
          <w:noProof/>
        </w:rPr>
        <w:pict>
          <v:shape id="Resim 7" o:spid="_x0000_i1027" type="#_x0000_t75" style="width:384.75pt;height:122.25pt;visibility:visible">
            <v:imagedata r:id="rId8" o:title=""/>
          </v:shape>
        </w:pict>
      </w:r>
    </w:p>
    <w:p w:rsidR="00987D3F" w:rsidRDefault="00987D3F" w:rsidP="0003728B"/>
    <w:p w:rsidR="00987D3F" w:rsidRDefault="00987D3F" w:rsidP="0003728B">
      <w:r>
        <w:t>7.SORU</w:t>
      </w:r>
    </w:p>
    <w:p w:rsidR="00987D3F" w:rsidRDefault="00987D3F" w:rsidP="0003728B">
      <w:r w:rsidRPr="008A16CB">
        <w:rPr>
          <w:noProof/>
        </w:rPr>
        <w:pict>
          <v:shape id="Resim 10" o:spid="_x0000_i1028" type="#_x0000_t75" style="width:455.25pt;height:106.5pt;visibility:visible">
            <v:imagedata r:id="rId9" o:title=""/>
          </v:shape>
        </w:pict>
      </w:r>
    </w:p>
    <w:p w:rsidR="00987D3F" w:rsidRDefault="00987D3F" w:rsidP="0003728B">
      <w:r>
        <w:t>8.SORU</w:t>
      </w:r>
    </w:p>
    <w:p w:rsidR="00987D3F" w:rsidRDefault="00987D3F" w:rsidP="0003728B">
      <w:r w:rsidRPr="008A16CB">
        <w:rPr>
          <w:noProof/>
        </w:rPr>
        <w:pict>
          <v:shape id="Resim 13" o:spid="_x0000_i1029" type="#_x0000_t75" style="width:247.5pt;height:89.25pt;visibility:visible">
            <v:imagedata r:id="rId10" o:title=""/>
          </v:shape>
        </w:pict>
      </w: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65"/>
        <w:gridCol w:w="5141"/>
      </w:tblGrid>
      <w:tr w:rsidR="00987D3F" w:rsidRPr="00AF2116">
        <w:tc>
          <w:tcPr>
            <w:tcW w:w="5065" w:type="dxa"/>
          </w:tcPr>
          <w:p w:rsidR="00987D3F" w:rsidRPr="00AF2116" w:rsidRDefault="00987D3F" w:rsidP="00AF2116">
            <w:pPr>
              <w:spacing w:after="0" w:line="240" w:lineRule="auto"/>
            </w:pPr>
            <w:r w:rsidRPr="00AF2116">
              <w:rPr>
                <w:noProof/>
              </w:rPr>
              <w:pict>
                <v:shape id="Resim 16" o:spid="_x0000_i1030" type="#_x0000_t75" style="width:240.75pt;height:138pt;visibility:visible">
                  <v:imagedata r:id="rId11" o:title=""/>
                </v:shape>
              </w:pict>
            </w:r>
          </w:p>
        </w:tc>
        <w:tc>
          <w:tcPr>
            <w:tcW w:w="5141" w:type="dxa"/>
          </w:tcPr>
          <w:p w:rsidR="00987D3F" w:rsidRPr="00AF2116" w:rsidRDefault="00987D3F" w:rsidP="00AF2116">
            <w:pPr>
              <w:spacing w:after="0" w:line="240" w:lineRule="auto"/>
            </w:pPr>
            <w:r w:rsidRPr="00AF2116">
              <w:t>9.SORU</w:t>
            </w:r>
          </w:p>
        </w:tc>
      </w:tr>
    </w:tbl>
    <w:p w:rsidR="00987D3F" w:rsidRDefault="00987D3F" w:rsidP="0003728B"/>
    <w:p w:rsidR="00987D3F" w:rsidRDefault="00987D3F" w:rsidP="0003728B">
      <w:pPr>
        <w:rPr>
          <w:b/>
          <w:bCs/>
        </w:rPr>
      </w:pPr>
      <w:r w:rsidRPr="00257715">
        <w:rPr>
          <w:b/>
          <w:bCs/>
        </w:rPr>
        <w:t>NOR BAREME: 3.SORUNUN DOĞRU CEVABI 20 PUAN GERİ KALAN SORULARIN DOĞRU CEVABI 10 PUANDIR                                                                                                                                                                  BAŞARILAR</w:t>
      </w:r>
      <w:r>
        <w:rPr>
          <w:b/>
          <w:bCs/>
        </w:rPr>
        <w:t xml:space="preserve">    </w:t>
      </w:r>
    </w:p>
    <w:bookmarkStart w:id="0" w:name="_GoBack"/>
    <w:bookmarkEnd w:id="0"/>
    <w:p w:rsidR="00987D3F" w:rsidRDefault="00987D3F" w:rsidP="002A73BC">
      <w:pPr>
        <w:rPr>
          <w:b/>
          <w:bCs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HYPERLINK "http://www.sorubak.com/" </w:instrText>
      </w:r>
      <w:r>
        <w:rPr>
          <w:b/>
          <w:bCs/>
        </w:rPr>
        <w:fldChar w:fldCharType="separate"/>
      </w:r>
      <w:r>
        <w:rPr>
          <w:rStyle w:val="Hyperlink"/>
          <w:b/>
          <w:bCs/>
        </w:rPr>
        <w:t>http://www.sorubak.com</w:t>
      </w:r>
      <w:r>
        <w:rPr>
          <w:b/>
          <w:bCs/>
        </w:rPr>
        <w:fldChar w:fldCharType="end"/>
      </w:r>
      <w:r>
        <w:rPr>
          <w:b/>
          <w:bCs/>
        </w:rPr>
        <w:t xml:space="preserve"> </w:t>
      </w:r>
    </w:p>
    <w:p w:rsidR="00987D3F" w:rsidRPr="00257715" w:rsidRDefault="00987D3F" w:rsidP="002A73BC"/>
    <w:sectPr w:rsidR="00987D3F" w:rsidRPr="00257715" w:rsidSect="00AF5632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D3F" w:rsidRDefault="00987D3F" w:rsidP="00E02638">
      <w:pPr>
        <w:spacing w:after="0" w:line="240" w:lineRule="auto"/>
      </w:pPr>
      <w:r>
        <w:separator/>
      </w:r>
    </w:p>
  </w:endnote>
  <w:endnote w:type="continuationSeparator" w:id="0">
    <w:p w:rsidR="00987D3F" w:rsidRDefault="00987D3F" w:rsidP="00E02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D3F" w:rsidRDefault="00987D3F" w:rsidP="00E02638">
      <w:pPr>
        <w:spacing w:after="0" w:line="240" w:lineRule="auto"/>
      </w:pPr>
      <w:r>
        <w:separator/>
      </w:r>
    </w:p>
  </w:footnote>
  <w:footnote w:type="continuationSeparator" w:id="0">
    <w:p w:rsidR="00987D3F" w:rsidRDefault="00987D3F" w:rsidP="00E026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D3F" w:rsidRDefault="00987D3F">
    <w:pPr>
      <w:pStyle w:val="Header"/>
    </w:pPr>
    <w:r>
      <w:t>2016/2017 10.SINIF 2. DÖNEM 2. YAZILI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2638"/>
    <w:rsid w:val="0003728B"/>
    <w:rsid w:val="00257715"/>
    <w:rsid w:val="002A73BC"/>
    <w:rsid w:val="00532C88"/>
    <w:rsid w:val="00595A46"/>
    <w:rsid w:val="005C5C5F"/>
    <w:rsid w:val="0066280E"/>
    <w:rsid w:val="006D5E3C"/>
    <w:rsid w:val="006D7ABA"/>
    <w:rsid w:val="007A3806"/>
    <w:rsid w:val="008A16CB"/>
    <w:rsid w:val="00987D3F"/>
    <w:rsid w:val="00AF2116"/>
    <w:rsid w:val="00AF5632"/>
    <w:rsid w:val="00E026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A46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026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02638"/>
  </w:style>
  <w:style w:type="paragraph" w:styleId="Footer">
    <w:name w:val="footer"/>
    <w:basedOn w:val="Normal"/>
    <w:link w:val="FooterChar"/>
    <w:uiPriority w:val="99"/>
    <w:semiHidden/>
    <w:rsid w:val="00E026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02638"/>
  </w:style>
  <w:style w:type="paragraph" w:styleId="BalloonText">
    <w:name w:val="Balloon Text"/>
    <w:basedOn w:val="Normal"/>
    <w:link w:val="BalloonTextChar"/>
    <w:uiPriority w:val="99"/>
    <w:semiHidden/>
    <w:rsid w:val="006D7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D7AB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03728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C5C5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43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274</Words>
  <Characters>1562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pc</dc:creator>
  <cp:keywords>sorubak.com</cp:keywords>
  <dc:description>sorubak.com</dc:description>
  <cp:lastModifiedBy>Edanur</cp:lastModifiedBy>
  <cp:revision>3</cp:revision>
  <dcterms:created xsi:type="dcterms:W3CDTF">2017-05-19T16:42:00Z</dcterms:created>
  <dcterms:modified xsi:type="dcterms:W3CDTF">2017-05-21T08:50:00Z</dcterms:modified>
  <cp:category>sorubak.com</cp:category>
</cp:coreProperties>
</file>