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:rsidR="00813CA9" w:rsidRDefault="00813CA9" w:rsidP="00274915">
      <w:pPr>
        <w:pStyle w:val="Header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>HAKKARİ ANADOLU LİSESİ 2015-2016 EĞİTİM ÖĞRETİM YILI                  25/11/2015</w:t>
      </w:r>
    </w:p>
    <w:p w:rsidR="00813CA9" w:rsidRDefault="00813CA9" w:rsidP="00AD1723">
      <w:pPr>
        <w:pStyle w:val="Header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274915">
      <w:pPr>
        <w:pStyle w:val="Header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AAA</w:t>
      </w:r>
    </w:p>
    <w:p w:rsidR="00813CA9" w:rsidRDefault="00813CA9" w:rsidP="00274915">
      <w:pPr>
        <w:pStyle w:val="Header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274915">
      <w:pPr>
        <w:pStyle w:val="Header"/>
        <w:tabs>
          <w:tab w:val="center" w:pos="5233"/>
        </w:tabs>
        <w:rPr>
          <w:b/>
          <w:sz w:val="24"/>
          <w:szCs w:val="24"/>
        </w:rPr>
      </w:pPr>
    </w:p>
    <w:p w:rsidR="00813CA9" w:rsidRPr="00FC566D" w:rsidRDefault="00813CA9" w:rsidP="00FC566D">
      <w:pPr>
        <w:pStyle w:val="Header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>
        <w:tab/>
      </w:r>
      <w:r w:rsidRPr="00D379E6">
        <w:rPr>
          <w:b/>
          <w:i/>
          <w:sz w:val="24"/>
          <w:szCs w:val="24"/>
        </w:rPr>
        <w:t>......... Tüm hücreler sınırsızca bölünebilir.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Bitki hücrelerinde iğ ipliklerini Sentrozomlar oluşturur.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Hayvan hücrelerinin bölünmesinde boğumlanma görülür.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Eşeysiz üremede oluşan bireylerin çevreye uyum yeteneği zayıftır.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Bölünerek üreme çok hücreli canlılarda görülmez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Krosing-over Anafaz -2 evresinde görülür.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D379E6" w:rsidRDefault="00813CA9" w:rsidP="00670304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C0377F">
      <w:pPr>
        <w:pStyle w:val="NoSpacing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Homolog kromozom ayrılması Mayoz-2 de görülür.</w:t>
      </w:r>
    </w:p>
    <w:p w:rsidR="00813CA9" w:rsidRPr="00C0377F" w:rsidRDefault="00813CA9" w:rsidP="00C0377F">
      <w:pPr>
        <w:pStyle w:val="NoSpacing"/>
        <w:rPr>
          <w:b/>
          <w:i/>
          <w:sz w:val="24"/>
          <w:szCs w:val="24"/>
        </w:rPr>
      </w:pPr>
    </w:p>
    <w:p w:rsidR="00813CA9" w:rsidRPr="00C0377F" w:rsidRDefault="00813CA9" w:rsidP="006D516B">
      <w:pPr>
        <w:pStyle w:val="Header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2)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Vucut hücreleri............................ kromozomlu,üreme hücreleri.........................kromozomludur.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 tek hücreli canlılarda ......................... sağlar.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Eşeyli üremenin temeli ....................................... ve .................................... dayanır.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Çilek bitkisi .....................................ile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Tetrat olayı........................................bölünmenin ................................. evresinde görülür.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bölünmenin ..............................evresinde çekirdek zarı eriyerek kaybolur.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Pr="00D379E6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Amip,paramesyum gibi tek hücreli canlılar................................ ile eşeysiz çoğalır.</w:t>
      </w:r>
    </w:p>
    <w:p w:rsidR="00813CA9" w:rsidRDefault="00813CA9" w:rsidP="009F0201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Mayoz-2 de ...............................evresi görülmez.</w:t>
      </w:r>
    </w:p>
    <w:p w:rsidR="00813CA9" w:rsidRPr="000B024C" w:rsidRDefault="00813CA9" w:rsidP="00D379E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iplikleri..................................evresinde oluşmaya başlar.</w:t>
      </w:r>
    </w:p>
    <w:p w:rsidR="00813CA9" w:rsidRPr="009031E5" w:rsidRDefault="00813CA9" w:rsidP="006D516B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7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6D516B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D800EA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Pr="003528C1">
        <w:rPr>
          <w:noProof/>
          <w:sz w:val="24"/>
          <w:szCs w:val="24"/>
          <w:lang w:eastAsia="tr-TR"/>
        </w:rPr>
        <w:pict>
          <v:shape id="Resim 2" o:spid="_x0000_i1037" type="#_x0000_t75" style="width:216.75pt;height:186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">
            <v:imagedata r:id="rId7" o:title=""/>
            <o:lock v:ext="edit" aspectratio="f"/>
          </v:shape>
        </w:pict>
      </w:r>
      <w:r>
        <w:rPr>
          <w:sz w:val="24"/>
          <w:szCs w:val="24"/>
        </w:rPr>
        <w:t xml:space="preserve"> </w:t>
      </w:r>
      <w:r w:rsidRPr="003528C1">
        <w:rPr>
          <w:noProof/>
          <w:sz w:val="24"/>
          <w:szCs w:val="24"/>
          <w:lang w:eastAsia="tr-TR"/>
        </w:rPr>
        <w:pict>
          <v:shape id="Resim 5" o:spid="_x0000_i1038" type="#_x0000_t75" style="width:279pt;height:187.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">
            <v:imagedata r:id="rId8" o:title="" cropbottom="-105f"/>
            <o:lock v:ext="edit" aspectratio="f"/>
          </v:shape>
        </w:pict>
      </w:r>
    </w:p>
    <w:p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Pr="003528C1">
        <w:rPr>
          <w:noProof/>
          <w:sz w:val="24"/>
          <w:szCs w:val="24"/>
          <w:lang w:eastAsia="tr-TR"/>
        </w:rPr>
        <w:pict>
          <v:shape id="_x0000_i1039" type="#_x0000_t75" style="width:486pt;height:246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">
            <v:imagedata r:id="rId9" o:title="" cropbottom="-120f" cropright="-13f"/>
            <o:lock v:ext="edit" aspectratio="f"/>
          </v:shape>
        </w:pict>
      </w:r>
    </w:p>
    <w:p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Pr="003528C1">
        <w:rPr>
          <w:noProof/>
          <w:sz w:val="24"/>
          <w:szCs w:val="24"/>
          <w:lang w:eastAsia="tr-TR"/>
        </w:rPr>
        <w:pict>
          <v:shape id="Resim 7" o:spid="_x0000_i1040" type="#_x0000_t75" style="width:32.25pt;height:34.5pt;visibility:visible">
            <v:imagedata r:id="rId10" o:title=""/>
          </v:shape>
        </w:pict>
      </w:r>
      <w:r w:rsidRPr="003528C1">
        <w:rPr>
          <w:noProof/>
          <w:sz w:val="24"/>
          <w:szCs w:val="24"/>
          <w:lang w:eastAsia="tr-TR"/>
        </w:rPr>
        <w:pict>
          <v:shape id="_x0000_i1041" type="#_x0000_t75" style="width:32.25pt;height:34.5pt;visibility:visible">
            <v:imagedata r:id="rId10" o:title=""/>
          </v:shape>
        </w:pict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Pr="003528C1">
        <w:rPr>
          <w:noProof/>
          <w:sz w:val="24"/>
          <w:szCs w:val="24"/>
          <w:lang w:eastAsia="tr-TR"/>
        </w:rPr>
        <w:pict>
          <v:shape id="_x0000_i1042" type="#_x0000_t75" style="width:32.25pt;height:34.5pt;visibility:visible">
            <v:imagedata r:id="rId10" o:title=""/>
          </v:shape>
        </w:pict>
      </w:r>
      <w:r w:rsidRPr="003528C1">
        <w:rPr>
          <w:noProof/>
          <w:sz w:val="24"/>
          <w:szCs w:val="24"/>
          <w:lang w:eastAsia="tr-TR"/>
        </w:rPr>
        <w:pict>
          <v:shape id="_x0000_i1043" type="#_x0000_t75" style="width:32.25pt;height:34.5pt;visibility:visible">
            <v:imagedata r:id="rId10" o:title=""/>
          </v:shape>
        </w:pict>
      </w:r>
    </w:p>
    <w:p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:rsidR="00813CA9" w:rsidRDefault="00813CA9" w:rsidP="00EE182D">
      <w:pPr>
        <w:pStyle w:val="Header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>HAKKARİ ANADOLU LİSESİ 2015-2016 EĞİTİM ÖĞRETİM YILI                  25/11/2015</w:t>
      </w:r>
    </w:p>
    <w:p w:rsidR="00813CA9" w:rsidRDefault="00813CA9" w:rsidP="00EE182D">
      <w:pPr>
        <w:pStyle w:val="Header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EE182D">
      <w:pPr>
        <w:pStyle w:val="Header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     BBB</w:t>
      </w:r>
    </w:p>
    <w:p w:rsidR="00813CA9" w:rsidRDefault="00813CA9" w:rsidP="00EE182D">
      <w:pPr>
        <w:pStyle w:val="Header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EE182D">
      <w:pPr>
        <w:pStyle w:val="Header"/>
        <w:tabs>
          <w:tab w:val="center" w:pos="5233"/>
        </w:tabs>
        <w:rPr>
          <w:b/>
          <w:sz w:val="24"/>
          <w:szCs w:val="24"/>
        </w:rPr>
      </w:pPr>
    </w:p>
    <w:p w:rsidR="00813CA9" w:rsidRPr="00C0377F" w:rsidRDefault="00813CA9" w:rsidP="00FC566D">
      <w:pPr>
        <w:pStyle w:val="Header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Sinir hücreleri bölünme özelliğini kaybetmiştir.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hücrelerinde iğ ipliklerini Ribozom tarafından oluşturur.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hücrelerinin bölünmesinde boğumlanma görülür.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Eşeysiz üremede oluşan bireylerin çevreye uyum yeteneği gelişmiştir.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Deniz yıldızı rejenerasyonla çoğalabilir.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Krosing-over Profaz 1 - evresinde görülür.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7C1966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EE182D">
      <w:pPr>
        <w:pStyle w:val="NoSpacing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Kardeş kromozom ayrılması Mayoz-2 de görülür.</w:t>
      </w:r>
    </w:p>
    <w:p w:rsidR="00813CA9" w:rsidRPr="00C0377F" w:rsidRDefault="00813CA9" w:rsidP="00EE182D">
      <w:pPr>
        <w:pStyle w:val="NoSpacing"/>
        <w:rPr>
          <w:b/>
          <w:i/>
          <w:sz w:val="24"/>
          <w:szCs w:val="24"/>
        </w:rPr>
      </w:pPr>
    </w:p>
    <w:p w:rsidR="00813CA9" w:rsidRPr="00C0377F" w:rsidRDefault="00813CA9" w:rsidP="00C0377F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2)</w:t>
      </w:r>
      <w:r w:rsidRPr="009031E5">
        <w:rPr>
          <w:b/>
          <w:i/>
          <w:sz w:val="24"/>
          <w:szCs w:val="24"/>
          <w:u w:val="single"/>
        </w:rPr>
        <w:t xml:space="preserve">  Aşağıdaki boşluklara uygun kelimeleri yazınız.</w:t>
      </w:r>
      <w:r>
        <w:rPr>
          <w:b/>
          <w:i/>
          <w:sz w:val="24"/>
          <w:szCs w:val="24"/>
          <w:u w:val="single"/>
        </w:rPr>
        <w:t xml:space="preserve">       [ 14 p</w:t>
      </w:r>
      <w:r w:rsidRPr="009031E5">
        <w:rPr>
          <w:b/>
          <w:i/>
          <w:sz w:val="24"/>
          <w:szCs w:val="24"/>
          <w:u w:val="single"/>
        </w:rPr>
        <w:t>]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Vucut hücreleri</w:t>
      </w:r>
      <w:r>
        <w:rPr>
          <w:b/>
          <w:i/>
          <w:sz w:val="24"/>
          <w:szCs w:val="24"/>
        </w:rPr>
        <w:t>ne</w:t>
      </w:r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 xml:space="preserve">..................... </w:t>
      </w:r>
      <w:r w:rsidRPr="007C1966">
        <w:rPr>
          <w:b/>
          <w:i/>
          <w:sz w:val="24"/>
          <w:szCs w:val="24"/>
        </w:rPr>
        <w:t xml:space="preserve">,üreme </w:t>
      </w:r>
      <w:r>
        <w:rPr>
          <w:b/>
          <w:i/>
          <w:sz w:val="24"/>
          <w:szCs w:val="24"/>
        </w:rPr>
        <w:t>hücrelerine</w:t>
      </w:r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..................örnek verilebilir.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>hücreli canlılarda .........................</w:t>
      </w:r>
      <w:r>
        <w:rPr>
          <w:b/>
          <w:i/>
          <w:sz w:val="24"/>
          <w:szCs w:val="24"/>
        </w:rPr>
        <w:t>,.........................,..........................</w:t>
      </w:r>
      <w:r w:rsidRPr="007C1966">
        <w:rPr>
          <w:b/>
          <w:i/>
          <w:sz w:val="24"/>
          <w:szCs w:val="24"/>
        </w:rPr>
        <w:t xml:space="preserve"> sağlar.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Eşeyli üremenin temeli ....................................... ve 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>.......... dayanır.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r w:rsidRPr="007C1966">
        <w:rPr>
          <w:b/>
          <w:i/>
          <w:sz w:val="24"/>
          <w:szCs w:val="24"/>
        </w:rPr>
        <w:t>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Sinapsis</w:t>
      </w:r>
      <w:r w:rsidRPr="007C1966">
        <w:rPr>
          <w:b/>
          <w:i/>
          <w:sz w:val="24"/>
          <w:szCs w:val="24"/>
        </w:rPr>
        <w:t>....................................bölünmenin ................................. evresinde görülür.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 ..............................evresinde çekirdek zarı yeniden oluşur.</w:t>
      </w:r>
    </w:p>
    <w:p w:rsidR="00813CA9" w:rsidRPr="007C1966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Default="00813CA9" w:rsidP="007C1966">
      <w:pPr>
        <w:pStyle w:val="NoSpacing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Öğlena ve Amip </w:t>
      </w:r>
      <w:r w:rsidRPr="007C1966">
        <w:rPr>
          <w:b/>
          <w:i/>
          <w:sz w:val="24"/>
          <w:szCs w:val="24"/>
        </w:rPr>
        <w:t>gibi tek hücreli canlılar................................ ile eşeysiz çoğalır.</w:t>
      </w:r>
    </w:p>
    <w:p w:rsidR="00813CA9" w:rsidRPr="007C1966" w:rsidRDefault="00813CA9" w:rsidP="00E478A4">
      <w:pPr>
        <w:pStyle w:val="NoSpacing"/>
        <w:ind w:left="1470"/>
        <w:rPr>
          <w:b/>
          <w:i/>
          <w:sz w:val="24"/>
          <w:szCs w:val="24"/>
        </w:rPr>
      </w:pPr>
    </w:p>
    <w:p w:rsidR="00813CA9" w:rsidRPr="009031E5" w:rsidRDefault="00813CA9" w:rsidP="00C0377F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Mayoz  bölünmenin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C0377F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C0377F">
      <w:pPr>
        <w:pStyle w:val="Header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813CA9" w:rsidP="00FC566D">
      <w:pPr>
        <w:ind w:firstLine="708"/>
        <w:rPr>
          <w:sz w:val="24"/>
          <w:szCs w:val="24"/>
        </w:rPr>
      </w:pPr>
      <w:r w:rsidRPr="003528C1">
        <w:rPr>
          <w:noProof/>
          <w:sz w:val="24"/>
          <w:szCs w:val="24"/>
          <w:lang w:eastAsia="tr-TR"/>
        </w:rPr>
        <w:pict>
          <v:shape id="Resim 3" o:spid="_x0000_i1053" type="#_x0000_t75" style="width:215.25pt;height:189.75pt;visibility:visible">
            <v:imagedata r:id="rId11" o:title="" gain="126031f" blacklevel="-11141f"/>
          </v:shape>
        </w:pict>
      </w:r>
      <w:r w:rsidRPr="009E69E7">
        <w:rPr>
          <w:sz w:val="24"/>
          <w:szCs w:val="24"/>
        </w:rPr>
        <w:t xml:space="preserve"> </w:t>
      </w:r>
      <w:r w:rsidRPr="003528C1">
        <w:rPr>
          <w:noProof/>
          <w:sz w:val="24"/>
          <w:szCs w:val="24"/>
          <w:lang w:eastAsia="tr-TR"/>
        </w:rPr>
        <w:pict>
          <v:shape id="_x0000_i1054" type="#_x0000_t75" style="width:279pt;height:209.2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">
            <v:imagedata r:id="rId12" o:title="" cropbottom="-126f"/>
            <o:lock v:ext="edit" aspectratio="f"/>
          </v:shape>
        </w:pict>
      </w:r>
    </w:p>
    <w:p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Pr="003528C1">
        <w:rPr>
          <w:noProof/>
          <w:sz w:val="24"/>
          <w:szCs w:val="24"/>
          <w:lang w:eastAsia="tr-TR"/>
        </w:rPr>
        <w:pict>
          <v:shape id="_x0000_i1055" type="#_x0000_t75" style="width:484.5pt;height:230.2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">
            <v:imagedata r:id="rId13" o:title="" cropbottom="-86f" cropright="-34f"/>
            <o:lock v:ext="edit" aspectratio="f"/>
          </v:shape>
        </w:pict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Pr="003528C1">
        <w:rPr>
          <w:noProof/>
          <w:sz w:val="20"/>
          <w:szCs w:val="20"/>
          <w:lang w:eastAsia="tr-TR"/>
        </w:rPr>
        <w:pict>
          <v:shape id="_x0000_i1056" type="#_x0000_t75" style="width:32.25pt;height:34.5pt;visibility:visible">
            <v:imagedata r:id="rId10" o:title=""/>
          </v:shape>
        </w:pict>
      </w:r>
      <w:r w:rsidRPr="003528C1">
        <w:rPr>
          <w:noProof/>
          <w:sz w:val="20"/>
          <w:szCs w:val="20"/>
          <w:lang w:eastAsia="tr-TR"/>
        </w:rPr>
        <w:pict>
          <v:shape id="_x0000_i1057" type="#_x0000_t75" style="width:32.25pt;height:34.5pt;visibility:visible">
            <v:imagedata r:id="rId10" o:title=""/>
          </v:shape>
        </w:pict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Pr="003528C1">
        <w:rPr>
          <w:noProof/>
          <w:sz w:val="20"/>
          <w:szCs w:val="20"/>
          <w:lang w:eastAsia="tr-TR"/>
        </w:rPr>
        <w:pict>
          <v:shape id="_x0000_i1058" type="#_x0000_t75" style="width:32.25pt;height:34.5pt;visibility:visible">
            <v:imagedata r:id="rId10" o:title=""/>
          </v:shape>
        </w:pict>
      </w:r>
      <w:r w:rsidRPr="003528C1">
        <w:rPr>
          <w:noProof/>
          <w:sz w:val="20"/>
          <w:szCs w:val="20"/>
          <w:lang w:eastAsia="tr-TR"/>
        </w:rPr>
        <w:pict>
          <v:shape id="_x0000_i1059" type="#_x0000_t75" style="width:32.25pt;height:34.5pt;visibility:visible">
            <v:imagedata r:id="rId10" o:title=""/>
          </v:shape>
        </w:pict>
      </w:r>
    </w:p>
    <w:p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r>
        <w:t>www.sorubak.com</w:t>
      </w:r>
    </w:p>
    <w:p w:rsidR="00813CA9" w:rsidRPr="004A020C" w:rsidRDefault="00813CA9" w:rsidP="004A020C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                                      BEYBÜN GÜR</w:t>
      </w:r>
    </w:p>
    <w:p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3CA9" w:rsidRDefault="00813CA9" w:rsidP="00274915">
      <w:pPr>
        <w:spacing w:after="0" w:line="240" w:lineRule="auto"/>
      </w:pPr>
      <w:r>
        <w:separator/>
      </w:r>
    </w:p>
  </w:endnote>
  <w:endnote w:type="continuationSeparator" w:id="0">
    <w:p w:rsidR="00813CA9" w:rsidRDefault="00813CA9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3CA9" w:rsidRDefault="00813CA9" w:rsidP="00274915">
      <w:pPr>
        <w:spacing w:after="0" w:line="240" w:lineRule="auto"/>
      </w:pPr>
      <w:r>
        <w:separator/>
      </w:r>
    </w:p>
  </w:footnote>
  <w:footnote w:type="continuationSeparator" w:id="0">
    <w:p w:rsidR="00813CA9" w:rsidRDefault="00813CA9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9.75pt;height:9.75pt" o:bullet="t">
        <v:imagedata r:id="rId1" o:title=""/>
      </v:shape>
    </w:pict>
  </w:numPicBullet>
  <w:abstractNum w:abstractNumId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74915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4F92"/>
    <w:rsid w:val="002972C8"/>
    <w:rsid w:val="00297F04"/>
    <w:rsid w:val="002C2189"/>
    <w:rsid w:val="002D62D2"/>
    <w:rsid w:val="00347795"/>
    <w:rsid w:val="003528C1"/>
    <w:rsid w:val="003607B8"/>
    <w:rsid w:val="003760EB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478A4"/>
    <w:rsid w:val="00E553EA"/>
    <w:rsid w:val="00ED087E"/>
    <w:rsid w:val="00EE182D"/>
    <w:rsid w:val="00EE7CC2"/>
    <w:rsid w:val="00F01A12"/>
    <w:rsid w:val="00FA1545"/>
    <w:rsid w:val="00FC566D"/>
    <w:rsid w:val="00FF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74915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74915"/>
    <w:rPr>
      <w:rFonts w:cs="Times New Roman"/>
    </w:rPr>
  </w:style>
  <w:style w:type="table" w:styleId="TableGrid">
    <w:name w:val="Table Grid"/>
    <w:basedOn w:val="TableNormal"/>
    <w:uiPriority w:val="99"/>
    <w:rsid w:val="00294F92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NoSpacing">
    <w:name w:val="No Spacing"/>
    <w:uiPriority w:val="99"/>
    <w:qFormat/>
    <w:rsid w:val="00670304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0E69F3"/>
    <w:rPr>
      <w:rFonts w:cs="Times New Roman"/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590</TotalTime>
  <Pages>4</Pages>
  <Words>1175</Words>
  <Characters>6698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BİRSEN</cp:lastModifiedBy>
  <cp:revision>32</cp:revision>
  <dcterms:created xsi:type="dcterms:W3CDTF">2015-11-19T16:49:00Z</dcterms:created>
  <dcterms:modified xsi:type="dcterms:W3CDTF">2015-12-02T10:30:00Z</dcterms:modified>
</cp:coreProperties>
</file>