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03" w:rsidRDefault="00342A03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2015/2016 EĞİTİM ÖĞRETİM YILI </w:t>
      </w:r>
      <w:r w:rsidRPr="00867879">
        <w:rPr>
          <w:b/>
          <w:bCs/>
          <w:sz w:val="28"/>
          <w:szCs w:val="28"/>
        </w:rPr>
        <w:t>ZÜBEYDE HANIM MESLEKİ VE TEKNİK ANADOLU LİSESİ</w:t>
      </w:r>
      <w:r>
        <w:rPr>
          <w:b/>
          <w:bCs/>
          <w:sz w:val="28"/>
          <w:szCs w:val="28"/>
        </w:rPr>
        <w:t xml:space="preserve"> </w:t>
      </w:r>
      <w:r w:rsidRPr="00867879">
        <w:rPr>
          <w:b/>
          <w:bCs/>
          <w:sz w:val="28"/>
          <w:szCs w:val="28"/>
        </w:rPr>
        <w:t>10. SINIF BİYOLOJİ</w:t>
      </w:r>
      <w:r>
        <w:rPr>
          <w:b/>
          <w:bCs/>
          <w:sz w:val="28"/>
          <w:szCs w:val="28"/>
        </w:rPr>
        <w:t xml:space="preserve"> DERSİ </w:t>
      </w:r>
      <w:r w:rsidRPr="00867879">
        <w:rPr>
          <w:b/>
          <w:bCs/>
          <w:sz w:val="28"/>
          <w:szCs w:val="28"/>
        </w:rPr>
        <w:t xml:space="preserve"> 1.DÖNEM 1. </w:t>
      </w:r>
      <w:r>
        <w:rPr>
          <w:b/>
          <w:bCs/>
          <w:sz w:val="28"/>
          <w:szCs w:val="28"/>
        </w:rPr>
        <w:t xml:space="preserve">ORTAK </w:t>
      </w:r>
      <w:r w:rsidRPr="00867879">
        <w:rPr>
          <w:b/>
          <w:bCs/>
          <w:sz w:val="28"/>
          <w:szCs w:val="28"/>
        </w:rPr>
        <w:t>SINAVI</w:t>
      </w:r>
    </w:p>
    <w:p w:rsidR="00342A03" w:rsidRPr="00867879" w:rsidRDefault="00342A03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r>
        <w:rPr>
          <w:b/>
          <w:bCs/>
          <w:sz w:val="24"/>
          <w:szCs w:val="24"/>
        </w:rPr>
        <w:t>Soyad</w:t>
      </w:r>
      <w:r w:rsidRPr="00867879">
        <w:rPr>
          <w:b/>
          <w:bCs/>
          <w:sz w:val="24"/>
          <w:szCs w:val="24"/>
        </w:rPr>
        <w:t xml:space="preserve">: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17.11.2015</w:t>
      </w:r>
    </w:p>
    <w:p w:rsidR="00342A03" w:rsidRPr="00867879" w:rsidRDefault="00342A03" w:rsidP="00EE3F99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Sınıf/No 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342A03" w:rsidRPr="00CA082B" w:rsidRDefault="00342A03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342A03" w:rsidRDefault="00342A03" w:rsidP="0047217D">
      <w:pPr>
        <w:rPr>
          <w:b/>
          <w:bCs/>
          <w:sz w:val="24"/>
          <w:szCs w:val="24"/>
        </w:rPr>
      </w:pPr>
    </w:p>
    <w:p w:rsidR="00342A03" w:rsidRDefault="00342A03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342A03" w:rsidRDefault="00342A03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42A03" w:rsidRDefault="00342A03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42A03" w:rsidRDefault="00342A03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r w:rsidRPr="00965D58">
        <w:rPr>
          <w:sz w:val="24"/>
          <w:szCs w:val="24"/>
        </w:rPr>
        <w:t>Yumurta,Sperm, Zigot, Döllenme</w:t>
      </w:r>
      <w:r w:rsidRPr="00867879">
        <w:rPr>
          <w:b/>
          <w:bCs/>
          <w:sz w:val="24"/>
          <w:szCs w:val="24"/>
        </w:rPr>
        <w:t>:</w:t>
      </w:r>
    </w:p>
    <w:p w:rsidR="00342A03" w:rsidRDefault="00342A03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r w:rsidRPr="001C7AA2">
        <w:rPr>
          <w:sz w:val="24"/>
          <w:szCs w:val="24"/>
        </w:rPr>
        <w:t>Menstrual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342A03" w:rsidRPr="00B5009A" w:rsidRDefault="00342A03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342A03" w:rsidRDefault="00342A03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sinapsis, cross-</w:t>
      </w:r>
      <w:r w:rsidRPr="00B5009A">
        <w:rPr>
          <w:sz w:val="24"/>
          <w:szCs w:val="24"/>
          <w:lang w:eastAsia="tr-TR"/>
        </w:rPr>
        <w:t>over,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partenogenez,</w:t>
      </w:r>
      <w:r>
        <w:rPr>
          <w:sz w:val="24"/>
          <w:szCs w:val="24"/>
          <w:lang w:eastAsia="tr-TR"/>
        </w:rPr>
        <w:t xml:space="preserve"> mitoz bölünme, </w:t>
      </w:r>
      <w:r w:rsidRPr="00B5009A">
        <w:rPr>
          <w:sz w:val="24"/>
          <w:szCs w:val="24"/>
          <w:lang w:eastAsia="tr-TR"/>
        </w:rPr>
        <w:t>tetrat,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mayoz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342A03" w:rsidRPr="00B5009A" w:rsidRDefault="00342A03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kromatit grubuna…………………denir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………………………………………oluşturur.</w:t>
      </w:r>
    </w:p>
    <w:p w:rsidR="00342A03" w:rsidRDefault="00342A03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Amip ……………….….,öğlena …………………..ve paremesyum ………….bö</w:t>
      </w:r>
      <w:r>
        <w:rPr>
          <w:sz w:val="24"/>
          <w:szCs w:val="24"/>
          <w:lang w:eastAsia="tr-TR"/>
        </w:rPr>
        <w:t>lünür.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…………………………..denir.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e-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Sporlar ve polenler ………………………………………….ile oluşur.</w:t>
      </w:r>
    </w:p>
    <w:p w:rsidR="00342A03" w:rsidRPr="00094F92" w:rsidRDefault="00342A03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verişine………………………………….. denir.</w:t>
      </w:r>
    </w:p>
    <w:p w:rsidR="00342A03" w:rsidRPr="005F63CF" w:rsidRDefault="00342A03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342A03" w:rsidRPr="005F63CF" w:rsidRDefault="00342A03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a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342A03" w:rsidRPr="005F63CF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b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342A03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c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Mayoz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342A03" w:rsidRPr="005F63CF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d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Mayoz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342A03" w:rsidRDefault="00342A03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342A03" w:rsidRDefault="00342A03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342A03" w:rsidRDefault="00342A03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342A03" w:rsidRDefault="00342A03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342A03" w:rsidRDefault="00342A03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>Aşağıdaki canlılardan hangisi rejenerasyonla üreyebilir?</w:t>
      </w:r>
      <w:r>
        <w:rPr>
          <w:b/>
          <w:bCs/>
          <w:sz w:val="24"/>
          <w:szCs w:val="24"/>
        </w:rPr>
        <w:t xml:space="preserve"> (5P)</w:t>
      </w:r>
    </w:p>
    <w:p w:rsidR="00342A03" w:rsidRDefault="00342A03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>Deniz yıldızı</w:t>
      </w:r>
      <w:r>
        <w:rPr>
          <w:b/>
          <w:bCs/>
          <w:sz w:val="24"/>
          <w:szCs w:val="24"/>
        </w:rPr>
        <w:t xml:space="preserve">            C)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342A03" w:rsidRDefault="00342A03" w:rsidP="00304372">
      <w:pPr>
        <w:rPr>
          <w:b/>
          <w:bCs/>
        </w:rPr>
      </w:pPr>
      <w:hyperlink r:id="rId7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342A03" w:rsidRDefault="00342A03" w:rsidP="00304372">
      <w:pPr>
        <w:rPr>
          <w:b/>
          <w:bCs/>
        </w:rPr>
      </w:pPr>
    </w:p>
    <w:p w:rsidR="00342A03" w:rsidRPr="00965D58" w:rsidRDefault="00342A03" w:rsidP="00304372">
      <w:pPr>
        <w:ind w:left="6372" w:firstLine="708"/>
      </w:pPr>
    </w:p>
    <w:sectPr w:rsidR="00342A03" w:rsidRPr="00965D58" w:rsidSect="00094F92">
      <w:headerReference w:type="default" r:id="rId8"/>
      <w:footerReference w:type="default" r:id="rId9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A03" w:rsidRDefault="00342A03" w:rsidP="00695414">
      <w:pPr>
        <w:spacing w:after="0" w:line="240" w:lineRule="auto"/>
      </w:pPr>
      <w:r>
        <w:separator/>
      </w:r>
    </w:p>
  </w:endnote>
  <w:endnote w:type="continuationSeparator" w:id="1">
    <w:p w:rsidR="00342A03" w:rsidRDefault="00342A03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03" w:rsidRPr="005051C5" w:rsidRDefault="00342A03" w:rsidP="005051C5">
    <w:pPr>
      <w:pStyle w:val="Footer"/>
      <w:rPr>
        <w:rFonts w:ascii="Times New Roman" w:hAnsi="Times New Roman" w:cs="Times New Roman"/>
        <w:i/>
        <w:iCs/>
        <w:sz w:val="24"/>
        <w:szCs w:val="24"/>
      </w:rPr>
    </w:pP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 Bildiğin Yold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; Herkesle Yürüyeceğine, Doğru Bildiğin Yold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; Tek B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A03" w:rsidRDefault="00342A03" w:rsidP="00695414">
      <w:pPr>
        <w:spacing w:after="0" w:line="240" w:lineRule="auto"/>
      </w:pPr>
      <w:r>
        <w:separator/>
      </w:r>
    </w:p>
  </w:footnote>
  <w:footnote w:type="continuationSeparator" w:id="1">
    <w:p w:rsidR="00342A03" w:rsidRDefault="00342A03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03" w:rsidRDefault="00342A03">
    <w:pPr>
      <w:pStyle w:val="Header"/>
    </w:pPr>
    <w:r>
      <w:rPr>
        <w:rStyle w:val="Strong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4BB"/>
    <w:rsid w:val="00094F92"/>
    <w:rsid w:val="001C7AA2"/>
    <w:rsid w:val="001D0C12"/>
    <w:rsid w:val="002B225E"/>
    <w:rsid w:val="00304372"/>
    <w:rsid w:val="00342A03"/>
    <w:rsid w:val="003C44BB"/>
    <w:rsid w:val="003E49D1"/>
    <w:rsid w:val="0041136B"/>
    <w:rsid w:val="0047217D"/>
    <w:rsid w:val="004F6097"/>
    <w:rsid w:val="005051C5"/>
    <w:rsid w:val="00537289"/>
    <w:rsid w:val="00555427"/>
    <w:rsid w:val="005D509D"/>
    <w:rsid w:val="005F63CF"/>
    <w:rsid w:val="00625C12"/>
    <w:rsid w:val="006830B2"/>
    <w:rsid w:val="00695414"/>
    <w:rsid w:val="007564B3"/>
    <w:rsid w:val="007D608A"/>
    <w:rsid w:val="00867879"/>
    <w:rsid w:val="008857D2"/>
    <w:rsid w:val="0093710D"/>
    <w:rsid w:val="00965D58"/>
    <w:rsid w:val="00A010CA"/>
    <w:rsid w:val="00A62E02"/>
    <w:rsid w:val="00A6379F"/>
    <w:rsid w:val="00AD4FC6"/>
    <w:rsid w:val="00B317D0"/>
    <w:rsid w:val="00B5009A"/>
    <w:rsid w:val="00CA082B"/>
    <w:rsid w:val="00D76E4D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5414"/>
  </w:style>
  <w:style w:type="paragraph" w:styleId="Footer">
    <w:name w:val="footer"/>
    <w:basedOn w:val="Normal"/>
    <w:link w:val="Footer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5414"/>
  </w:style>
  <w:style w:type="table" w:styleId="TableGrid">
    <w:name w:val="Table Grid"/>
    <w:basedOn w:val="TableNormal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5051C5"/>
    <w:rPr>
      <w:b/>
      <w:bCs/>
    </w:rPr>
  </w:style>
  <w:style w:type="character" w:styleId="Hyperlink">
    <w:name w:val="Hyperlink"/>
    <w:basedOn w:val="DefaultParagraphFont"/>
    <w:uiPriority w:val="99"/>
    <w:rsid w:val="003043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75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320</Words>
  <Characters>1824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2015/2016 EĞİTİM ÖĞRETİM YILI ZÜBEYDE HANIM MESLEKİ VE TEKNİK ANADOLU LİSESİ 10</dc:title>
  <dc:subject/>
  <dc:creator>emre d</dc:creator>
  <cp:keywords>www.sorubak.com</cp:keywords>
  <dc:description/>
  <cp:lastModifiedBy>edanur</cp:lastModifiedBy>
  <cp:revision>3</cp:revision>
  <dcterms:created xsi:type="dcterms:W3CDTF">2015-11-15T19:27:00Z</dcterms:created>
  <dcterms:modified xsi:type="dcterms:W3CDTF">2015-11-28T17:59:00Z</dcterms:modified>
</cp:coreProperties>
</file>