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68"/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843"/>
        <w:gridCol w:w="3265"/>
      </w:tblGrid>
      <w:tr w:rsidR="00A72588" w:rsidTr="006426E6">
        <w:trPr>
          <w:trHeight w:val="471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  <w:r w:rsidRPr="00552A35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Tümce</w:t>
            </w:r>
          </w:p>
        </w:tc>
        <w:tc>
          <w:tcPr>
            <w:tcW w:w="3265" w:type="dxa"/>
            <w:vAlign w:val="center"/>
          </w:tcPr>
          <w:p w:rsidR="00A72588" w:rsidRPr="00552A35" w:rsidRDefault="00A72588" w:rsidP="00552A35">
            <w:pPr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  <w:r w:rsidRPr="00552A35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Adıl</w:t>
            </w:r>
          </w:p>
          <w:p w:rsidR="00A72588" w:rsidRPr="00552A35" w:rsidRDefault="00A72588" w:rsidP="00552A35">
            <w:pPr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  <w:r w:rsidRPr="00552A35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( Zamir )</w:t>
            </w: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Annemiz bizim her şeyimiz…</w:t>
            </w:r>
          </w:p>
        </w:tc>
        <w:tc>
          <w:tcPr>
            <w:tcW w:w="3265" w:type="dxa"/>
            <w:vAlign w:val="center"/>
          </w:tcPr>
          <w:p w:rsidR="00A72588" w:rsidRPr="00552A35" w:rsidRDefault="00A72588" w:rsidP="00552A35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Biz</w:t>
            </w: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O, tatilde dayısının yanına gidecek.</w:t>
            </w:r>
          </w:p>
        </w:tc>
        <w:tc>
          <w:tcPr>
            <w:tcW w:w="3265" w:type="dxa"/>
            <w:vAlign w:val="center"/>
          </w:tcPr>
          <w:p w:rsidR="00A72588" w:rsidRPr="00552A35" w:rsidRDefault="00A72588" w:rsidP="00552A35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Biz, Seni görmeden sevdik.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Yolda onu gördün?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Siz bunları nereden aldın?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Onları buraya koyar mısınız?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643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Bazıları okula hep geç gelir!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Bizde gidelim mi?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 çok başarılıdır.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15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Onun okumasını çok istiyorum.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Onlar sınıfın en çalışaknı.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Böylesine bir daha rastlamam.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Bunu masaya bırak.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15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Bana kalemi uzatabilir misin?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Benden de selam söyle.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Hepsini sana veremem.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15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Ben yarın gideceğim.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Yarın oraya geleceğim.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0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Bu problemi ancak sen çözebilirsin.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515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Onları bahçeye götür.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492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Bunu istiyorum.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419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Şunları dolaba koyar mısın?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419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O, tatilde dayısının yanına gidecek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419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Şu senin değil mi?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  <w:tr w:rsidR="00A72588" w:rsidTr="006426E6">
        <w:trPr>
          <w:trHeight w:val="419"/>
        </w:trPr>
        <w:tc>
          <w:tcPr>
            <w:tcW w:w="6843" w:type="dxa"/>
            <w:vAlign w:val="center"/>
          </w:tcPr>
          <w:p w:rsidR="00A72588" w:rsidRPr="00552A35" w:rsidRDefault="00A72588" w:rsidP="00552A35">
            <w:pPr>
              <w:rPr>
                <w:rFonts w:ascii="Comic Sans MS" w:hAnsi="Comic Sans MS"/>
                <w:sz w:val="26"/>
                <w:szCs w:val="26"/>
              </w:rPr>
            </w:pPr>
            <w:r w:rsidRPr="00552A35">
              <w:rPr>
                <w:rFonts w:ascii="Comic Sans MS" w:hAnsi="Comic Sans MS"/>
                <w:sz w:val="26"/>
                <w:szCs w:val="26"/>
              </w:rPr>
              <w:t>Herkes bu kitabı okusun.</w:t>
            </w:r>
          </w:p>
        </w:tc>
        <w:tc>
          <w:tcPr>
            <w:tcW w:w="3265" w:type="dxa"/>
          </w:tcPr>
          <w:p w:rsidR="00A72588" w:rsidRDefault="00A72588" w:rsidP="00552A35">
            <w:pPr>
              <w:jc w:val="center"/>
            </w:pPr>
          </w:p>
        </w:tc>
      </w:tr>
    </w:tbl>
    <w:p w:rsidR="00A72588" w:rsidRPr="00552A35" w:rsidRDefault="00A72588" w:rsidP="00166CD1">
      <w:pPr>
        <w:jc w:val="center"/>
        <w:rPr>
          <w:rFonts w:ascii="Comic Sans MS" w:hAnsi="Comic Sans MS"/>
          <w:b/>
          <w:color w:val="FF0000"/>
          <w:sz w:val="26"/>
          <w:szCs w:val="26"/>
        </w:rPr>
      </w:pPr>
      <w:r w:rsidRPr="00552A35">
        <w:rPr>
          <w:rFonts w:ascii="Comic Sans MS" w:hAnsi="Comic Sans MS"/>
          <w:b/>
          <w:color w:val="FF0000"/>
          <w:sz w:val="26"/>
          <w:szCs w:val="26"/>
        </w:rPr>
        <w:t>ZAMİRLER ETKİNLİĞİM</w:t>
      </w:r>
    </w:p>
    <w:p w:rsidR="00A72588" w:rsidRPr="00552A35" w:rsidRDefault="00A72588" w:rsidP="00552A35">
      <w:pPr>
        <w:ind w:firstLine="708"/>
        <w:jc w:val="both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179.85pt;margin-top:739.7pt;width:141.25pt;height:21.3pt;z-index:251658240;visibility:visible">
            <v:imagedata r:id="rId4" o:title=""/>
          </v:shape>
        </w:pict>
      </w:r>
      <w:r w:rsidRPr="00552A35">
        <w:rPr>
          <w:rFonts w:ascii="Comic Sans MS" w:hAnsi="Comic Sans MS"/>
          <w:color w:val="FF0000"/>
        </w:rPr>
        <w:t>Zamir</w:t>
      </w:r>
      <w:r w:rsidRPr="00552A35">
        <w:rPr>
          <w:rFonts w:ascii="Comic Sans MS" w:hAnsi="Comic Sans MS"/>
        </w:rPr>
        <w:t> veya </w:t>
      </w:r>
      <w:r w:rsidRPr="00552A35">
        <w:rPr>
          <w:rFonts w:ascii="Comic Sans MS" w:hAnsi="Comic Sans MS"/>
          <w:color w:val="FF0000"/>
        </w:rPr>
        <w:t>adıl</w:t>
      </w:r>
      <w:r w:rsidRPr="00552A35">
        <w:rPr>
          <w:rFonts w:ascii="Comic Sans MS" w:hAnsi="Comic Sans MS"/>
        </w:rPr>
        <w:t>, cümlede varlıkların adları yerine kullanılabilen ve adların yerine getirdiği tüm işlevleri yerine getirebilen isim soylu kelime. </w:t>
      </w:r>
      <w:r w:rsidRPr="006426E6">
        <w:rPr>
          <w:rFonts w:ascii="Comic Sans MS" w:hAnsi="Comic Sans MS"/>
          <w:b/>
          <w:color w:val="0070C0"/>
        </w:rPr>
        <w:t xml:space="preserve">Ben, sen, o, biz, siz, onlar; kendim, kendin, kendi, kendimiz, kendiniz, kendileri; bu, şu, o; kim, ne </w:t>
      </w:r>
      <w:r w:rsidRPr="00552A35">
        <w:rPr>
          <w:rFonts w:ascii="Comic Sans MS" w:hAnsi="Comic Sans MS"/>
        </w:rPr>
        <w:t xml:space="preserve">ve </w:t>
      </w:r>
      <w:r w:rsidRPr="006426E6">
        <w:rPr>
          <w:rFonts w:ascii="Comic Sans MS" w:hAnsi="Comic Sans MS"/>
          <w:b/>
          <w:color w:val="0070C0"/>
        </w:rPr>
        <w:t>biri</w:t>
      </w:r>
      <w:r w:rsidRPr="00552A35">
        <w:rPr>
          <w:rFonts w:ascii="Comic Sans MS" w:hAnsi="Comic Sans MS"/>
          <w:color w:val="FF0000"/>
        </w:rPr>
        <w:t> </w:t>
      </w:r>
      <w:r w:rsidRPr="00552A35">
        <w:rPr>
          <w:rFonts w:ascii="Comic Sans MS" w:hAnsi="Comic Sans MS"/>
        </w:rPr>
        <w:t>gibi sözcükler, sıklıkla zamir olarak kullanılır.</w:t>
      </w:r>
      <w:r>
        <w:rPr>
          <w:rFonts w:ascii="Comic Sans MS" w:hAnsi="Comic Sans MS"/>
        </w:rPr>
        <w:t xml:space="preserve"> </w:t>
      </w:r>
      <w:hyperlink r:id="rId5" w:history="1">
        <w:r>
          <w:rPr>
            <w:rStyle w:val="Hyperlink"/>
            <w:rFonts w:cs="Arial"/>
            <w:sz w:val="26"/>
            <w:szCs w:val="26"/>
            <w:shd w:val="clear" w:color="auto" w:fill="FFFFFF"/>
          </w:rPr>
          <w:t>www.sorubak.com</w:t>
        </w:r>
      </w:hyperlink>
    </w:p>
    <w:sectPr w:rsidR="00A72588" w:rsidRPr="00552A35" w:rsidSect="006426E6">
      <w:pgSz w:w="11906" w:h="16838"/>
      <w:pgMar w:top="709" w:right="1417" w:bottom="1417" w:left="1417" w:header="708" w:footer="708" w:gutter="0"/>
      <w:pgBorders w:offsetFrom="page">
        <w:top w:val="threeDEngrave" w:sz="18" w:space="24" w:color="00B0F0"/>
        <w:left w:val="threeDEngrave" w:sz="18" w:space="24" w:color="00B0F0"/>
        <w:bottom w:val="threeDEmboss" w:sz="18" w:space="24" w:color="00B0F0"/>
        <w:right w:val="threeDEmboss" w:sz="18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CD1"/>
    <w:rsid w:val="000801D6"/>
    <w:rsid w:val="00101EBE"/>
    <w:rsid w:val="00166CD1"/>
    <w:rsid w:val="00346BFA"/>
    <w:rsid w:val="003B6706"/>
    <w:rsid w:val="004D6FA8"/>
    <w:rsid w:val="00545E22"/>
    <w:rsid w:val="00552A35"/>
    <w:rsid w:val="0058495A"/>
    <w:rsid w:val="005A4977"/>
    <w:rsid w:val="005C2DCE"/>
    <w:rsid w:val="005E6F6A"/>
    <w:rsid w:val="006426E6"/>
    <w:rsid w:val="00693DF2"/>
    <w:rsid w:val="0070563A"/>
    <w:rsid w:val="00877EE3"/>
    <w:rsid w:val="009E02A4"/>
    <w:rsid w:val="00A72588"/>
    <w:rsid w:val="00AA0DED"/>
    <w:rsid w:val="00AE5BEC"/>
    <w:rsid w:val="00B33DFA"/>
    <w:rsid w:val="00C52DF9"/>
    <w:rsid w:val="00C7289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C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552A35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552A3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52A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A3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52A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8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164</Words>
  <Characters>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3</cp:revision>
  <dcterms:created xsi:type="dcterms:W3CDTF">2015-10-06T17:57:00Z</dcterms:created>
  <dcterms:modified xsi:type="dcterms:W3CDTF">2015-10-08T16:37:00Z</dcterms:modified>
</cp:coreProperties>
</file>