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E62" w:rsidRDefault="00CE7E62" w:rsidP="00652EFE">
      <w:pPr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5.75pt;margin-top:-.9pt;width:0;height:793.7pt;z-index:251662848" o:connectortype="straight"/>
        </w:pict>
      </w:r>
      <w:r>
        <w:rPr>
          <w:sz w:val="28"/>
          <w:szCs w:val="28"/>
        </w:rPr>
        <w:t>Adı Soyadı:……………………………….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b/>
          <w:sz w:val="28"/>
          <w:szCs w:val="28"/>
        </w:rPr>
        <w:t>1.</w:t>
      </w:r>
      <w:r w:rsidRPr="00D414E9">
        <w:rPr>
          <w:sz w:val="28"/>
          <w:szCs w:val="28"/>
        </w:rPr>
        <w:t xml:space="preserve"> “Vücudumuzun dik durmasını sağlayan, kemiklerden oluşan yapıdır.”</w:t>
      </w: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Yukarıdaki tanım aşağıdakilerden hangisine aittir?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kas                           B) eklem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iskelet                      D) kemik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14.85pt;margin-top:14.4pt;width:115.2pt;height:119.45pt;z-index:-251664896;visibility:visible">
            <v:imagedata r:id="rId4" o:title=""/>
          </v:shape>
        </w:pict>
      </w:r>
    </w:p>
    <w:p w:rsidR="00CE7E62" w:rsidRDefault="00CE7E62" w:rsidP="00652EFE">
      <w:pPr>
        <w:rPr>
          <w:sz w:val="28"/>
          <w:szCs w:val="28"/>
        </w:rPr>
      </w:pPr>
      <w:r w:rsidRPr="00D414E9">
        <w:rPr>
          <w:b/>
          <w:sz w:val="28"/>
          <w:szCs w:val="28"/>
        </w:rPr>
        <w:t>2</w:t>
      </w:r>
      <w:r w:rsidRPr="00D414E9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</w:t>
      </w:r>
      <w:r w:rsidRPr="00D414E9">
        <w:rPr>
          <w:sz w:val="28"/>
          <w:szCs w:val="28"/>
        </w:rPr>
        <w:t xml:space="preserve">İskeletin temel </w:t>
      </w:r>
      <w:r>
        <w:rPr>
          <w:sz w:val="28"/>
          <w:szCs w:val="28"/>
        </w:rPr>
        <w:t xml:space="preserve"> </w:t>
      </w:r>
    </w:p>
    <w:p w:rsidR="00CE7E62" w:rsidRDefault="00CE7E62" w:rsidP="00652E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D414E9">
        <w:rPr>
          <w:sz w:val="28"/>
          <w:szCs w:val="28"/>
        </w:rPr>
        <w:t xml:space="preserve">kısımlarını </w:t>
      </w:r>
    </w:p>
    <w:p w:rsidR="00CE7E62" w:rsidRDefault="00CE7E62" w:rsidP="00652E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D414E9">
        <w:rPr>
          <w:sz w:val="28"/>
          <w:szCs w:val="28"/>
        </w:rPr>
        <w:t xml:space="preserve">gösteren modelde </w:t>
      </w:r>
    </w:p>
    <w:p w:rsidR="00CE7E62" w:rsidRDefault="00CE7E62" w:rsidP="00652E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D414E9">
        <w:rPr>
          <w:sz w:val="28"/>
          <w:szCs w:val="28"/>
        </w:rPr>
        <w:t xml:space="preserve">bir yanlışlık </w:t>
      </w:r>
    </w:p>
    <w:p w:rsidR="00CE7E62" w:rsidRDefault="00CE7E62" w:rsidP="00652EF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D414E9">
        <w:rPr>
          <w:sz w:val="28"/>
          <w:szCs w:val="28"/>
        </w:rPr>
        <w:t xml:space="preserve">yapılmıştır. </w:t>
      </w:r>
    </w:p>
    <w:p w:rsidR="00CE7E62" w:rsidRDefault="00CE7E62" w:rsidP="00652EFE">
      <w:pPr>
        <w:rPr>
          <w:sz w:val="28"/>
          <w:szCs w:val="28"/>
        </w:rPr>
      </w:pPr>
    </w:p>
    <w:p w:rsidR="00CE7E62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Yanlışlığı düzeltmek için aşağıdakilerden hangisi yapılmalıdır?</w:t>
      </w:r>
    </w:p>
    <w:p w:rsidR="00CE7E62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  1 ile 3ün yerleri değiştirilmeli.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B)  2 ile 4ün yerleri değiştirilmeli.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  1 ile 4ün yerleri değiştirilmeli.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D)  3 ile 2'nin yerleri değiştirilmeli.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b/>
          <w:sz w:val="28"/>
          <w:szCs w:val="28"/>
        </w:rPr>
        <w:t>3.</w:t>
      </w:r>
      <w:r w:rsidRPr="00D414E9">
        <w:rPr>
          <w:sz w:val="28"/>
          <w:szCs w:val="28"/>
        </w:rPr>
        <w:t xml:space="preserve"> </w:t>
      </w:r>
      <w:r w:rsidRPr="00D414E9">
        <w:rPr>
          <w:sz w:val="28"/>
          <w:szCs w:val="28"/>
        </w:rPr>
        <w:tab/>
        <w:t>I. bacak kemikleri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ab/>
        <w:t xml:space="preserve">II. kol kemikleri </w:t>
      </w:r>
    </w:p>
    <w:p w:rsidR="00CE7E62" w:rsidRPr="00D414E9" w:rsidRDefault="00CE7E62" w:rsidP="00652EFE">
      <w:pPr>
        <w:ind w:firstLine="708"/>
        <w:rPr>
          <w:sz w:val="28"/>
          <w:szCs w:val="28"/>
        </w:rPr>
      </w:pPr>
      <w:r w:rsidRPr="00D414E9">
        <w:rPr>
          <w:sz w:val="28"/>
          <w:szCs w:val="28"/>
        </w:rPr>
        <w:t>III. omurgayı oluşturan kemikler</w:t>
      </w:r>
    </w:p>
    <w:p w:rsidR="00CE7E62" w:rsidRDefault="00CE7E62" w:rsidP="00652EFE">
      <w:pPr>
        <w:rPr>
          <w:b/>
          <w:sz w:val="28"/>
          <w:szCs w:val="28"/>
        </w:rPr>
      </w:pPr>
    </w:p>
    <w:p w:rsidR="00CE7E62" w:rsidRPr="00D414E9" w:rsidRDefault="00CE7E62" w:rsidP="00D414E9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Yukarıdakilerden hangisi ya da hangileri uzun kemiklerdendir?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I-II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B) II-III</w:t>
      </w:r>
      <w:r w:rsidRPr="00D414E9">
        <w:rPr>
          <w:sz w:val="28"/>
          <w:szCs w:val="28"/>
        </w:rPr>
        <w:tab/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I-III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D) I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>
        <w:rPr>
          <w:noProof/>
        </w:rPr>
        <w:pict>
          <v:shape id="Resim 3" o:spid="_x0000_s1028" type="#_x0000_t75" style="position:absolute;margin-left:14.85pt;margin-top:.1pt;width:87.2pt;height:91.15pt;z-index:-251663872;visibility:visible">
            <v:imagedata r:id="rId5" o:title=""/>
          </v:shape>
        </w:pict>
      </w:r>
      <w:r w:rsidRPr="00D414E9">
        <w:rPr>
          <w:b/>
          <w:sz w:val="28"/>
          <w:szCs w:val="28"/>
        </w:rPr>
        <w:t xml:space="preserve">4.  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Yandaki resimde görülen yapı ile ilgili aşağıdakilerden hangisi yanlıştır?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 İskeletimizin hareketini kolaylaştırır.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B)  Tüm çeşitlerinin hareketi aynıdır.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 Yapının adı "eklemdir.”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D)  İki kemiğin birbirine bağlandığı yerdir.</w:t>
      </w: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5.  Aşağıdakilerden hangisi iskelet ve kaslar için ortak özelliktir?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 Vücuda şekil verir.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B)  Lifli bir yapıya sahiptir.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 Kemiklerin birleşmesinden oluşur.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D)  Kasılıp gevşeyerek hareketi sağlar.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6. Aşağıdakilerden hangisi kaslar ile ilgili yanlış bir bilgidir?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 Kaslar iskelete bağlı olarak hareketi sağlar.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B)  Lifli yapısı sayesinde kasılıp gevşeme hareketi yapar.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 Tutundukları kemikleri kasılıp gevşeyerek hareket ettirir.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D)  Kemiğin hareketini sağlayan iki kas grubu aynı yönlü çalışır.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7.</w:t>
      </w:r>
      <w:r w:rsidRPr="00D414E9">
        <w:rPr>
          <w:sz w:val="28"/>
          <w:szCs w:val="28"/>
        </w:rPr>
        <w:tab/>
        <w:t>I.  Göğüs kafesi yaşamsal iç organları korur.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ab/>
        <w:t>II. Omurga kafatasından kuyruk sokumuna kadar uzanan kemiklerdir.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ab/>
        <w:t>III. Kafatası kemikleri kısa kemiklere örnektir.</w:t>
      </w: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Yukarıdaki bilgilerden hangisi veya hangileri doğrudur?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I-II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B) II-III</w:t>
      </w:r>
      <w:r w:rsidRPr="00D414E9">
        <w:rPr>
          <w:sz w:val="28"/>
          <w:szCs w:val="28"/>
        </w:rPr>
        <w:tab/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I-II-III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D) III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 xml:space="preserve"> 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70.05pt;margin-top:9.5pt;width:95.75pt;height:20.7pt;z-index:251654656">
            <v:textbox>
              <w:txbxContent>
                <w:p w:rsidR="00CE7E62" w:rsidRDefault="00CE7E62" w:rsidP="00652EFE">
                  <w:r>
                    <w:t>soluk alıp verme</w:t>
                  </w:r>
                </w:p>
              </w:txbxContent>
            </v:textbox>
          </v:shape>
        </w:pict>
      </w:r>
    </w:p>
    <w:p w:rsidR="00CE7E62" w:rsidRPr="00D414E9" w:rsidRDefault="00CE7E62" w:rsidP="00652EFE">
      <w:pPr>
        <w:tabs>
          <w:tab w:val="left" w:pos="4274"/>
        </w:tabs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 xml:space="preserve">8.  </w:t>
      </w:r>
      <w:r w:rsidRPr="00D414E9">
        <w:rPr>
          <w:b/>
          <w:sz w:val="28"/>
          <w:szCs w:val="28"/>
        </w:rPr>
        <w:tab/>
      </w:r>
    </w:p>
    <w:p w:rsidR="00CE7E62" w:rsidRPr="00D414E9" w:rsidRDefault="00CE7E62" w:rsidP="00652EFE">
      <w:pPr>
        <w:rPr>
          <w:sz w:val="28"/>
          <w:szCs w:val="28"/>
        </w:rPr>
      </w:pPr>
      <w:r>
        <w:rPr>
          <w:noProof/>
        </w:rPr>
        <w:pict>
          <v:shape id="_x0000_s1030" type="#_x0000_t32" style="position:absolute;margin-left:137.45pt;margin-top:2.6pt;width:23pt;height:19.15pt;z-index:251659776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70.05pt;margin-top:2.6pt;width:19.15pt;height:19.15pt;flip:x;z-index:251658752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21pt;margin-top:2.6pt;width:49.05pt;height:19.15pt;flip:x;z-index:251657728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165.8pt;margin-top:2.6pt;width:49pt;height:19.15pt;z-index:25165670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110.65pt;margin-top:2.6pt;width:.75pt;height:19.15pt;flip:x;z-index:251655680" o:connectortype="straight">
            <v:stroke endarrow="block"/>
          </v:shape>
        </w:pict>
      </w:r>
    </w:p>
    <w:p w:rsidR="00CE7E62" w:rsidRPr="00D414E9" w:rsidRDefault="00CE7E62" w:rsidP="00652EFE">
      <w:pPr>
        <w:rPr>
          <w:sz w:val="28"/>
          <w:szCs w:val="28"/>
        </w:rPr>
      </w:pPr>
      <w:r>
        <w:rPr>
          <w:noProof/>
        </w:rPr>
        <w:pict>
          <v:shape id="Resim 4" o:spid="_x0000_s1035" type="#_x0000_t75" style="position:absolute;margin-left:-3.5pt;margin-top:6.4pt;width:242.4pt;height:32.15pt;z-index:-251662848;visibility:visible">
            <v:imagedata r:id="rId6" o:title=""/>
          </v:shape>
        </w:pic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 xml:space="preserve">Aşağıdakilerden hangisi yukarıdaki kavram haritasında eksik olan kavramlardan değildir? </w:t>
      </w:r>
    </w:p>
    <w:p w:rsidR="00CE7E62" w:rsidRDefault="00CE7E62" w:rsidP="00652EFE">
      <w:pPr>
        <w:rPr>
          <w:sz w:val="28"/>
          <w:szCs w:val="28"/>
        </w:rPr>
      </w:pPr>
    </w:p>
    <w:p w:rsidR="00CE7E62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 xml:space="preserve">A) soluk borusu           </w:t>
      </w:r>
      <w:r w:rsidRPr="00D414E9">
        <w:rPr>
          <w:sz w:val="28"/>
          <w:szCs w:val="28"/>
        </w:rPr>
        <w:tab/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B) gırtlak</w:t>
      </w:r>
    </w:p>
    <w:p w:rsidR="00CE7E62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 xml:space="preserve">C) yutak                      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D) ağız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Default="00CE7E62" w:rsidP="00652EFE">
      <w:pPr>
        <w:rPr>
          <w:sz w:val="28"/>
          <w:szCs w:val="28"/>
        </w:rPr>
      </w:pPr>
      <w:r>
        <w:rPr>
          <w:noProof/>
        </w:rPr>
        <w:pict>
          <v:shape id="_x0000_s1036" type="#_x0000_t32" style="position:absolute;margin-left:250.6pt;margin-top:2.5pt;width:0;height:783.45pt;z-index:251663872" o:connectortype="straight"/>
        </w:pict>
      </w:r>
      <w:r w:rsidRPr="00D414E9">
        <w:rPr>
          <w:b/>
          <w:sz w:val="28"/>
          <w:szCs w:val="28"/>
        </w:rPr>
        <w:t>9.</w:t>
      </w:r>
      <w:r w:rsidRPr="00D414E9">
        <w:rPr>
          <w:sz w:val="28"/>
          <w:szCs w:val="28"/>
        </w:rPr>
        <w:t xml:space="preserve">  Zeynep "Soluk almadan yaşanabilir mi?" konulu bir araştırma ödevi hazırlamıştır. </w:t>
      </w: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Aşağıdakilerden hangisi bu ödevin sonuçlarından olamaz?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 Besinlerden aldığımız enerjiyi açığa çıkarmak için oksijene ihtiyaç duyarız.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B)  Oksijen kan yardımı ile vücuda taşınarak besinlerdeki enerjiyi açığa çıkarır.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 Akciğerimizi hava ile doldurarak oksijenin kan yoluyla vücudumuza taşınmasını sağlarız.</w:t>
      </w:r>
    </w:p>
    <w:p w:rsidR="00CE7E62" w:rsidRPr="00D414E9" w:rsidRDefault="00CE7E62" w:rsidP="00652EFE">
      <w:pPr>
        <w:tabs>
          <w:tab w:val="left" w:pos="5408"/>
        </w:tabs>
        <w:rPr>
          <w:sz w:val="28"/>
          <w:szCs w:val="28"/>
        </w:rPr>
      </w:pPr>
      <w:r w:rsidRPr="00D414E9">
        <w:rPr>
          <w:sz w:val="28"/>
          <w:szCs w:val="28"/>
        </w:rPr>
        <w:t>D)  Soluk alarak vücudumuza karbondioksit taşırız.</w:t>
      </w:r>
      <w:r w:rsidRPr="00D414E9">
        <w:rPr>
          <w:sz w:val="28"/>
          <w:szCs w:val="28"/>
        </w:rPr>
        <w:tab/>
      </w:r>
    </w:p>
    <w:p w:rsidR="00CE7E62" w:rsidRPr="00D414E9" w:rsidRDefault="00CE7E62" w:rsidP="00652EFE">
      <w:pPr>
        <w:tabs>
          <w:tab w:val="left" w:pos="5408"/>
        </w:tabs>
        <w:rPr>
          <w:sz w:val="28"/>
          <w:szCs w:val="28"/>
        </w:rPr>
      </w:pPr>
    </w:p>
    <w:p w:rsidR="00CE7E62" w:rsidRPr="00D414E9" w:rsidRDefault="00CE7E62" w:rsidP="00652EFE">
      <w:pPr>
        <w:tabs>
          <w:tab w:val="left" w:pos="5408"/>
        </w:tabs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10.  Aşağıdaki davranışlardan hangisini yapan bir kişi iskelet ve kas sağlığına dikkat etmiyor demektir?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>
        <w:rPr>
          <w:noProof/>
        </w:rPr>
        <w:pict>
          <v:shape id="Resim 5" o:spid="_x0000_s1037" type="#_x0000_t75" style="position:absolute;margin-left:-3.55pt;margin-top:3.8pt;width:206.05pt;height:116.4pt;z-index:-251655680;visibility:visible">
            <v:imagedata r:id="rId7" o:title=""/>
          </v:shape>
        </w:pic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>
        <w:rPr>
          <w:noProof/>
        </w:rPr>
        <w:pict>
          <v:shape id="Resim 6" o:spid="_x0000_s1038" type="#_x0000_t75" style="position:absolute;margin-left:21.75pt;margin-top:12.8pt;width:108.05pt;height:107pt;z-index:-251654656;visibility:visible">
            <v:imagedata r:id="rId8" o:title=""/>
          </v:shape>
        </w:pict>
      </w:r>
      <w:r w:rsidRPr="00D414E9">
        <w:rPr>
          <w:b/>
          <w:sz w:val="28"/>
          <w:szCs w:val="28"/>
        </w:rPr>
        <w:t>11.</w:t>
      </w:r>
      <w:r w:rsidRPr="00D414E9">
        <w:rPr>
          <w:sz w:val="28"/>
          <w:szCs w:val="28"/>
        </w:rPr>
        <w:t xml:space="preserve"> 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ukarıdaki </w:t>
      </w:r>
      <w:r w:rsidRPr="00D414E9">
        <w:rPr>
          <w:b/>
          <w:sz w:val="28"/>
          <w:szCs w:val="28"/>
        </w:rPr>
        <w:t>modelde gösterilen vücut sistemimiz aşağıdakilerden hangisidir?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 xml:space="preserve">A) sinir            </w:t>
      </w:r>
      <w:r w:rsidRPr="00D414E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414E9">
        <w:rPr>
          <w:sz w:val="28"/>
          <w:szCs w:val="28"/>
        </w:rPr>
        <w:t>B) solunum</w:t>
      </w:r>
    </w:p>
    <w:p w:rsidR="00CE7E62" w:rsidRPr="00D414E9" w:rsidRDefault="00CE7E62" w:rsidP="00652EFE">
      <w:pPr>
        <w:tabs>
          <w:tab w:val="left" w:pos="708"/>
          <w:tab w:val="left" w:pos="1416"/>
          <w:tab w:val="left" w:pos="2124"/>
          <w:tab w:val="left" w:pos="2832"/>
          <w:tab w:val="left" w:pos="3723"/>
        </w:tabs>
        <w:rPr>
          <w:sz w:val="28"/>
          <w:szCs w:val="28"/>
        </w:rPr>
      </w:pPr>
      <w:r w:rsidRPr="00D414E9">
        <w:rPr>
          <w:sz w:val="28"/>
          <w:szCs w:val="28"/>
        </w:rPr>
        <w:t xml:space="preserve">C) sindirim     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D) dolaşım</w:t>
      </w:r>
      <w:r w:rsidRPr="00D414E9">
        <w:rPr>
          <w:sz w:val="28"/>
          <w:szCs w:val="28"/>
        </w:rPr>
        <w:tab/>
      </w:r>
    </w:p>
    <w:p w:rsidR="00CE7E62" w:rsidRPr="00D414E9" w:rsidRDefault="00CE7E62" w:rsidP="00652EFE">
      <w:pPr>
        <w:tabs>
          <w:tab w:val="left" w:pos="708"/>
          <w:tab w:val="left" w:pos="1416"/>
          <w:tab w:val="left" w:pos="2124"/>
          <w:tab w:val="left" w:pos="2832"/>
          <w:tab w:val="left" w:pos="3723"/>
        </w:tabs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 xml:space="preserve">1 2. Aşağıdaki yapı ve organlardan hangisi vücudumuzun ihtiyacı olan oksijen ve besinlerin taşınması ile ilgili değildir? 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 xml:space="preserve">A) kan     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414E9">
        <w:rPr>
          <w:sz w:val="28"/>
          <w:szCs w:val="28"/>
        </w:rPr>
        <w:t xml:space="preserve">B) kalp     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 xml:space="preserve">C) böbrek     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D) damar</w:t>
      </w: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1 3. Stetoskop hangi amaçla kullanılır?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 kandaki oksijen miktarını ölçmek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B)  kanın dolaşımını takip etmek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 damarların uzunluğunu ölçmek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D)  kalp atışlarını dinlemek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b/>
          <w:sz w:val="28"/>
          <w:szCs w:val="28"/>
        </w:rPr>
        <w:t>14.</w:t>
      </w:r>
      <w:r w:rsidRPr="00D414E9">
        <w:rPr>
          <w:sz w:val="28"/>
          <w:szCs w:val="28"/>
        </w:rPr>
        <w:t xml:space="preserve">   </w:t>
      </w:r>
      <w:r w:rsidRPr="00D414E9">
        <w:rPr>
          <w:sz w:val="28"/>
          <w:szCs w:val="28"/>
        </w:rPr>
        <w:tab/>
        <w:t xml:space="preserve">I. Vücudumuzdaki damarların hepsi aynı kalınlıktadır. </w:t>
      </w:r>
    </w:p>
    <w:p w:rsidR="00CE7E62" w:rsidRPr="00D414E9" w:rsidRDefault="00CE7E62" w:rsidP="00652EFE">
      <w:pPr>
        <w:ind w:firstLine="708"/>
        <w:rPr>
          <w:sz w:val="28"/>
          <w:szCs w:val="28"/>
        </w:rPr>
      </w:pPr>
      <w:r w:rsidRPr="00D414E9">
        <w:rPr>
          <w:sz w:val="28"/>
          <w:szCs w:val="28"/>
        </w:rPr>
        <w:t>II. Bol oksijen içeren kanın rengi parlak kırmızıdır.</w:t>
      </w:r>
    </w:p>
    <w:p w:rsidR="00CE7E62" w:rsidRPr="00D414E9" w:rsidRDefault="00CE7E62" w:rsidP="00652EFE">
      <w:pPr>
        <w:ind w:firstLine="708"/>
        <w:rPr>
          <w:sz w:val="28"/>
          <w:szCs w:val="28"/>
        </w:rPr>
      </w:pPr>
      <w:r w:rsidRPr="00D414E9">
        <w:rPr>
          <w:sz w:val="28"/>
          <w:szCs w:val="28"/>
        </w:rPr>
        <w:t xml:space="preserve">III. Kalbin akciğere gönderdiği kanda karbondioksit oranı çoktur. 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Yukarıdaki bilgilerden hangisi ya da hangileri doğrudur?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I-II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B) II-III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I-III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D) II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b/>
          <w:sz w:val="28"/>
          <w:szCs w:val="28"/>
        </w:rPr>
        <w:t>1 5.</w:t>
      </w:r>
      <w:r w:rsidRPr="00D414E9">
        <w:rPr>
          <w:sz w:val="28"/>
          <w:szCs w:val="28"/>
        </w:rPr>
        <w:t xml:space="preserve"> “Kanın damarlar içinde hareketi sırasındaki etkiye nabız denir.”</w:t>
      </w: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Aşağıdaki olaylardan hangisi sırasında nabız sayımız fazla olur?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 heyecanlandığımızda</w:t>
      </w:r>
      <w:r w:rsidRPr="00D414E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D414E9">
        <w:rPr>
          <w:sz w:val="28"/>
          <w:szCs w:val="28"/>
        </w:rPr>
        <w:t>B)  uyurken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 xml:space="preserve">C) yemek yerken 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D) kitap okurken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b/>
          <w:sz w:val="28"/>
          <w:szCs w:val="28"/>
        </w:rPr>
        <w:t xml:space="preserve">1 6.  </w:t>
      </w:r>
      <w:r w:rsidRPr="00D414E9">
        <w:rPr>
          <w:b/>
          <w:sz w:val="28"/>
          <w:szCs w:val="28"/>
        </w:rPr>
        <w:tab/>
      </w:r>
      <w:r w:rsidRPr="00D414E9">
        <w:rPr>
          <w:sz w:val="28"/>
          <w:szCs w:val="28"/>
        </w:rPr>
        <w:t>I. Kalp atışı hızlandığında soluk alıp vermemiz yavaşlar.</w:t>
      </w:r>
    </w:p>
    <w:p w:rsidR="00CE7E62" w:rsidRPr="00D414E9" w:rsidRDefault="00CE7E62" w:rsidP="00652EFE">
      <w:pPr>
        <w:ind w:firstLine="708"/>
        <w:rPr>
          <w:sz w:val="28"/>
          <w:szCs w:val="28"/>
        </w:rPr>
      </w:pPr>
      <w:r w:rsidRPr="00D414E9">
        <w:rPr>
          <w:sz w:val="28"/>
          <w:szCs w:val="28"/>
        </w:rPr>
        <w:t>II. Enerji ihtiyacı artınca kan dolaşımı hızlanır.</w:t>
      </w:r>
    </w:p>
    <w:p w:rsidR="00CE7E62" w:rsidRPr="00D414E9" w:rsidRDefault="00CE7E62" w:rsidP="00652EFE">
      <w:pPr>
        <w:ind w:firstLine="708"/>
        <w:rPr>
          <w:sz w:val="28"/>
          <w:szCs w:val="28"/>
        </w:rPr>
      </w:pPr>
      <w:r w:rsidRPr="00D414E9">
        <w:rPr>
          <w:sz w:val="28"/>
          <w:szCs w:val="28"/>
        </w:rPr>
        <w:t xml:space="preserve">III. Egzersiz yapmak soluk alıp verme sayımızı azaltır. </w:t>
      </w: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Yukarıdaki bilgilerden hangisi ya da hangileri doğrudur?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I-II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  <w:t>B) II-III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II</w:t>
      </w:r>
      <w:r w:rsidRPr="00D414E9">
        <w:rPr>
          <w:sz w:val="28"/>
          <w:szCs w:val="28"/>
        </w:rPr>
        <w:tab/>
      </w:r>
      <w:r w:rsidRPr="00D414E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414E9">
        <w:rPr>
          <w:sz w:val="28"/>
          <w:szCs w:val="28"/>
        </w:rPr>
        <w:t>D) I-II-III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 xml:space="preserve"> </w:t>
      </w:r>
    </w:p>
    <w:p w:rsidR="00CE7E62" w:rsidRPr="00D414E9" w:rsidRDefault="00CE7E62" w:rsidP="00652EFE">
      <w:pPr>
        <w:rPr>
          <w:sz w:val="28"/>
          <w:szCs w:val="28"/>
        </w:rPr>
      </w:pPr>
    </w:p>
    <w:p w:rsidR="00CE7E62" w:rsidRPr="00D414E9" w:rsidRDefault="00CE7E62" w:rsidP="00652EFE">
      <w:pPr>
        <w:rPr>
          <w:b/>
          <w:sz w:val="28"/>
          <w:szCs w:val="28"/>
        </w:rPr>
      </w:pPr>
      <w:r w:rsidRPr="00D414E9">
        <w:rPr>
          <w:b/>
          <w:sz w:val="28"/>
          <w:szCs w:val="28"/>
        </w:rPr>
        <w:t>17. Aşağıdaki ifadelerden hangisi doğrudur?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A)  Sağlığımız için çok az su içmeliyiz.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B)  Düzenli spor yapmamalıyız.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C)  Egzersiz yapmak kalbimizi yorar.</w:t>
      </w:r>
    </w:p>
    <w:p w:rsidR="00CE7E62" w:rsidRPr="00D414E9" w:rsidRDefault="00CE7E62" w:rsidP="00652EFE">
      <w:pPr>
        <w:rPr>
          <w:sz w:val="28"/>
          <w:szCs w:val="28"/>
        </w:rPr>
      </w:pPr>
      <w:r w:rsidRPr="00D414E9">
        <w:rPr>
          <w:sz w:val="28"/>
          <w:szCs w:val="28"/>
        </w:rPr>
        <w:t>D)  Sigara, kan dolaşımını olumsuz yönde etkiler.</w:t>
      </w:r>
    </w:p>
    <w:p w:rsidR="00CE7E62" w:rsidRPr="00D414E9" w:rsidRDefault="00CE7E62">
      <w:pPr>
        <w:rPr>
          <w:sz w:val="28"/>
          <w:szCs w:val="28"/>
        </w:rPr>
      </w:pPr>
      <w:hyperlink r:id="rId9" w:history="1">
        <w:r w:rsidRPr="001239DA">
          <w:rPr>
            <w:rStyle w:val="Hyperlink"/>
            <w:sz w:val="28"/>
            <w:szCs w:val="28"/>
          </w:rPr>
          <w:t>sorubak.com</w:t>
        </w:r>
      </w:hyperlink>
    </w:p>
    <w:sectPr w:rsidR="00CE7E62" w:rsidRPr="00D414E9" w:rsidSect="00D414E9">
      <w:pgSz w:w="11906" w:h="16838"/>
      <w:pgMar w:top="567" w:right="707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EFE"/>
    <w:rsid w:val="001239DA"/>
    <w:rsid w:val="002E7317"/>
    <w:rsid w:val="00354053"/>
    <w:rsid w:val="00403D1D"/>
    <w:rsid w:val="00652EFE"/>
    <w:rsid w:val="006A1319"/>
    <w:rsid w:val="007E53A1"/>
    <w:rsid w:val="009146FB"/>
    <w:rsid w:val="00956079"/>
    <w:rsid w:val="00B04C84"/>
    <w:rsid w:val="00BF6A12"/>
    <w:rsid w:val="00C043D2"/>
    <w:rsid w:val="00CE7E62"/>
    <w:rsid w:val="00D41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EF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239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624</Words>
  <Characters>3559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BİRSEN</cp:lastModifiedBy>
  <cp:revision>4</cp:revision>
  <dcterms:created xsi:type="dcterms:W3CDTF">2010-12-06T21:56:00Z</dcterms:created>
  <dcterms:modified xsi:type="dcterms:W3CDTF">2015-10-06T14:14:00Z</dcterms:modified>
</cp:coreProperties>
</file>