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AA6" w:rsidRDefault="00343AA6" w:rsidP="00954E2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9.05pt;margin-top:-1.25pt;width:0;height:774pt;z-index:251660288" o:connectortype="straight"/>
        </w:pict>
      </w:r>
      <w:r>
        <w:t>Adı Soyadı:…………………………………</w:t>
      </w:r>
    </w:p>
    <w:p w:rsidR="00343AA6" w:rsidRPr="006D616F" w:rsidRDefault="00343AA6" w:rsidP="00954E2F">
      <w:pPr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" o:spid="_x0000_s1027" type="#_x0000_t75" style="position:absolute;margin-left:19.7pt;margin-top:2.5pt;width:157.7pt;height:112.5pt;z-index:-251662336;visibility:visible">
            <v:imagedata r:id="rId6" o:title=""/>
          </v:shape>
        </w:pict>
      </w:r>
      <w:r w:rsidRPr="006D616F">
        <w:rPr>
          <w:b/>
        </w:rPr>
        <w:t>1.</w:t>
      </w:r>
    </w:p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Yukarıda soluk alıp verme esnasında havanın takip ettiği yol gösterilmiştir.</w:t>
      </w:r>
    </w:p>
    <w:p w:rsidR="00343AA6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>Buna göre I, II ve III ile gösterilen yerlere sırasıyla aşağıdakilerden hangisi yazılmalıdır?</w:t>
      </w:r>
    </w:p>
    <w:p w:rsidR="00343AA6" w:rsidRPr="006D616F" w:rsidRDefault="00343AA6" w:rsidP="00954E2F">
      <w:pPr>
        <w:rPr>
          <w:b/>
          <w:sz w:val="28"/>
          <w:szCs w:val="28"/>
        </w:rPr>
      </w:pP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ab/>
      </w:r>
      <w:r w:rsidRPr="006D616F">
        <w:rPr>
          <w:sz w:val="28"/>
          <w:szCs w:val="28"/>
          <w:u w:val="single"/>
        </w:rPr>
        <w:t>I</w:t>
      </w:r>
      <w:r w:rsidRPr="006D616F">
        <w:rPr>
          <w:sz w:val="28"/>
          <w:szCs w:val="28"/>
        </w:rPr>
        <w:tab/>
        <w:t xml:space="preserve">   </w:t>
      </w:r>
      <w:r w:rsidRPr="006D616F">
        <w:rPr>
          <w:sz w:val="28"/>
          <w:szCs w:val="28"/>
          <w:u w:val="single"/>
        </w:rPr>
        <w:t>II</w:t>
      </w:r>
      <w:r w:rsidRPr="006D616F">
        <w:rPr>
          <w:sz w:val="28"/>
          <w:szCs w:val="28"/>
        </w:rPr>
        <w:tab/>
      </w:r>
      <w:r w:rsidRPr="006D616F">
        <w:rPr>
          <w:sz w:val="28"/>
          <w:szCs w:val="28"/>
        </w:rPr>
        <w:tab/>
      </w:r>
      <w:r w:rsidRPr="006D616F">
        <w:rPr>
          <w:sz w:val="28"/>
          <w:szCs w:val="28"/>
          <w:u w:val="single"/>
        </w:rPr>
        <w:t>III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A)    Ağız      Gırtlak       Soluk borusu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B)   Burun     Gırtlak       Karaciğer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C)   Ağız       Gırtlak       Kalp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D)   Burun     Gırtlak      Soluk borusu</w:t>
      </w:r>
    </w:p>
    <w:p w:rsidR="00343AA6" w:rsidRDefault="00343AA6" w:rsidP="00954E2F"/>
    <w:p w:rsidR="00343AA6" w:rsidRDefault="00343AA6" w:rsidP="00954E2F"/>
    <w:p w:rsidR="00343AA6" w:rsidRDefault="00343AA6" w:rsidP="00954E2F"/>
    <w:p w:rsidR="00343AA6" w:rsidRPr="006D616F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 xml:space="preserve">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"/>
        <w:gridCol w:w="3584"/>
      </w:tblGrid>
      <w:tr w:rsidR="00343AA6" w:rsidTr="0026478F">
        <w:trPr>
          <w:trHeight w:val="375"/>
        </w:trPr>
        <w:tc>
          <w:tcPr>
            <w:tcW w:w="563" w:type="dxa"/>
            <w:shd w:val="clear" w:color="auto" w:fill="FFFF00"/>
          </w:tcPr>
          <w:p w:rsidR="00343AA6" w:rsidRPr="0026478F" w:rsidRDefault="00343AA6" w:rsidP="00912E61">
            <w:pPr>
              <w:rPr>
                <w:sz w:val="22"/>
                <w:szCs w:val="22"/>
              </w:rPr>
            </w:pPr>
            <w:r w:rsidRPr="0026478F">
              <w:rPr>
                <w:sz w:val="22"/>
                <w:szCs w:val="22"/>
              </w:rPr>
              <w:t>I</w:t>
            </w:r>
          </w:p>
        </w:tc>
        <w:tc>
          <w:tcPr>
            <w:tcW w:w="3584" w:type="dxa"/>
            <w:shd w:val="clear" w:color="auto" w:fill="EEECE1"/>
          </w:tcPr>
          <w:p w:rsidR="00343AA6" w:rsidRPr="0026478F" w:rsidRDefault="00343AA6" w:rsidP="00912E61">
            <w:pPr>
              <w:rPr>
                <w:sz w:val="22"/>
                <w:szCs w:val="22"/>
              </w:rPr>
            </w:pPr>
            <w:r w:rsidRPr="0026478F">
              <w:rPr>
                <w:sz w:val="22"/>
                <w:szCs w:val="22"/>
              </w:rPr>
              <w:t>Diyafram kası aşağı doğru düzleşir.</w:t>
            </w:r>
          </w:p>
        </w:tc>
      </w:tr>
      <w:tr w:rsidR="00343AA6" w:rsidTr="0026478F">
        <w:trPr>
          <w:trHeight w:val="375"/>
        </w:trPr>
        <w:tc>
          <w:tcPr>
            <w:tcW w:w="563" w:type="dxa"/>
            <w:shd w:val="clear" w:color="auto" w:fill="FFFF00"/>
          </w:tcPr>
          <w:p w:rsidR="00343AA6" w:rsidRPr="0026478F" w:rsidRDefault="00343AA6" w:rsidP="00912E61">
            <w:pPr>
              <w:rPr>
                <w:sz w:val="22"/>
                <w:szCs w:val="22"/>
              </w:rPr>
            </w:pPr>
            <w:r w:rsidRPr="0026478F">
              <w:rPr>
                <w:sz w:val="22"/>
                <w:szCs w:val="22"/>
              </w:rPr>
              <w:t>II</w:t>
            </w:r>
          </w:p>
        </w:tc>
        <w:tc>
          <w:tcPr>
            <w:tcW w:w="3584" w:type="dxa"/>
            <w:shd w:val="clear" w:color="auto" w:fill="F2DBDB"/>
          </w:tcPr>
          <w:p w:rsidR="00343AA6" w:rsidRPr="0026478F" w:rsidRDefault="00343AA6" w:rsidP="00912E61">
            <w:pPr>
              <w:rPr>
                <w:sz w:val="22"/>
                <w:szCs w:val="22"/>
              </w:rPr>
            </w:pPr>
            <w:r w:rsidRPr="0026478F">
              <w:rPr>
                <w:sz w:val="22"/>
                <w:szCs w:val="22"/>
              </w:rPr>
              <w:t>Göğüs kafesi genişler, göğüs kasları kasılır.</w:t>
            </w:r>
          </w:p>
        </w:tc>
      </w:tr>
      <w:tr w:rsidR="00343AA6" w:rsidTr="0026478F">
        <w:trPr>
          <w:trHeight w:val="375"/>
        </w:trPr>
        <w:tc>
          <w:tcPr>
            <w:tcW w:w="563" w:type="dxa"/>
            <w:shd w:val="clear" w:color="auto" w:fill="FFFF00"/>
          </w:tcPr>
          <w:p w:rsidR="00343AA6" w:rsidRPr="0026478F" w:rsidRDefault="00343AA6" w:rsidP="00912E61">
            <w:pPr>
              <w:rPr>
                <w:sz w:val="22"/>
                <w:szCs w:val="22"/>
              </w:rPr>
            </w:pPr>
            <w:r w:rsidRPr="0026478F">
              <w:rPr>
                <w:sz w:val="22"/>
                <w:szCs w:val="22"/>
              </w:rPr>
              <w:t>III</w:t>
            </w:r>
          </w:p>
        </w:tc>
        <w:tc>
          <w:tcPr>
            <w:tcW w:w="3584" w:type="dxa"/>
            <w:shd w:val="clear" w:color="auto" w:fill="CCC0D9"/>
          </w:tcPr>
          <w:p w:rsidR="00343AA6" w:rsidRPr="0026478F" w:rsidRDefault="00343AA6" w:rsidP="00912E61">
            <w:pPr>
              <w:rPr>
                <w:sz w:val="22"/>
                <w:szCs w:val="22"/>
              </w:rPr>
            </w:pPr>
            <w:r w:rsidRPr="0026478F">
              <w:rPr>
                <w:sz w:val="22"/>
                <w:szCs w:val="22"/>
              </w:rPr>
              <w:t>Akciğerlere hava girer ve akciğerler genişler.</w:t>
            </w:r>
          </w:p>
        </w:tc>
      </w:tr>
      <w:tr w:rsidR="00343AA6" w:rsidTr="0026478F">
        <w:trPr>
          <w:trHeight w:val="396"/>
        </w:trPr>
        <w:tc>
          <w:tcPr>
            <w:tcW w:w="563" w:type="dxa"/>
            <w:shd w:val="clear" w:color="auto" w:fill="FFFF00"/>
          </w:tcPr>
          <w:p w:rsidR="00343AA6" w:rsidRPr="0026478F" w:rsidRDefault="00343AA6" w:rsidP="00912E61">
            <w:pPr>
              <w:rPr>
                <w:sz w:val="22"/>
                <w:szCs w:val="22"/>
              </w:rPr>
            </w:pPr>
            <w:r w:rsidRPr="0026478F">
              <w:rPr>
                <w:sz w:val="22"/>
                <w:szCs w:val="22"/>
              </w:rPr>
              <w:t>IV</w:t>
            </w:r>
          </w:p>
        </w:tc>
        <w:tc>
          <w:tcPr>
            <w:tcW w:w="3584" w:type="dxa"/>
            <w:shd w:val="clear" w:color="auto" w:fill="C6D9F1"/>
          </w:tcPr>
          <w:p w:rsidR="00343AA6" w:rsidRPr="0026478F" w:rsidRDefault="00343AA6" w:rsidP="00912E61">
            <w:pPr>
              <w:rPr>
                <w:sz w:val="22"/>
                <w:szCs w:val="22"/>
              </w:rPr>
            </w:pPr>
            <w:r w:rsidRPr="0026478F">
              <w:rPr>
                <w:sz w:val="22"/>
                <w:szCs w:val="22"/>
              </w:rPr>
              <w:t>Diyafram kası yukarı doğru hareket eder ve kubbeleşir.</w:t>
            </w:r>
          </w:p>
        </w:tc>
      </w:tr>
    </w:tbl>
    <w:p w:rsidR="00343AA6" w:rsidRDefault="00343AA6" w:rsidP="00954E2F"/>
    <w:p w:rsidR="00343AA6" w:rsidRPr="006D616F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>Soluk alma esnasında yukarıdakilerden hangisi gerçekleşmez?</w:t>
      </w:r>
    </w:p>
    <w:p w:rsidR="00343AA6" w:rsidRDefault="00343AA6" w:rsidP="00954E2F"/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 xml:space="preserve">A) IV        </w:t>
      </w:r>
      <w:r w:rsidRPr="006D616F">
        <w:rPr>
          <w:sz w:val="28"/>
          <w:szCs w:val="28"/>
        </w:rPr>
        <w:tab/>
      </w:r>
      <w:r w:rsidRPr="006D616F">
        <w:rPr>
          <w:sz w:val="28"/>
          <w:szCs w:val="28"/>
        </w:rPr>
        <w:tab/>
        <w:t>B) III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 xml:space="preserve">C)  II         </w:t>
      </w:r>
      <w:r w:rsidRPr="006D616F">
        <w:rPr>
          <w:sz w:val="28"/>
          <w:szCs w:val="28"/>
        </w:rPr>
        <w:tab/>
      </w:r>
      <w:r w:rsidRPr="006D616F">
        <w:rPr>
          <w:sz w:val="28"/>
          <w:szCs w:val="28"/>
        </w:rPr>
        <w:tab/>
        <w:t>D)  I</w:t>
      </w:r>
    </w:p>
    <w:p w:rsidR="00343AA6" w:rsidRPr="006D616F" w:rsidRDefault="00343AA6" w:rsidP="00954E2F">
      <w:pPr>
        <w:rPr>
          <w:sz w:val="28"/>
          <w:szCs w:val="28"/>
        </w:rPr>
      </w:pPr>
    </w:p>
    <w:p w:rsidR="00343AA6" w:rsidRPr="006D616F" w:rsidRDefault="00343AA6" w:rsidP="00954E2F">
      <w:pPr>
        <w:rPr>
          <w:sz w:val="28"/>
          <w:szCs w:val="28"/>
        </w:rPr>
      </w:pPr>
    </w:p>
    <w:p w:rsidR="00343AA6" w:rsidRPr="006D616F" w:rsidRDefault="00343AA6" w:rsidP="00954E2F">
      <w:pPr>
        <w:rPr>
          <w:sz w:val="28"/>
          <w:szCs w:val="28"/>
        </w:rPr>
      </w:pP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b/>
          <w:sz w:val="28"/>
          <w:szCs w:val="28"/>
        </w:rPr>
        <w:t>3.</w:t>
      </w:r>
      <w:r w:rsidRPr="006D61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D616F">
        <w:rPr>
          <w:sz w:val="28"/>
          <w:szCs w:val="28"/>
        </w:rPr>
        <w:t>BİLGİ : Bir kavşak gibidir. Havanın gırtlaktan soluk borusuna ve yiyeceklerin yemek borusuna geçtiği yerdir.</w:t>
      </w:r>
    </w:p>
    <w:p w:rsidR="00343AA6" w:rsidRDefault="00343AA6" w:rsidP="00954E2F">
      <w:pPr>
        <w:rPr>
          <w:b/>
          <w:sz w:val="28"/>
          <w:szCs w:val="28"/>
        </w:rPr>
      </w:pPr>
    </w:p>
    <w:p w:rsidR="00343AA6" w:rsidRPr="006D616F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>Sözü edilen organımız aşağıdakilerden hangisidir?</w:t>
      </w:r>
    </w:p>
    <w:p w:rsidR="00343AA6" w:rsidRDefault="00343AA6" w:rsidP="00954E2F">
      <w:pPr>
        <w:rPr>
          <w:sz w:val="28"/>
          <w:szCs w:val="28"/>
        </w:rPr>
      </w:pP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A) Gırtlak                B) Soluk borusu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C) Yemek borusu    D) Yutak</w:t>
      </w:r>
    </w:p>
    <w:p w:rsidR="00343AA6" w:rsidRPr="006D616F" w:rsidRDefault="00343AA6" w:rsidP="00954E2F">
      <w:pPr>
        <w:rPr>
          <w:sz w:val="28"/>
          <w:szCs w:val="28"/>
        </w:rPr>
      </w:pPr>
    </w:p>
    <w:p w:rsidR="00343AA6" w:rsidRPr="006D616F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>4.   Solunumla aldığımız oksijen hangi organdan kana geçer?</w:t>
      </w:r>
    </w:p>
    <w:p w:rsidR="00343AA6" w:rsidRDefault="00343AA6" w:rsidP="00954E2F">
      <w:r>
        <w:rPr>
          <w:noProof/>
        </w:rPr>
        <w:pict>
          <v:shape id="Resim 15" o:spid="_x0000_s1028" type="#_x0000_t75" style="position:absolute;margin-left:8.65pt;margin-top:4.85pt;width:163.5pt;height:163.5pt;z-index:-251661312;visibility:visible">
            <v:imagedata r:id="rId7" o:title=""/>
          </v:shape>
        </w:pict>
      </w:r>
    </w:p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Pr="006D616F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 xml:space="preserve">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3402"/>
      </w:tblGrid>
      <w:tr w:rsidR="00343AA6" w:rsidTr="0026478F">
        <w:trPr>
          <w:trHeight w:val="256"/>
        </w:trPr>
        <w:tc>
          <w:tcPr>
            <w:tcW w:w="817" w:type="dxa"/>
            <w:shd w:val="clear" w:color="auto" w:fill="92D050"/>
          </w:tcPr>
          <w:p w:rsidR="00343AA6" w:rsidRDefault="00343AA6" w:rsidP="0026478F">
            <w:pPr>
              <w:jc w:val="center"/>
            </w:pPr>
            <w:r>
              <w:t>Organ</w:t>
            </w:r>
          </w:p>
        </w:tc>
        <w:tc>
          <w:tcPr>
            <w:tcW w:w="3402" w:type="dxa"/>
            <w:shd w:val="clear" w:color="auto" w:fill="92D050"/>
          </w:tcPr>
          <w:p w:rsidR="00343AA6" w:rsidRDefault="00343AA6" w:rsidP="0026478F">
            <w:pPr>
              <w:jc w:val="center"/>
            </w:pPr>
            <w:r>
              <w:t>Görevi</w:t>
            </w:r>
          </w:p>
        </w:tc>
      </w:tr>
      <w:tr w:rsidR="00343AA6" w:rsidTr="0026478F">
        <w:trPr>
          <w:trHeight w:val="256"/>
        </w:trPr>
        <w:tc>
          <w:tcPr>
            <w:tcW w:w="817" w:type="dxa"/>
            <w:shd w:val="clear" w:color="auto" w:fill="92D050"/>
          </w:tcPr>
          <w:p w:rsidR="00343AA6" w:rsidRPr="0026478F" w:rsidRDefault="00343AA6" w:rsidP="0026478F">
            <w:pPr>
              <w:jc w:val="center"/>
              <w:rPr>
                <w:b/>
              </w:rPr>
            </w:pPr>
            <w:r w:rsidRPr="0026478F">
              <w:rPr>
                <w:b/>
              </w:rPr>
              <w:t>K</w:t>
            </w:r>
          </w:p>
        </w:tc>
        <w:tc>
          <w:tcPr>
            <w:tcW w:w="3402" w:type="dxa"/>
            <w:shd w:val="clear" w:color="auto" w:fill="F2DBDB"/>
          </w:tcPr>
          <w:p w:rsidR="00343AA6" w:rsidRDefault="00343AA6" w:rsidP="00912E61">
            <w:r>
              <w:t>Koku ve soluk alma organıdır.</w:t>
            </w:r>
          </w:p>
        </w:tc>
      </w:tr>
      <w:tr w:rsidR="00343AA6" w:rsidTr="0026478F">
        <w:trPr>
          <w:trHeight w:val="256"/>
        </w:trPr>
        <w:tc>
          <w:tcPr>
            <w:tcW w:w="817" w:type="dxa"/>
            <w:shd w:val="clear" w:color="auto" w:fill="92D050"/>
          </w:tcPr>
          <w:p w:rsidR="00343AA6" w:rsidRPr="0026478F" w:rsidRDefault="00343AA6" w:rsidP="0026478F">
            <w:pPr>
              <w:jc w:val="center"/>
              <w:rPr>
                <w:b/>
              </w:rPr>
            </w:pPr>
            <w:r w:rsidRPr="0026478F">
              <w:rPr>
                <w:b/>
              </w:rPr>
              <w:t>L</w:t>
            </w:r>
          </w:p>
        </w:tc>
        <w:tc>
          <w:tcPr>
            <w:tcW w:w="3402" w:type="dxa"/>
            <w:shd w:val="clear" w:color="auto" w:fill="FBD4B4"/>
          </w:tcPr>
          <w:p w:rsidR="00343AA6" w:rsidRDefault="00343AA6" w:rsidP="00912E61">
            <w:r>
              <w:t>Kanı temizleyen organdır.</w:t>
            </w:r>
          </w:p>
        </w:tc>
      </w:tr>
      <w:tr w:rsidR="00343AA6" w:rsidTr="0026478F">
        <w:trPr>
          <w:trHeight w:val="256"/>
        </w:trPr>
        <w:tc>
          <w:tcPr>
            <w:tcW w:w="817" w:type="dxa"/>
            <w:shd w:val="clear" w:color="auto" w:fill="92D050"/>
          </w:tcPr>
          <w:p w:rsidR="00343AA6" w:rsidRPr="0026478F" w:rsidRDefault="00343AA6" w:rsidP="0026478F">
            <w:pPr>
              <w:jc w:val="center"/>
              <w:rPr>
                <w:b/>
              </w:rPr>
            </w:pPr>
            <w:r w:rsidRPr="0026478F">
              <w:rPr>
                <w:b/>
              </w:rPr>
              <w:t>M</w:t>
            </w:r>
          </w:p>
        </w:tc>
        <w:tc>
          <w:tcPr>
            <w:tcW w:w="3402" w:type="dxa"/>
            <w:shd w:val="clear" w:color="auto" w:fill="B6DDE8"/>
          </w:tcPr>
          <w:p w:rsidR="00343AA6" w:rsidRDefault="00343AA6" w:rsidP="00912E61">
            <w:r>
              <w:t>Havanın gırtlaktan soluk borusuna, yiyeceklerin yemek borusuna geçtiği organdır.</w:t>
            </w:r>
          </w:p>
        </w:tc>
      </w:tr>
      <w:tr w:rsidR="00343AA6" w:rsidTr="0026478F">
        <w:trPr>
          <w:trHeight w:val="270"/>
        </w:trPr>
        <w:tc>
          <w:tcPr>
            <w:tcW w:w="817" w:type="dxa"/>
            <w:shd w:val="clear" w:color="auto" w:fill="92D050"/>
          </w:tcPr>
          <w:p w:rsidR="00343AA6" w:rsidRPr="0026478F" w:rsidRDefault="00343AA6" w:rsidP="0026478F">
            <w:pPr>
              <w:jc w:val="center"/>
              <w:rPr>
                <w:b/>
              </w:rPr>
            </w:pPr>
            <w:r w:rsidRPr="0026478F">
              <w:rPr>
                <w:b/>
              </w:rPr>
              <w:t>N</w:t>
            </w:r>
          </w:p>
        </w:tc>
        <w:tc>
          <w:tcPr>
            <w:tcW w:w="3402" w:type="dxa"/>
            <w:shd w:val="clear" w:color="auto" w:fill="E5B8B7"/>
          </w:tcPr>
          <w:p w:rsidR="00343AA6" w:rsidRDefault="00343AA6" w:rsidP="00912E61">
            <w:r>
              <w:t>Solunan havayı soluk borusuna ileten organdır.</w:t>
            </w:r>
          </w:p>
        </w:tc>
      </w:tr>
    </w:tbl>
    <w:p w:rsidR="00343AA6" w:rsidRDefault="00343AA6" w:rsidP="00954E2F"/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Tabloda solunumda görevli bazı organların görevleri ile ilgili bilgiler verilmiştir.</w:t>
      </w:r>
    </w:p>
    <w:p w:rsidR="00343AA6" w:rsidRDefault="00343AA6" w:rsidP="00954E2F">
      <w:pPr>
        <w:rPr>
          <w:sz w:val="28"/>
          <w:szCs w:val="28"/>
        </w:rPr>
      </w:pPr>
    </w:p>
    <w:p w:rsidR="00343AA6" w:rsidRPr="006D616F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>Buna göre K, L, M ve N ile ilgili olarak aşağıdakilerden hangisi söylenemez?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A)  K, burundur.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B)  L, akciğerdir.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C)  M, soluk borusudur.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D)  N, gırtlaktır.</w:t>
      </w:r>
    </w:p>
    <w:p w:rsidR="00343AA6" w:rsidRPr="006D616F" w:rsidRDefault="00343AA6" w:rsidP="00954E2F">
      <w:pPr>
        <w:rPr>
          <w:sz w:val="28"/>
          <w:szCs w:val="28"/>
        </w:rPr>
      </w:pPr>
    </w:p>
    <w:p w:rsidR="00343AA6" w:rsidRDefault="00343AA6" w:rsidP="00954E2F">
      <w:pPr>
        <w:rPr>
          <w:sz w:val="28"/>
          <w:szCs w:val="28"/>
        </w:rPr>
      </w:pPr>
    </w:p>
    <w:p w:rsidR="00343AA6" w:rsidRDefault="00343AA6" w:rsidP="00954E2F">
      <w:pPr>
        <w:rPr>
          <w:sz w:val="28"/>
          <w:szCs w:val="28"/>
        </w:rPr>
      </w:pP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b/>
          <w:sz w:val="28"/>
          <w:szCs w:val="28"/>
        </w:rPr>
        <w:t>6.</w:t>
      </w:r>
      <w:r w:rsidRPr="006D616F">
        <w:rPr>
          <w:sz w:val="28"/>
          <w:szCs w:val="28"/>
        </w:rPr>
        <w:t xml:space="preserve"> BİLGİ: Hem koku hem de havanın dışarıdan vücuda alınmasını sağlayan organdır.</w:t>
      </w:r>
    </w:p>
    <w:p w:rsidR="00343AA6" w:rsidRDefault="00343AA6" w:rsidP="00954E2F">
      <w:pPr>
        <w:rPr>
          <w:b/>
          <w:sz w:val="28"/>
          <w:szCs w:val="28"/>
        </w:rPr>
      </w:pPr>
    </w:p>
    <w:p w:rsidR="00343AA6" w:rsidRPr="006D616F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>Aşağıdakilerden hangisi sözü edilen solunum organının görevlerinden biri değildir?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A)  Havadaki tozları tutmak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B)  Havayı ısıtmak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C)  Havadaki mikropları öldürmek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D)  Havayı nemlendirmek</w:t>
      </w:r>
    </w:p>
    <w:p w:rsidR="00343AA6" w:rsidRPr="006D616F" w:rsidRDefault="00343AA6" w:rsidP="00954E2F">
      <w:pPr>
        <w:rPr>
          <w:sz w:val="28"/>
          <w:szCs w:val="28"/>
        </w:rPr>
      </w:pPr>
      <w:r>
        <w:rPr>
          <w:noProof/>
        </w:rPr>
        <w:pict>
          <v:shape id="_x0000_s1029" type="#_x0000_t32" style="position:absolute;margin-left:249.05pt;margin-top:-4.85pt;width:0;height:788.4pt;z-index:251661312" o:connectortype="straight"/>
        </w:pict>
      </w:r>
      <w:r w:rsidRPr="006D616F">
        <w:rPr>
          <w:b/>
          <w:sz w:val="28"/>
          <w:szCs w:val="28"/>
        </w:rPr>
        <w:t>7.</w:t>
      </w:r>
      <w:r w:rsidRPr="006D616F">
        <w:rPr>
          <w:sz w:val="28"/>
          <w:szCs w:val="28"/>
        </w:rPr>
        <w:tab/>
        <w:t>I. Soluk borusu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ab/>
        <w:t>II. burun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ab/>
        <w:t>III. Akciğer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ab/>
        <w:t>IV. Yemek borusu</w:t>
      </w:r>
    </w:p>
    <w:p w:rsidR="00343AA6" w:rsidRPr="006D616F" w:rsidRDefault="00343AA6" w:rsidP="00954E2F">
      <w:pPr>
        <w:rPr>
          <w:sz w:val="28"/>
          <w:szCs w:val="28"/>
        </w:rPr>
      </w:pPr>
    </w:p>
    <w:p w:rsidR="00343AA6" w:rsidRPr="006D616F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>Yukarıda verilenlerden hangisi solunumda görevli organlardan biri değildir?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 xml:space="preserve">A) IV        </w:t>
      </w:r>
      <w:r w:rsidRPr="006D616F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D616F">
        <w:rPr>
          <w:sz w:val="28"/>
          <w:szCs w:val="28"/>
        </w:rPr>
        <w:t>B) III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 xml:space="preserve">C)  II         </w:t>
      </w:r>
      <w:r w:rsidRPr="006D616F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D616F">
        <w:rPr>
          <w:sz w:val="28"/>
          <w:szCs w:val="28"/>
        </w:rPr>
        <w:t>D)  I</w:t>
      </w:r>
    </w:p>
    <w:p w:rsidR="00343AA6" w:rsidRDefault="00343AA6" w:rsidP="00954E2F"/>
    <w:p w:rsidR="00343AA6" w:rsidRPr="006D616F" w:rsidRDefault="00343AA6" w:rsidP="00954E2F">
      <w:pPr>
        <w:rPr>
          <w:b/>
          <w:sz w:val="28"/>
          <w:szCs w:val="28"/>
        </w:rPr>
      </w:pPr>
      <w:r>
        <w:rPr>
          <w:noProof/>
        </w:rPr>
        <w:pict>
          <v:shape id="Resim 16" o:spid="_x0000_s1030" type="#_x0000_t75" style="position:absolute;margin-left:1.9pt;margin-top:7.05pt;width:228pt;height:96.75pt;z-index:-251660288;visibility:visible">
            <v:imagedata r:id="rId8" o:title=""/>
          </v:shape>
        </w:pict>
      </w:r>
      <w:r w:rsidRPr="006D616F">
        <w:rPr>
          <w:b/>
          <w:sz w:val="28"/>
          <w:szCs w:val="28"/>
        </w:rPr>
        <w:t xml:space="preserve">8. </w:t>
      </w:r>
    </w:p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Pr="006D616F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>Buna göre X, Y ve Z ile gösterilen solunum organlarımız aşağıdakilerin hangisinde doğru verilmiştir?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ab/>
      </w:r>
    </w:p>
    <w:p w:rsidR="00343AA6" w:rsidRPr="006D616F" w:rsidRDefault="00343AA6" w:rsidP="00954E2F"/>
    <w:p w:rsidR="00343AA6" w:rsidRPr="006D616F" w:rsidRDefault="00343AA6" w:rsidP="00954E2F">
      <w:r w:rsidRPr="006D616F">
        <w:t xml:space="preserve">         </w:t>
      </w:r>
      <w:r w:rsidRPr="006D616F">
        <w:rPr>
          <w:u w:val="single"/>
        </w:rPr>
        <w:t>X</w:t>
      </w:r>
      <w:r w:rsidRPr="006D616F">
        <w:tab/>
      </w:r>
      <w:r w:rsidRPr="006D616F">
        <w:rPr>
          <w:u w:val="single"/>
        </w:rPr>
        <w:t xml:space="preserve">    Y</w:t>
      </w:r>
      <w:r w:rsidRPr="006D616F">
        <w:tab/>
        <w:t xml:space="preserve">                </w:t>
      </w:r>
      <w:r w:rsidRPr="006D616F">
        <w:rPr>
          <w:u w:val="single"/>
        </w:rPr>
        <w:t>Z</w:t>
      </w:r>
    </w:p>
    <w:p w:rsidR="00343AA6" w:rsidRPr="006D616F" w:rsidRDefault="00343AA6" w:rsidP="00954E2F">
      <w:r w:rsidRPr="006D616F">
        <w:t>A)  Ağız</w:t>
      </w:r>
      <w:r w:rsidRPr="006D616F">
        <w:tab/>
        <w:t>Akciğer</w:t>
      </w:r>
      <w:r w:rsidRPr="006D616F">
        <w:tab/>
        <w:t xml:space="preserve"> Gırtlak</w:t>
      </w:r>
    </w:p>
    <w:p w:rsidR="00343AA6" w:rsidRPr="006D616F" w:rsidRDefault="00343AA6" w:rsidP="00954E2F">
      <w:r w:rsidRPr="006D616F">
        <w:t>B)  Burun</w:t>
      </w:r>
      <w:r w:rsidRPr="006D616F">
        <w:tab/>
        <w:t>Gırtlak</w:t>
      </w:r>
      <w:r w:rsidRPr="006D616F">
        <w:tab/>
        <w:t xml:space="preserve">             Akciğer</w:t>
      </w:r>
    </w:p>
    <w:p w:rsidR="00343AA6" w:rsidRPr="006D616F" w:rsidRDefault="00343AA6" w:rsidP="00954E2F">
      <w:r w:rsidRPr="006D616F">
        <w:t>C)  Burun</w:t>
      </w:r>
      <w:r w:rsidRPr="006D616F">
        <w:tab/>
        <w:t>Soluk borusu</w:t>
      </w:r>
      <w:r w:rsidRPr="006D616F">
        <w:tab/>
        <w:t xml:space="preserve"> Akciğer</w:t>
      </w:r>
    </w:p>
    <w:p w:rsidR="00343AA6" w:rsidRPr="006D616F" w:rsidRDefault="00343AA6" w:rsidP="00954E2F">
      <w:r w:rsidRPr="006D616F">
        <w:t>D) Yutak</w:t>
      </w:r>
      <w:r w:rsidRPr="006D616F">
        <w:tab/>
        <w:t>Akciğer</w:t>
      </w:r>
      <w:r w:rsidRPr="006D616F">
        <w:tab/>
        <w:t xml:space="preserve"> Ağız</w:t>
      </w:r>
    </w:p>
    <w:p w:rsidR="00343AA6" w:rsidRDefault="00343AA6" w:rsidP="00954E2F">
      <w:r>
        <w:rPr>
          <w:noProof/>
        </w:rPr>
        <w:pict>
          <v:shape id="Resim 1" o:spid="_x0000_s1031" type="#_x0000_t75" style="position:absolute;margin-left:20.45pt;margin-top:11.4pt;width:168.75pt;height:75pt;z-index:-251659264;visibility:visible">
            <v:imagedata r:id="rId9" o:title=""/>
          </v:shape>
        </w:pict>
      </w:r>
    </w:p>
    <w:p w:rsidR="00343AA6" w:rsidRPr="006D616F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>9.</w:t>
      </w:r>
    </w:p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Pr="006D616F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>Yukarıda "?" ile gösterilen yere aşağıdaki hastalıklardan hangisi yazılabilir?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 xml:space="preserve">A) Siroz </w:t>
      </w:r>
      <w:r w:rsidRPr="006D616F">
        <w:rPr>
          <w:sz w:val="28"/>
          <w:szCs w:val="28"/>
        </w:rPr>
        <w:tab/>
      </w:r>
      <w:r w:rsidRPr="006D616F">
        <w:rPr>
          <w:sz w:val="28"/>
          <w:szCs w:val="28"/>
        </w:rPr>
        <w:tab/>
        <w:t>C) Ülser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 xml:space="preserve">B) Kemik erimesi </w:t>
      </w:r>
      <w:r w:rsidRPr="006D616F">
        <w:rPr>
          <w:sz w:val="28"/>
          <w:szCs w:val="28"/>
        </w:rPr>
        <w:tab/>
        <w:t>D) Boğmaca</w:t>
      </w:r>
    </w:p>
    <w:p w:rsidR="00343AA6" w:rsidRDefault="00343AA6" w:rsidP="00954E2F"/>
    <w:p w:rsidR="00343AA6" w:rsidRPr="006D616F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Pr="006D616F">
        <w:rPr>
          <w:b/>
          <w:sz w:val="28"/>
          <w:szCs w:val="28"/>
        </w:rPr>
        <w:t>. Soluk alma esnasında göğüs kafesi ile diyaframın hareketi aşağıdakilerden hangisi gibi olur?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1560"/>
        <w:gridCol w:w="1536"/>
      </w:tblGrid>
      <w:tr w:rsidR="00343AA6" w:rsidTr="0026478F">
        <w:trPr>
          <w:trHeight w:val="355"/>
        </w:trPr>
        <w:tc>
          <w:tcPr>
            <w:tcW w:w="675" w:type="dxa"/>
            <w:shd w:val="clear" w:color="auto" w:fill="D6E3BC"/>
          </w:tcPr>
          <w:p w:rsidR="00343AA6" w:rsidRDefault="00343AA6" w:rsidP="00954E2F"/>
        </w:tc>
        <w:tc>
          <w:tcPr>
            <w:tcW w:w="1560" w:type="dxa"/>
            <w:shd w:val="clear" w:color="auto" w:fill="D6E3BC"/>
          </w:tcPr>
          <w:p w:rsidR="00343AA6" w:rsidRDefault="00343AA6" w:rsidP="00954E2F">
            <w:r>
              <w:t>Göğüs kafesi</w:t>
            </w:r>
          </w:p>
        </w:tc>
        <w:tc>
          <w:tcPr>
            <w:tcW w:w="1536" w:type="dxa"/>
            <w:shd w:val="clear" w:color="auto" w:fill="D6E3BC"/>
          </w:tcPr>
          <w:p w:rsidR="00343AA6" w:rsidRDefault="00343AA6" w:rsidP="00954E2F">
            <w:r>
              <w:t>Diyafram</w:t>
            </w:r>
          </w:p>
        </w:tc>
      </w:tr>
      <w:tr w:rsidR="00343AA6" w:rsidTr="0026478F">
        <w:trPr>
          <w:trHeight w:val="355"/>
        </w:trPr>
        <w:tc>
          <w:tcPr>
            <w:tcW w:w="675" w:type="dxa"/>
            <w:shd w:val="clear" w:color="auto" w:fill="DBE5F1"/>
          </w:tcPr>
          <w:p w:rsidR="00343AA6" w:rsidRDefault="00343AA6" w:rsidP="00E3117F">
            <w:r>
              <w:t>A)</w:t>
            </w:r>
          </w:p>
        </w:tc>
        <w:tc>
          <w:tcPr>
            <w:tcW w:w="1560" w:type="dxa"/>
            <w:shd w:val="clear" w:color="auto" w:fill="FBD4B4"/>
          </w:tcPr>
          <w:p w:rsidR="00343AA6" w:rsidRDefault="00343AA6" w:rsidP="00954E2F">
            <w:r>
              <w:t>Genişler</w:t>
            </w:r>
          </w:p>
        </w:tc>
        <w:tc>
          <w:tcPr>
            <w:tcW w:w="1536" w:type="dxa"/>
            <w:shd w:val="clear" w:color="auto" w:fill="E5B8B7"/>
          </w:tcPr>
          <w:p w:rsidR="00343AA6" w:rsidRDefault="00343AA6" w:rsidP="00954E2F">
            <w:r>
              <w:t>Düzleşir</w:t>
            </w:r>
          </w:p>
        </w:tc>
      </w:tr>
      <w:tr w:rsidR="00343AA6" w:rsidTr="0026478F">
        <w:trPr>
          <w:trHeight w:val="355"/>
        </w:trPr>
        <w:tc>
          <w:tcPr>
            <w:tcW w:w="675" w:type="dxa"/>
            <w:shd w:val="clear" w:color="auto" w:fill="DBE5F1"/>
          </w:tcPr>
          <w:p w:rsidR="00343AA6" w:rsidRDefault="00343AA6" w:rsidP="00954E2F">
            <w:r>
              <w:t>B)</w:t>
            </w:r>
          </w:p>
        </w:tc>
        <w:tc>
          <w:tcPr>
            <w:tcW w:w="1560" w:type="dxa"/>
            <w:shd w:val="clear" w:color="auto" w:fill="FBD4B4"/>
          </w:tcPr>
          <w:p w:rsidR="00343AA6" w:rsidRDefault="00343AA6" w:rsidP="00954E2F">
            <w:r>
              <w:t>Daralır</w:t>
            </w:r>
            <w:r>
              <w:tab/>
            </w:r>
          </w:p>
        </w:tc>
        <w:tc>
          <w:tcPr>
            <w:tcW w:w="1536" w:type="dxa"/>
            <w:shd w:val="clear" w:color="auto" w:fill="E5B8B7"/>
          </w:tcPr>
          <w:p w:rsidR="00343AA6" w:rsidRDefault="00343AA6" w:rsidP="00954E2F">
            <w:r>
              <w:t>Kubbeleşir</w:t>
            </w:r>
          </w:p>
        </w:tc>
      </w:tr>
      <w:tr w:rsidR="00343AA6" w:rsidTr="0026478F">
        <w:trPr>
          <w:trHeight w:val="355"/>
        </w:trPr>
        <w:tc>
          <w:tcPr>
            <w:tcW w:w="675" w:type="dxa"/>
            <w:shd w:val="clear" w:color="auto" w:fill="DBE5F1"/>
          </w:tcPr>
          <w:p w:rsidR="00343AA6" w:rsidRDefault="00343AA6" w:rsidP="00954E2F">
            <w:r>
              <w:t>C)</w:t>
            </w:r>
          </w:p>
        </w:tc>
        <w:tc>
          <w:tcPr>
            <w:tcW w:w="1560" w:type="dxa"/>
            <w:shd w:val="clear" w:color="auto" w:fill="FBD4B4"/>
          </w:tcPr>
          <w:p w:rsidR="00343AA6" w:rsidRDefault="00343AA6" w:rsidP="00954E2F">
            <w:r>
              <w:t>Genişler</w:t>
            </w:r>
          </w:p>
        </w:tc>
        <w:tc>
          <w:tcPr>
            <w:tcW w:w="1536" w:type="dxa"/>
            <w:shd w:val="clear" w:color="auto" w:fill="E5B8B7"/>
          </w:tcPr>
          <w:p w:rsidR="00343AA6" w:rsidRDefault="00343AA6" w:rsidP="00954E2F">
            <w:r>
              <w:t>Kubbeleşir</w:t>
            </w:r>
          </w:p>
        </w:tc>
      </w:tr>
      <w:tr w:rsidR="00343AA6" w:rsidTr="0026478F">
        <w:trPr>
          <w:trHeight w:val="355"/>
        </w:trPr>
        <w:tc>
          <w:tcPr>
            <w:tcW w:w="675" w:type="dxa"/>
            <w:shd w:val="clear" w:color="auto" w:fill="DBE5F1"/>
          </w:tcPr>
          <w:p w:rsidR="00343AA6" w:rsidRDefault="00343AA6" w:rsidP="00954E2F">
            <w:r>
              <w:t>D)</w:t>
            </w:r>
          </w:p>
        </w:tc>
        <w:tc>
          <w:tcPr>
            <w:tcW w:w="1560" w:type="dxa"/>
            <w:shd w:val="clear" w:color="auto" w:fill="FBD4B4"/>
          </w:tcPr>
          <w:p w:rsidR="00343AA6" w:rsidRDefault="00343AA6" w:rsidP="00954E2F">
            <w:r>
              <w:t>Daralır</w:t>
            </w:r>
            <w:r>
              <w:tab/>
            </w:r>
          </w:p>
        </w:tc>
        <w:tc>
          <w:tcPr>
            <w:tcW w:w="1536" w:type="dxa"/>
            <w:shd w:val="clear" w:color="auto" w:fill="E5B8B7"/>
          </w:tcPr>
          <w:p w:rsidR="00343AA6" w:rsidRDefault="00343AA6" w:rsidP="00E3117F">
            <w:r>
              <w:t>Düzleşir</w:t>
            </w:r>
          </w:p>
        </w:tc>
      </w:tr>
    </w:tbl>
    <w:p w:rsidR="00343AA6" w:rsidRDefault="00343AA6" w:rsidP="00954E2F">
      <w:r>
        <w:tab/>
      </w:r>
    </w:p>
    <w:p w:rsidR="00343AA6" w:rsidRPr="006D616F" w:rsidRDefault="00343AA6" w:rsidP="00954E2F">
      <w:pPr>
        <w:rPr>
          <w:b/>
          <w:sz w:val="28"/>
          <w:szCs w:val="28"/>
        </w:rPr>
      </w:pPr>
      <w:r>
        <w:rPr>
          <w:noProof/>
        </w:rPr>
        <w:pict>
          <v:shape id="Resim 2" o:spid="_x0000_s1032" type="#_x0000_t75" style="position:absolute;margin-left:41.8pt;margin-top:-6.2pt;width:111pt;height:82.5pt;z-index:-251658240;visibility:visible">
            <v:imagedata r:id="rId10" o:title=""/>
          </v:shape>
        </w:pict>
      </w:r>
      <w:r w:rsidRPr="006D616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1</w:t>
      </w:r>
      <w:r w:rsidRPr="006D616F">
        <w:rPr>
          <w:b/>
          <w:sz w:val="28"/>
          <w:szCs w:val="28"/>
        </w:rPr>
        <w:t>.</w:t>
      </w:r>
    </w:p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Pr="006D616F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>Şekildeki I. ve II. kasların durumu hakkında aşağıda verilenlerden hangisi doğrudur?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842"/>
        <w:gridCol w:w="2193"/>
      </w:tblGrid>
      <w:tr w:rsidR="00343AA6" w:rsidTr="0026478F">
        <w:trPr>
          <w:trHeight w:val="344"/>
        </w:trPr>
        <w:tc>
          <w:tcPr>
            <w:tcW w:w="534" w:type="dxa"/>
          </w:tcPr>
          <w:p w:rsidR="00343AA6" w:rsidRDefault="00343AA6" w:rsidP="00954E2F"/>
        </w:tc>
        <w:tc>
          <w:tcPr>
            <w:tcW w:w="1842" w:type="dxa"/>
          </w:tcPr>
          <w:p w:rsidR="00343AA6" w:rsidRDefault="00343AA6" w:rsidP="0026478F">
            <w:pPr>
              <w:jc w:val="center"/>
            </w:pPr>
            <w:r>
              <w:t>I</w:t>
            </w:r>
          </w:p>
        </w:tc>
        <w:tc>
          <w:tcPr>
            <w:tcW w:w="2193" w:type="dxa"/>
          </w:tcPr>
          <w:p w:rsidR="00343AA6" w:rsidRDefault="00343AA6" w:rsidP="0026478F">
            <w:pPr>
              <w:jc w:val="center"/>
            </w:pPr>
            <w:r>
              <w:t>II</w:t>
            </w:r>
          </w:p>
        </w:tc>
      </w:tr>
      <w:tr w:rsidR="00343AA6" w:rsidTr="0026478F">
        <w:trPr>
          <w:trHeight w:val="363"/>
        </w:trPr>
        <w:tc>
          <w:tcPr>
            <w:tcW w:w="534" w:type="dxa"/>
          </w:tcPr>
          <w:p w:rsidR="00343AA6" w:rsidRDefault="00343AA6" w:rsidP="00954E2F">
            <w:r>
              <w:t>A)</w:t>
            </w:r>
          </w:p>
        </w:tc>
        <w:tc>
          <w:tcPr>
            <w:tcW w:w="1842" w:type="dxa"/>
          </w:tcPr>
          <w:p w:rsidR="00343AA6" w:rsidRDefault="00343AA6" w:rsidP="00954E2F">
            <w:r>
              <w:t>Kasılır, kısalır</w:t>
            </w:r>
          </w:p>
        </w:tc>
        <w:tc>
          <w:tcPr>
            <w:tcW w:w="2193" w:type="dxa"/>
          </w:tcPr>
          <w:p w:rsidR="00343AA6" w:rsidRDefault="00343AA6" w:rsidP="00954E2F">
            <w:r>
              <w:t>Gevşer, uzar</w:t>
            </w:r>
          </w:p>
        </w:tc>
      </w:tr>
      <w:tr w:rsidR="00343AA6" w:rsidTr="0026478F">
        <w:trPr>
          <w:trHeight w:val="344"/>
        </w:trPr>
        <w:tc>
          <w:tcPr>
            <w:tcW w:w="534" w:type="dxa"/>
          </w:tcPr>
          <w:p w:rsidR="00343AA6" w:rsidRDefault="00343AA6" w:rsidP="00954E2F">
            <w:r>
              <w:t>B)</w:t>
            </w:r>
          </w:p>
        </w:tc>
        <w:tc>
          <w:tcPr>
            <w:tcW w:w="1842" w:type="dxa"/>
          </w:tcPr>
          <w:p w:rsidR="00343AA6" w:rsidRDefault="00343AA6" w:rsidP="00954E2F">
            <w:r>
              <w:t>Yumuşar, incelir</w:t>
            </w:r>
          </w:p>
        </w:tc>
        <w:tc>
          <w:tcPr>
            <w:tcW w:w="2193" w:type="dxa"/>
          </w:tcPr>
          <w:p w:rsidR="00343AA6" w:rsidRDefault="00343AA6" w:rsidP="00954E2F">
            <w:r>
              <w:t>Sertleşir, şişer</w:t>
            </w:r>
          </w:p>
        </w:tc>
      </w:tr>
      <w:tr w:rsidR="00343AA6" w:rsidTr="0026478F">
        <w:trPr>
          <w:trHeight w:val="344"/>
        </w:trPr>
        <w:tc>
          <w:tcPr>
            <w:tcW w:w="534" w:type="dxa"/>
          </w:tcPr>
          <w:p w:rsidR="00343AA6" w:rsidRDefault="00343AA6" w:rsidP="00954E2F">
            <w:r>
              <w:t>C)</w:t>
            </w:r>
          </w:p>
        </w:tc>
        <w:tc>
          <w:tcPr>
            <w:tcW w:w="1842" w:type="dxa"/>
          </w:tcPr>
          <w:p w:rsidR="00343AA6" w:rsidRDefault="00343AA6" w:rsidP="00954E2F">
            <w:r>
              <w:t>Gevşer, uzar</w:t>
            </w:r>
          </w:p>
        </w:tc>
        <w:tc>
          <w:tcPr>
            <w:tcW w:w="2193" w:type="dxa"/>
          </w:tcPr>
          <w:p w:rsidR="00343AA6" w:rsidRDefault="00343AA6" w:rsidP="00954E2F">
            <w:r>
              <w:t>Kasılır, kısalır</w:t>
            </w:r>
          </w:p>
        </w:tc>
      </w:tr>
      <w:tr w:rsidR="00343AA6" w:rsidTr="0026478F">
        <w:trPr>
          <w:trHeight w:val="344"/>
        </w:trPr>
        <w:tc>
          <w:tcPr>
            <w:tcW w:w="534" w:type="dxa"/>
          </w:tcPr>
          <w:p w:rsidR="00343AA6" w:rsidRDefault="00343AA6" w:rsidP="00954E2F">
            <w:r>
              <w:t>D)</w:t>
            </w:r>
          </w:p>
        </w:tc>
        <w:tc>
          <w:tcPr>
            <w:tcW w:w="1842" w:type="dxa"/>
          </w:tcPr>
          <w:p w:rsidR="00343AA6" w:rsidRDefault="00343AA6" w:rsidP="00954E2F">
            <w:r>
              <w:t>Kasılır, uzar</w:t>
            </w:r>
          </w:p>
        </w:tc>
        <w:tc>
          <w:tcPr>
            <w:tcW w:w="2193" w:type="dxa"/>
          </w:tcPr>
          <w:p w:rsidR="00343AA6" w:rsidRDefault="00343AA6" w:rsidP="00954E2F">
            <w:r>
              <w:t>Gevşer, kısalır</w:t>
            </w:r>
          </w:p>
        </w:tc>
      </w:tr>
    </w:tbl>
    <w:p w:rsidR="00343AA6" w:rsidRDefault="00343AA6" w:rsidP="00954E2F"/>
    <w:p w:rsidR="00343AA6" w:rsidRDefault="00343AA6" w:rsidP="00954E2F"/>
    <w:p w:rsidR="00343AA6" w:rsidRPr="006D616F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>12. Solunum organlarının sağlığı için aşağıdaki davranışlardan hangisinin yapılması doğru değildir?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A) Temiz havada düzenli spor yapmak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B) Bulunduğumuz ortamı yeterince havalandırmak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C)Aşırı soğuk ve sıcak yiyecekler tüketmek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>D) Burundan soluk almak</w:t>
      </w:r>
    </w:p>
    <w:p w:rsidR="00343AA6" w:rsidRPr="006D616F" w:rsidRDefault="00343AA6" w:rsidP="00954E2F">
      <w:pPr>
        <w:rPr>
          <w:sz w:val="28"/>
          <w:szCs w:val="28"/>
        </w:rPr>
      </w:pPr>
    </w:p>
    <w:p w:rsidR="00343AA6" w:rsidRDefault="00343AA6" w:rsidP="00954E2F"/>
    <w:p w:rsidR="00343AA6" w:rsidRPr="006D616F" w:rsidRDefault="00343AA6" w:rsidP="00954E2F">
      <w:pPr>
        <w:rPr>
          <w:b/>
          <w:sz w:val="28"/>
          <w:szCs w:val="28"/>
        </w:rPr>
      </w:pPr>
      <w:r>
        <w:rPr>
          <w:noProof/>
        </w:rPr>
        <w:pict>
          <v:shape id="Resim 3" o:spid="_x0000_s1033" type="#_x0000_t75" style="position:absolute;margin-left:28.3pt;margin-top:.95pt;width:190.5pt;height:81pt;z-index:-251657216;visibility:visible">
            <v:imagedata r:id="rId11" o:title=""/>
          </v:shape>
        </w:pict>
      </w:r>
      <w:r w:rsidRPr="006D616F">
        <w:rPr>
          <w:b/>
          <w:noProof/>
          <w:sz w:val="28"/>
          <w:szCs w:val="28"/>
        </w:rPr>
        <w:t xml:space="preserve">13. </w:t>
      </w:r>
    </w:p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Default="00343AA6" w:rsidP="00954E2F"/>
    <w:p w:rsidR="00343AA6" w:rsidRPr="006D616F" w:rsidRDefault="00343AA6" w:rsidP="00954E2F">
      <w:pPr>
        <w:rPr>
          <w:b/>
          <w:sz w:val="28"/>
          <w:szCs w:val="28"/>
        </w:rPr>
      </w:pPr>
      <w:r w:rsidRPr="006D616F">
        <w:rPr>
          <w:b/>
          <w:sz w:val="28"/>
          <w:szCs w:val="28"/>
        </w:rPr>
        <w:t>Tabloda verilenlerden hangisi kanın vücutta dolaşımını sağlayan organlarımızdan biridir?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 xml:space="preserve">A) 1         </w:t>
      </w:r>
      <w:r w:rsidRPr="006D616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D616F">
        <w:rPr>
          <w:sz w:val="28"/>
          <w:szCs w:val="28"/>
        </w:rPr>
        <w:t>B) 2</w:t>
      </w:r>
    </w:p>
    <w:p w:rsidR="00343AA6" w:rsidRPr="006D616F" w:rsidRDefault="00343AA6" w:rsidP="00954E2F">
      <w:pPr>
        <w:rPr>
          <w:sz w:val="28"/>
          <w:szCs w:val="28"/>
        </w:rPr>
      </w:pPr>
      <w:r w:rsidRPr="006D616F">
        <w:rPr>
          <w:sz w:val="28"/>
          <w:szCs w:val="28"/>
        </w:rPr>
        <w:t xml:space="preserve">C) 3         </w:t>
      </w:r>
      <w:r w:rsidRPr="006D616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D616F">
        <w:rPr>
          <w:sz w:val="28"/>
          <w:szCs w:val="28"/>
        </w:rPr>
        <w:t>D) 4</w:t>
      </w:r>
    </w:p>
    <w:p w:rsidR="00343AA6" w:rsidRDefault="00343AA6" w:rsidP="00954E2F"/>
    <w:p w:rsidR="00343AA6" w:rsidRDefault="00343AA6" w:rsidP="00954E2F">
      <w:hyperlink r:id="rId12" w:history="1">
        <w:r>
          <w:rPr>
            <w:rStyle w:val="Hyperlink"/>
            <w:sz w:val="28"/>
            <w:szCs w:val="28"/>
          </w:rPr>
          <w:t>sorubak.com</w:t>
        </w:r>
      </w:hyperlink>
    </w:p>
    <w:p w:rsidR="00343AA6" w:rsidRPr="0027555D" w:rsidRDefault="00343AA6" w:rsidP="00954E2F">
      <w:pPr>
        <w:rPr>
          <w:sz w:val="28"/>
          <w:szCs w:val="28"/>
        </w:rPr>
      </w:pPr>
    </w:p>
    <w:p w:rsidR="00343AA6" w:rsidRPr="0027555D" w:rsidRDefault="00343AA6" w:rsidP="00954E2F">
      <w:pPr>
        <w:rPr>
          <w:b/>
          <w:sz w:val="28"/>
          <w:szCs w:val="28"/>
        </w:rPr>
      </w:pPr>
      <w:r w:rsidRPr="0027555D">
        <w:rPr>
          <w:b/>
          <w:sz w:val="28"/>
          <w:szCs w:val="28"/>
        </w:rPr>
        <w:t>14. İskeletimiz ile ilgili verilenlerden hangisi yanlıştır?</w:t>
      </w:r>
    </w:p>
    <w:p w:rsidR="00343AA6" w:rsidRPr="0027555D" w:rsidRDefault="00343AA6" w:rsidP="00954E2F">
      <w:pPr>
        <w:rPr>
          <w:sz w:val="28"/>
          <w:szCs w:val="28"/>
        </w:rPr>
      </w:pPr>
      <w:r w:rsidRPr="0027555D">
        <w:rPr>
          <w:sz w:val="28"/>
          <w:szCs w:val="28"/>
        </w:rPr>
        <w:t>A) Vücuda şekil verir.</w:t>
      </w:r>
    </w:p>
    <w:p w:rsidR="00343AA6" w:rsidRPr="0027555D" w:rsidRDefault="00343AA6" w:rsidP="00954E2F">
      <w:pPr>
        <w:rPr>
          <w:sz w:val="28"/>
          <w:szCs w:val="28"/>
        </w:rPr>
      </w:pPr>
      <w:r w:rsidRPr="0027555D">
        <w:rPr>
          <w:sz w:val="28"/>
          <w:szCs w:val="28"/>
        </w:rPr>
        <w:t>B) Vücudu dik tutar.</w:t>
      </w:r>
    </w:p>
    <w:p w:rsidR="00343AA6" w:rsidRDefault="00343AA6" w:rsidP="00954E2F">
      <w:pPr>
        <w:rPr>
          <w:sz w:val="28"/>
          <w:szCs w:val="28"/>
        </w:rPr>
      </w:pPr>
      <w:r>
        <w:rPr>
          <w:sz w:val="28"/>
          <w:szCs w:val="28"/>
        </w:rPr>
        <w:t>C) Kaslara tutunma yüzeyi sağlar.</w:t>
      </w:r>
    </w:p>
    <w:p w:rsidR="00343AA6" w:rsidRPr="0027555D" w:rsidRDefault="00343AA6" w:rsidP="00954E2F">
      <w:pPr>
        <w:rPr>
          <w:sz w:val="28"/>
          <w:szCs w:val="28"/>
        </w:rPr>
      </w:pPr>
      <w:r>
        <w:rPr>
          <w:sz w:val="28"/>
          <w:szCs w:val="28"/>
        </w:rPr>
        <w:t>D) Yumuşak bölümlerden oluşur.</w:t>
      </w:r>
    </w:p>
    <w:p w:rsidR="00343AA6" w:rsidRDefault="00343AA6" w:rsidP="00954E2F"/>
    <w:sectPr w:rsidR="00343AA6" w:rsidSect="0089036C">
      <w:pgSz w:w="11906" w:h="16838"/>
      <w:pgMar w:top="709" w:right="707" w:bottom="709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AA6" w:rsidRDefault="00343AA6" w:rsidP="00954E2F">
      <w:r>
        <w:separator/>
      </w:r>
    </w:p>
  </w:endnote>
  <w:endnote w:type="continuationSeparator" w:id="0">
    <w:p w:rsidR="00343AA6" w:rsidRDefault="00343AA6" w:rsidP="0095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AA6" w:rsidRDefault="00343AA6" w:rsidP="00954E2F">
      <w:r>
        <w:separator/>
      </w:r>
    </w:p>
  </w:footnote>
  <w:footnote w:type="continuationSeparator" w:id="0">
    <w:p w:rsidR="00343AA6" w:rsidRDefault="00343AA6" w:rsidP="00954E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E2F"/>
    <w:rsid w:val="00061919"/>
    <w:rsid w:val="000E1FAC"/>
    <w:rsid w:val="00107D74"/>
    <w:rsid w:val="00180088"/>
    <w:rsid w:val="001B4B95"/>
    <w:rsid w:val="0026478F"/>
    <w:rsid w:val="0027555D"/>
    <w:rsid w:val="00343AA6"/>
    <w:rsid w:val="00352D9D"/>
    <w:rsid w:val="00403D1D"/>
    <w:rsid w:val="0044428B"/>
    <w:rsid w:val="004A4C18"/>
    <w:rsid w:val="005466EC"/>
    <w:rsid w:val="00642499"/>
    <w:rsid w:val="006623FB"/>
    <w:rsid w:val="006734D0"/>
    <w:rsid w:val="006A1319"/>
    <w:rsid w:val="006D616F"/>
    <w:rsid w:val="00737224"/>
    <w:rsid w:val="008526B2"/>
    <w:rsid w:val="00882BB2"/>
    <w:rsid w:val="0089036C"/>
    <w:rsid w:val="008B0437"/>
    <w:rsid w:val="00912E61"/>
    <w:rsid w:val="00954E2F"/>
    <w:rsid w:val="00993464"/>
    <w:rsid w:val="00B41DE0"/>
    <w:rsid w:val="00B82713"/>
    <w:rsid w:val="00BD6140"/>
    <w:rsid w:val="00DB14DB"/>
    <w:rsid w:val="00DD0382"/>
    <w:rsid w:val="00E25B56"/>
    <w:rsid w:val="00E3117F"/>
    <w:rsid w:val="00F73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E2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54E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54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4E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954E2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54E2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954E2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54E2F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64249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934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2</Pages>
  <Words>509</Words>
  <Characters>2904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BİRSEN</cp:lastModifiedBy>
  <cp:revision>11</cp:revision>
  <dcterms:created xsi:type="dcterms:W3CDTF">2010-12-05T21:22:00Z</dcterms:created>
  <dcterms:modified xsi:type="dcterms:W3CDTF">2015-10-06T14:15:00Z</dcterms:modified>
</cp:coreProperties>
</file>