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B8" w:rsidRDefault="000F37B8">
      <w:r>
        <w:rPr>
          <w:noProof/>
          <w:lang w:eastAsia="tr-TR"/>
        </w:rPr>
        <w:pict>
          <v:roundrect id="Yuvarlatılmış Dikdörtgen 1" o:spid="_x0000_s1026" style="position:absolute;margin-left:14.4pt;margin-top:-11.85pt;width:531.75pt;height:56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" strokecolor="#f79646" strokeweight="2pt">
            <v:textbox>
              <w:txbxContent>
                <w:p w:rsidR="000F37B8" w:rsidRDefault="000F37B8" w:rsidP="00333582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  <w:color w:val="FF0000"/>
                    </w:rPr>
                  </w:pPr>
                  <w:r w:rsidRPr="00333582">
                    <w:rPr>
                      <w:rFonts w:ascii="ALFABET98 Tur" w:hAnsi="ALFABET98 Tur"/>
                      <w:b/>
                      <w:color w:val="FF0000"/>
                    </w:rPr>
                    <w:t>VÜCUDUMUZ BİLMESİNİ ÇÖZELİM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TEST</w:t>
                  </w:r>
                </w:p>
                <w:p w:rsidR="000F37B8" w:rsidRPr="00333582" w:rsidRDefault="000F37B8" w:rsidP="00333582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 Tur" w:hAnsi="ALFABET98 Tur"/>
                      <w:b/>
                      <w:color w:val="FF0000"/>
                    </w:rPr>
                    <w:t>Adı-Soyadı:</w:t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  <w:r>
                    <w:rPr>
                      <w:rFonts w:ascii="ALFABET98 Tur" w:hAnsi="ALFABET98 Tur"/>
                      <w:b/>
                      <w:color w:val="FF0000"/>
                    </w:rPr>
                    <w:tab/>
                  </w:r>
                </w:p>
              </w:txbxContent>
            </v:textbox>
          </v:roundrect>
        </w:pict>
      </w:r>
    </w:p>
    <w:p w:rsidR="000F37B8" w:rsidRDefault="000F37B8" w:rsidP="00333582">
      <w:pPr>
        <w:tabs>
          <w:tab w:val="left" w:pos="900"/>
        </w:tabs>
        <w:sectPr w:rsidR="000F37B8" w:rsidSect="0033358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F37B8" w:rsidRDefault="000F37B8" w:rsidP="00333582">
      <w:pPr>
        <w:tabs>
          <w:tab w:val="left" w:pos="900"/>
        </w:tabs>
      </w:pPr>
    </w:p>
    <w:p w:rsidR="000F37B8" w:rsidRDefault="000F37B8" w:rsidP="00195688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noProof/>
          <w:lang w:eastAsia="tr-TR"/>
        </w:rPr>
        <w:pict>
          <v:line id="Düz Bağlayıcı 4" o:spid="_x0000_s1027" style="position:absolute;left:0;text-align:left;flip:x;z-index:251659264;visibility:visible" from="261.15pt,19.8pt" to="263.4pt,7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" strokecolor="#c0504d" strokeweight="2pt">
            <v:shadow on="t" color="black" opacity="24903f" origin=",.5" offset="0,.55556mm"/>
          </v:line>
        </w:pict>
      </w:r>
      <w:r w:rsidRPr="00195688">
        <w:rPr>
          <w:rFonts w:ascii="ALFABET98 Tur" w:hAnsi="ALFABET98 Tur"/>
          <w:color w:val="00B0F0"/>
          <w:sz w:val="24"/>
          <w:szCs w:val="24"/>
        </w:rPr>
        <w:t xml:space="preserve">Aşağıdakilerden hangisi iskelet ile ilgili yanlış bilgidir? </w:t>
      </w:r>
      <w:bookmarkStart w:id="0" w:name="_GoBack"/>
      <w:bookmarkEnd w:id="0"/>
    </w:p>
    <w:p w:rsidR="000F37B8" w:rsidRPr="0019568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Pr="00195688" w:rsidRDefault="000F37B8" w:rsidP="00195688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>İskelet sert bir yapıya sahip kemiklerden oluşur.</w:t>
      </w:r>
    </w:p>
    <w:p w:rsidR="000F37B8" w:rsidRPr="00195688" w:rsidRDefault="000F37B8" w:rsidP="00195688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Canlılarda iskelet vücuda şekil verir. </w:t>
      </w:r>
    </w:p>
    <w:p w:rsidR="000F37B8" w:rsidRPr="00195688" w:rsidRDefault="000F37B8" w:rsidP="00195688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Bazı organları korur. </w:t>
      </w:r>
    </w:p>
    <w:p w:rsidR="000F37B8" w:rsidRPr="00195688" w:rsidRDefault="000F37B8" w:rsidP="00195688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>Hareket etmeye yardımcı olmaz.</w:t>
      </w:r>
    </w:p>
    <w:p w:rsidR="000F37B8" w:rsidRPr="00195688" w:rsidRDefault="000F37B8" w:rsidP="00195688">
      <w:pPr>
        <w:pStyle w:val="ListParagraph"/>
        <w:tabs>
          <w:tab w:val="left" w:pos="900"/>
        </w:tabs>
        <w:ind w:left="765"/>
        <w:rPr>
          <w:rFonts w:ascii="ALFABET98" w:hAnsi="ALFABET98"/>
        </w:rPr>
      </w:pPr>
    </w:p>
    <w:p w:rsidR="000F37B8" w:rsidRPr="000928A2" w:rsidRDefault="000F37B8" w:rsidP="00195688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sz w:val="24"/>
          <w:szCs w:val="24"/>
        </w:rPr>
      </w:pPr>
      <w:r w:rsidRPr="00195688">
        <w:rPr>
          <w:rFonts w:ascii="ALFABET98 Tur" w:hAnsi="ALFABET98 Tur"/>
          <w:color w:val="00B0F0"/>
          <w:sz w:val="24"/>
          <w:szCs w:val="24"/>
        </w:rPr>
        <w:t>Yassı kemikleri araştıran bir öğrenci aşağıdaki iskelet kısımlarından hangisini incelemelidir?</w:t>
      </w:r>
    </w:p>
    <w:p w:rsidR="000F37B8" w:rsidRPr="0019568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sz w:val="24"/>
          <w:szCs w:val="24"/>
        </w:rPr>
      </w:pPr>
      <w:r w:rsidRPr="00195688">
        <w:rPr>
          <w:rFonts w:ascii="ALFABET98" w:hAnsi="ALFABET98"/>
          <w:color w:val="00B0F0"/>
          <w:sz w:val="24"/>
          <w:szCs w:val="24"/>
        </w:rPr>
        <w:t xml:space="preserve"> </w:t>
      </w:r>
    </w:p>
    <w:p w:rsidR="000F37B8" w:rsidRDefault="000F37B8" w:rsidP="00195688">
      <w:pPr>
        <w:pStyle w:val="ListParagraph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Kollar ve bacaklar </w:t>
      </w:r>
    </w:p>
    <w:p w:rsidR="000F37B8" w:rsidRDefault="000F37B8" w:rsidP="00195688">
      <w:pPr>
        <w:pStyle w:val="ListParagraph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Bacaklar ve omurga </w:t>
      </w:r>
    </w:p>
    <w:p w:rsidR="000F37B8" w:rsidRPr="00195688" w:rsidRDefault="000F37B8" w:rsidP="00195688">
      <w:pPr>
        <w:pStyle w:val="ListParagraph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Kafatası ve göğüs kafesi </w:t>
      </w:r>
    </w:p>
    <w:p w:rsidR="000F37B8" w:rsidRDefault="000F37B8" w:rsidP="00195688">
      <w:pPr>
        <w:pStyle w:val="ListParagraph"/>
        <w:numPr>
          <w:ilvl w:val="0"/>
          <w:numId w:val="6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Kollar ve bacaklar</w:t>
      </w:r>
    </w:p>
    <w:p w:rsidR="000F37B8" w:rsidRDefault="000F37B8" w:rsidP="00195688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195688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195688">
        <w:rPr>
          <w:rFonts w:ascii="ALFABET98 Tur" w:hAnsi="ALFABET98 Tur"/>
          <w:color w:val="00B0F0"/>
          <w:sz w:val="24"/>
          <w:szCs w:val="24"/>
        </w:rPr>
        <w:t xml:space="preserve">Aşağıdakilerden hangisi kemikler ve kaslar için ortak özellik değildir? </w:t>
      </w:r>
    </w:p>
    <w:p w:rsidR="000F37B8" w:rsidRPr="0019568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Default="000F37B8" w:rsidP="00195688">
      <w:pPr>
        <w:pStyle w:val="ListParagraph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Kasılıp gevşeyebilirler </w:t>
      </w:r>
    </w:p>
    <w:p w:rsidR="000F37B8" w:rsidRDefault="000F37B8" w:rsidP="00195688">
      <w:pPr>
        <w:pStyle w:val="ListParagraph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Vücuda şekil verirler </w:t>
      </w:r>
    </w:p>
    <w:p w:rsidR="000F37B8" w:rsidRDefault="000F37B8" w:rsidP="00195688">
      <w:pPr>
        <w:pStyle w:val="ListParagraph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Egzersiz ile geliştirilebilirler </w:t>
      </w:r>
    </w:p>
    <w:p w:rsidR="000F37B8" w:rsidRDefault="000F37B8" w:rsidP="00195688">
      <w:pPr>
        <w:pStyle w:val="ListParagraph"/>
        <w:numPr>
          <w:ilvl w:val="0"/>
          <w:numId w:val="7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>Vücudun hareketini sağlarlar</w:t>
      </w:r>
    </w:p>
    <w:p w:rsidR="000F37B8" w:rsidRDefault="000F37B8" w:rsidP="00195688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195688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195688">
        <w:rPr>
          <w:rFonts w:ascii="ALFABET98 Tur" w:hAnsi="ALFABET98 Tur"/>
          <w:color w:val="00B0F0"/>
          <w:sz w:val="24"/>
          <w:szCs w:val="24"/>
        </w:rPr>
        <w:t xml:space="preserve">Vücutta kan nasıl dolaşır ? </w:t>
      </w:r>
    </w:p>
    <w:p w:rsidR="000F37B8" w:rsidRPr="0019568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Default="000F37B8" w:rsidP="00195688">
      <w:pPr>
        <w:pStyle w:val="ListParagraph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>Tüm vücutta kemiklerin yardımıyla dolaşı</w:t>
      </w:r>
      <w:r w:rsidRPr="00195688">
        <w:rPr>
          <w:rFonts w:ascii="ALFABET98" w:hAnsi="ALFABET98"/>
        </w:rPr>
        <w:t xml:space="preserve">r. </w:t>
      </w:r>
    </w:p>
    <w:p w:rsidR="000F37B8" w:rsidRDefault="000F37B8" w:rsidP="00195688">
      <w:pPr>
        <w:pStyle w:val="ListParagraph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T</w:t>
      </w:r>
      <w:r w:rsidRPr="00195688">
        <w:rPr>
          <w:rFonts w:ascii="ALFABET98" w:hAnsi="ALFABET98"/>
        </w:rPr>
        <w:t>üm vücut</w:t>
      </w:r>
      <w:r>
        <w:rPr>
          <w:rFonts w:ascii="ALFABET98 Tur" w:hAnsi="ALFABET98 Tur"/>
        </w:rPr>
        <w:t>ta kasların yardımıyla dolaşır.</w:t>
      </w:r>
    </w:p>
    <w:p w:rsidR="000F37B8" w:rsidRDefault="000F37B8" w:rsidP="00195688">
      <w:pPr>
        <w:pStyle w:val="ListParagraph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Tüm vücutta</w:t>
      </w:r>
      <w:r>
        <w:rPr>
          <w:rFonts w:ascii="ALFABET98 Tur" w:hAnsi="ALFABET98 Tur"/>
        </w:rPr>
        <w:t xml:space="preserve"> damarların yardımıyla dolaşır.</w:t>
      </w:r>
    </w:p>
    <w:p w:rsidR="000F37B8" w:rsidRDefault="000F37B8" w:rsidP="00195688">
      <w:pPr>
        <w:pStyle w:val="ListParagraph"/>
        <w:numPr>
          <w:ilvl w:val="0"/>
          <w:numId w:val="8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>Tüm vücutta eklemler yardımıyla dolaşır.</w:t>
      </w:r>
    </w:p>
    <w:p w:rsidR="000F37B8" w:rsidRDefault="000F37B8" w:rsidP="00195688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195688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195688">
        <w:rPr>
          <w:rFonts w:ascii="ALFABET98 Tur" w:hAnsi="ALFABET98 Tur"/>
          <w:color w:val="00B0F0"/>
          <w:sz w:val="24"/>
          <w:szCs w:val="24"/>
        </w:rPr>
        <w:t>Hangisinin yapısında kısa kemikler vardır?</w:t>
      </w:r>
    </w:p>
    <w:p w:rsidR="000F37B8" w:rsidRPr="0019568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Default="000F37B8" w:rsidP="00195688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kafatası </w:t>
      </w:r>
    </w:p>
    <w:p w:rsidR="000F37B8" w:rsidRDefault="000F37B8" w:rsidP="00195688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 xml:space="preserve">el parmakları </w:t>
      </w:r>
    </w:p>
    <w:p w:rsidR="000F37B8" w:rsidRDefault="000F37B8" w:rsidP="00195688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 xml:space="preserve">göğüs kafesi </w:t>
      </w:r>
    </w:p>
    <w:p w:rsidR="000F37B8" w:rsidRDefault="000F37B8" w:rsidP="00195688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 Tur" w:hAnsi="ALFABET98 Tur"/>
        </w:rPr>
        <w:t>uyluk kemiği</w:t>
      </w: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195688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Pr="000928A2" w:rsidRDefault="000F37B8" w:rsidP="00195688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sz w:val="24"/>
          <w:szCs w:val="24"/>
        </w:rPr>
      </w:pPr>
      <w:r w:rsidRPr="00195688">
        <w:rPr>
          <w:rFonts w:ascii="ALFABET98 Tur" w:hAnsi="ALFABET98 Tur"/>
          <w:color w:val="00B0F0"/>
          <w:sz w:val="24"/>
          <w:szCs w:val="24"/>
        </w:rPr>
        <w:t xml:space="preserve">Aşağıdakilerden davranışlardan hangisi iskelet ve kas sistemimize zarar verir? </w:t>
      </w:r>
    </w:p>
    <w:p w:rsidR="000F37B8" w:rsidRPr="0019568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sz w:val="24"/>
          <w:szCs w:val="24"/>
        </w:rPr>
      </w:pPr>
    </w:p>
    <w:p w:rsidR="000F37B8" w:rsidRDefault="000F37B8" w:rsidP="00195688">
      <w:pPr>
        <w:pStyle w:val="ListParagraph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Dengesiz ve</w:t>
      </w:r>
      <w:r>
        <w:rPr>
          <w:rFonts w:ascii="ALFABET98" w:hAnsi="ALFABET98"/>
        </w:rPr>
        <w:t xml:space="preserve"> </w:t>
      </w:r>
      <w:r w:rsidRPr="00195688">
        <w:rPr>
          <w:rFonts w:ascii="ALFABET98 Tur" w:hAnsi="ALFABET98 Tur"/>
        </w:rPr>
        <w:t xml:space="preserve">ağır yük taşımak </w:t>
      </w:r>
    </w:p>
    <w:p w:rsidR="000F37B8" w:rsidRDefault="000F37B8" w:rsidP="00195688">
      <w:pPr>
        <w:pStyle w:val="ListParagraph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Dans etmek </w:t>
      </w:r>
    </w:p>
    <w:p w:rsidR="000F37B8" w:rsidRDefault="000F37B8" w:rsidP="00195688">
      <w:pPr>
        <w:pStyle w:val="ListParagraph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 xml:space="preserve">Futbol oynamak </w:t>
      </w:r>
    </w:p>
    <w:p w:rsidR="000F37B8" w:rsidRDefault="000F37B8" w:rsidP="00195688">
      <w:pPr>
        <w:pStyle w:val="ListParagraph"/>
        <w:numPr>
          <w:ilvl w:val="0"/>
          <w:numId w:val="10"/>
        </w:numPr>
        <w:tabs>
          <w:tab w:val="left" w:pos="900"/>
        </w:tabs>
        <w:rPr>
          <w:rFonts w:ascii="ALFABET98" w:hAnsi="ALFABET98"/>
        </w:rPr>
      </w:pPr>
      <w:r w:rsidRPr="00195688">
        <w:rPr>
          <w:rFonts w:ascii="ALFABET98" w:hAnsi="ALFABET98"/>
        </w:rPr>
        <w:t>Uyumak</w:t>
      </w:r>
    </w:p>
    <w:p w:rsidR="000F37B8" w:rsidRDefault="000F37B8" w:rsidP="0084629B">
      <w:pPr>
        <w:tabs>
          <w:tab w:val="left" w:pos="900"/>
        </w:tabs>
        <w:rPr>
          <w:rFonts w:ascii="ALFABET98" w:hAnsi="ALFABET98"/>
        </w:rPr>
      </w:pPr>
    </w:p>
    <w:p w:rsidR="000F37B8" w:rsidRDefault="000F37B8" w:rsidP="0084629B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84629B">
        <w:rPr>
          <w:rFonts w:ascii="ALFABET98 Tur" w:hAnsi="ALFABET98 Tur"/>
          <w:color w:val="00B0F0"/>
          <w:sz w:val="24"/>
          <w:szCs w:val="24"/>
        </w:rPr>
        <w:t xml:space="preserve">Aşağıdakilerden hangisi iskeletin temel kısımlarından birisi değildir? </w:t>
      </w:r>
    </w:p>
    <w:p w:rsidR="000F37B8" w:rsidRPr="0084629B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Default="000F37B8" w:rsidP="0084629B">
      <w:pPr>
        <w:pStyle w:val="ListParagraph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 Tur" w:hAnsi="ALFABET98 Tur"/>
        </w:rPr>
        <w:t xml:space="preserve">Kafatası </w:t>
      </w:r>
    </w:p>
    <w:p w:rsidR="000F37B8" w:rsidRDefault="000F37B8" w:rsidP="0084629B">
      <w:pPr>
        <w:pStyle w:val="ListParagraph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Omurga </w:t>
      </w:r>
    </w:p>
    <w:p w:rsidR="000F37B8" w:rsidRDefault="000F37B8" w:rsidP="0084629B">
      <w:pPr>
        <w:pStyle w:val="ListParagraph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 Tur" w:hAnsi="ALFABET98 Tur"/>
        </w:rPr>
        <w:t xml:space="preserve">Göğüs kafesi </w:t>
      </w:r>
    </w:p>
    <w:p w:rsidR="000F37B8" w:rsidRDefault="000F37B8" w:rsidP="0084629B">
      <w:pPr>
        <w:pStyle w:val="ListParagraph"/>
        <w:numPr>
          <w:ilvl w:val="0"/>
          <w:numId w:val="11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 Damarlar</w:t>
      </w:r>
    </w:p>
    <w:p w:rsidR="000F37B8" w:rsidRDefault="000F37B8" w:rsidP="0084629B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Default="000F37B8" w:rsidP="0084629B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</w:rPr>
      </w:pPr>
      <w:r w:rsidRPr="0084629B">
        <w:rPr>
          <w:rFonts w:ascii="ALFABET98 Tur" w:hAnsi="ALFABET98 Tur"/>
          <w:color w:val="00B0F0"/>
        </w:rPr>
        <w:t xml:space="preserve">Oksijen ve karbondioksit değişiminin gerçekleştiği organ hangisidir? </w:t>
      </w:r>
    </w:p>
    <w:p w:rsidR="000F37B8" w:rsidRPr="0084629B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</w:rPr>
      </w:pPr>
    </w:p>
    <w:p w:rsidR="000F37B8" w:rsidRDefault="000F37B8" w:rsidP="0084629B">
      <w:pPr>
        <w:pStyle w:val="ListParagraph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 Tur" w:hAnsi="ALFABET98 Tur"/>
        </w:rPr>
        <w:t xml:space="preserve">akciğer </w:t>
      </w:r>
    </w:p>
    <w:p w:rsidR="000F37B8" w:rsidRDefault="000F37B8" w:rsidP="0084629B">
      <w:pPr>
        <w:pStyle w:val="ListParagraph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kalp </w:t>
      </w:r>
    </w:p>
    <w:p w:rsidR="000F37B8" w:rsidRDefault="000F37B8" w:rsidP="0084629B">
      <w:pPr>
        <w:pStyle w:val="ListParagraph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 Tur" w:hAnsi="ALFABET98 Tur"/>
        </w:rPr>
        <w:t xml:space="preserve">karaciğer </w:t>
      </w:r>
    </w:p>
    <w:p w:rsidR="000F37B8" w:rsidRDefault="000F37B8" w:rsidP="0084629B">
      <w:pPr>
        <w:pStyle w:val="ListParagraph"/>
        <w:numPr>
          <w:ilvl w:val="0"/>
          <w:numId w:val="12"/>
        </w:numPr>
        <w:tabs>
          <w:tab w:val="left" w:pos="900"/>
        </w:tabs>
        <w:rPr>
          <w:rFonts w:ascii="ALFABET98" w:hAnsi="ALFABET98"/>
        </w:rPr>
      </w:pPr>
      <w:r w:rsidRPr="0084629B">
        <w:rPr>
          <w:rFonts w:ascii="ALFABET98" w:hAnsi="ALFABET98"/>
        </w:rPr>
        <w:t xml:space="preserve"> mide</w:t>
      </w:r>
    </w:p>
    <w:p w:rsidR="000F37B8" w:rsidRDefault="000F37B8" w:rsidP="006C390B">
      <w:pPr>
        <w:pStyle w:val="ListParagraph"/>
        <w:tabs>
          <w:tab w:val="left" w:pos="900"/>
        </w:tabs>
        <w:ind w:left="786"/>
        <w:rPr>
          <w:rFonts w:ascii="ALFABET98" w:hAnsi="ALFABET98"/>
        </w:rPr>
      </w:pPr>
    </w:p>
    <w:p w:rsidR="000F37B8" w:rsidRPr="006C390B" w:rsidRDefault="000F37B8" w:rsidP="0084629B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  <w:color w:val="00B0F0"/>
          <w:sz w:val="24"/>
          <w:szCs w:val="24"/>
        </w:rPr>
        <w:t>Göğüs kafesi ve kafatasının ortak özelliği aşağıdakilerden hangisi ya da hangileridir?</w:t>
      </w:r>
    </w:p>
    <w:p w:rsidR="000F37B8" w:rsidRPr="0084629B" w:rsidRDefault="000F37B8" w:rsidP="006C390B">
      <w:pPr>
        <w:pStyle w:val="ListParagraph"/>
        <w:tabs>
          <w:tab w:val="left" w:pos="900"/>
        </w:tabs>
        <w:ind w:left="360"/>
        <w:rPr>
          <w:rFonts w:ascii="ALFABET98" w:hAnsi="ALFABET9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alt="http://www.aselforum.com/attachments/bilgi-arsivi-25493d1399453634/kafatas-ve-skelet-resimleri4.jpg" style="position:absolute;left:0;text-align:left;margin-left:56.55pt;margin-top:10.7pt;width:41.75pt;height:54.75pt;z-index:251660288;visibility:visible">
            <v:imagedata r:id="rId5" o:title="" cropright="36745f"/>
            <w10:wrap type="square"/>
          </v:shape>
        </w:pict>
      </w:r>
      <w:r>
        <w:rPr>
          <w:noProof/>
          <w:lang w:eastAsia="tr-TR"/>
        </w:rPr>
        <w:pict>
          <v:shape id="Resim 5" o:spid="_x0000_s1029" type="#_x0000_t75" alt="http://images.clipartlogo.com/files/ss/thumb/445/44581921/rib-cage-mesh_small.jpg" style="position:absolute;left:0;text-align:left;margin-left:123.4pt;margin-top:4.75pt;width:65.25pt;height:65.25pt;z-index:251661312;visibility:visible">
            <v:imagedata r:id="rId6" o:title=""/>
            <w10:wrap type="square"/>
          </v:shape>
        </w:pict>
      </w:r>
    </w:p>
    <w:p w:rsidR="000F37B8" w:rsidRDefault="000F37B8" w:rsidP="006C390B">
      <w:pPr>
        <w:tabs>
          <w:tab w:val="left" w:pos="900"/>
        </w:tabs>
        <w:rPr>
          <w:rFonts w:ascii="ALFABET98" w:hAnsi="ALFABET98"/>
        </w:rPr>
      </w:pPr>
    </w:p>
    <w:p w:rsidR="000F37B8" w:rsidRDefault="000F37B8" w:rsidP="006C390B">
      <w:pPr>
        <w:tabs>
          <w:tab w:val="left" w:pos="900"/>
        </w:tabs>
        <w:rPr>
          <w:rFonts w:ascii="ALFABET98" w:hAnsi="ALFABET98"/>
        </w:rPr>
      </w:pPr>
    </w:p>
    <w:p w:rsidR="000F37B8" w:rsidRDefault="000F37B8" w:rsidP="006C390B">
      <w:pPr>
        <w:pStyle w:val="ListParagraph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 xml:space="preserve"> Koruma</w:t>
      </w:r>
    </w:p>
    <w:p w:rsidR="000F37B8" w:rsidRDefault="000F37B8" w:rsidP="006C390B">
      <w:pPr>
        <w:pStyle w:val="ListParagraph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Esneklik</w:t>
      </w:r>
    </w:p>
    <w:p w:rsidR="000F37B8" w:rsidRDefault="000F37B8" w:rsidP="006C390B">
      <w:pPr>
        <w:pStyle w:val="ListParagraph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>Hareketi sağlama</w:t>
      </w:r>
    </w:p>
    <w:p w:rsidR="000F37B8" w:rsidRDefault="000F37B8" w:rsidP="006C390B">
      <w:pPr>
        <w:pStyle w:val="ListParagraph"/>
        <w:numPr>
          <w:ilvl w:val="0"/>
          <w:numId w:val="13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>Yassı kemiklerden oluşmaları</w:t>
      </w:r>
    </w:p>
    <w:p w:rsidR="000F37B8" w:rsidRDefault="000F37B8" w:rsidP="000928A2">
      <w:pPr>
        <w:pStyle w:val="ListParagraph"/>
        <w:tabs>
          <w:tab w:val="left" w:pos="900"/>
        </w:tabs>
        <w:ind w:left="1035"/>
        <w:rPr>
          <w:rFonts w:ascii="ALFABET98" w:hAnsi="ALFABET98"/>
        </w:rPr>
      </w:pPr>
    </w:p>
    <w:p w:rsidR="000F37B8" w:rsidRDefault="000F37B8" w:rsidP="000928A2">
      <w:pPr>
        <w:pStyle w:val="ListParagraph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1ve 2</w:t>
      </w:r>
    </w:p>
    <w:p w:rsidR="000F37B8" w:rsidRDefault="000F37B8" w:rsidP="000928A2">
      <w:pPr>
        <w:pStyle w:val="ListParagraph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1 ve 4</w:t>
      </w:r>
    </w:p>
    <w:p w:rsidR="000F37B8" w:rsidRDefault="000F37B8" w:rsidP="000928A2">
      <w:pPr>
        <w:pStyle w:val="ListParagraph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1, 2 ve 3</w:t>
      </w:r>
    </w:p>
    <w:p w:rsidR="000F37B8" w:rsidRDefault="000F37B8" w:rsidP="000928A2">
      <w:pPr>
        <w:pStyle w:val="ListParagraph"/>
        <w:numPr>
          <w:ilvl w:val="0"/>
          <w:numId w:val="14"/>
        </w:numPr>
        <w:tabs>
          <w:tab w:val="left" w:pos="900"/>
        </w:tabs>
        <w:rPr>
          <w:rFonts w:ascii="ALFABET98" w:hAnsi="ALFABET98"/>
        </w:rPr>
      </w:pPr>
      <w:r>
        <w:rPr>
          <w:rFonts w:ascii="ALFABET98" w:hAnsi="ALFABET98"/>
        </w:rPr>
        <w:t>2, 3 ve 4</w:t>
      </w:r>
    </w:p>
    <w:p w:rsidR="000F37B8" w:rsidRDefault="000F37B8" w:rsidP="000928A2">
      <w:pPr>
        <w:pStyle w:val="ListParagraph"/>
        <w:tabs>
          <w:tab w:val="left" w:pos="900"/>
        </w:tabs>
        <w:rPr>
          <w:rFonts w:ascii="ALFABET98" w:hAnsi="ALFABET98"/>
        </w:rPr>
      </w:pPr>
    </w:p>
    <w:p w:rsidR="000F37B8" w:rsidRPr="000928A2" w:rsidRDefault="000F37B8" w:rsidP="000928A2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30" style="position:absolute;left:0;text-align:left;flip:x;z-index:251662336;visibility:visible" from="261.1pt,9.7pt" to="263.3pt,7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" strokecolor="#c0504d" strokeweight="2pt">
            <v:shadow on="t" color="black" opacity="24903f" origin=",.5" offset="0,.55556mm"/>
          </v:line>
        </w:pict>
      </w:r>
      <w:r w:rsidRPr="000928A2">
        <w:rPr>
          <w:rFonts w:ascii="ALFABET98 Tur" w:hAnsi="ALFABET98 Tur"/>
          <w:color w:val="00B0F0"/>
          <w:sz w:val="24"/>
          <w:szCs w:val="24"/>
        </w:rPr>
        <w:t>Bir kas kasıldığı zaman, şeklinde nasıl bir değişiklik gözlenir?</w:t>
      </w:r>
    </w:p>
    <w:p w:rsidR="000F37B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</w:rPr>
      </w:pPr>
    </w:p>
    <w:p w:rsidR="000F37B8" w:rsidRDefault="000F37B8" w:rsidP="000928A2">
      <w:pPr>
        <w:pStyle w:val="ListParagraph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>Kalınlaşır, boyu kısalır.</w:t>
      </w:r>
    </w:p>
    <w:p w:rsidR="000F37B8" w:rsidRDefault="000F37B8" w:rsidP="000928A2">
      <w:pPr>
        <w:pStyle w:val="ListParagraph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>İncelir, boyu uzar.</w:t>
      </w:r>
    </w:p>
    <w:p w:rsidR="000F37B8" w:rsidRDefault="000F37B8" w:rsidP="000928A2">
      <w:pPr>
        <w:pStyle w:val="ListParagraph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>Kalınlaşır, boyu uzar.</w:t>
      </w:r>
    </w:p>
    <w:p w:rsidR="000F37B8" w:rsidRDefault="000F37B8" w:rsidP="000928A2">
      <w:pPr>
        <w:pStyle w:val="ListParagraph"/>
        <w:numPr>
          <w:ilvl w:val="0"/>
          <w:numId w:val="15"/>
        </w:numPr>
        <w:tabs>
          <w:tab w:val="left" w:pos="900"/>
        </w:tabs>
        <w:rPr>
          <w:rFonts w:ascii="ALFABET98" w:hAnsi="ALFABET98"/>
        </w:rPr>
      </w:pPr>
      <w:r>
        <w:rPr>
          <w:rFonts w:ascii="ALFABET98 Tur" w:hAnsi="ALFABET98 Tur"/>
        </w:rPr>
        <w:t>İncelir, boyu kısalır.</w:t>
      </w:r>
    </w:p>
    <w:p w:rsidR="000F37B8" w:rsidRDefault="000F37B8" w:rsidP="005866C0">
      <w:pPr>
        <w:pStyle w:val="ListParagraph"/>
        <w:tabs>
          <w:tab w:val="left" w:pos="900"/>
        </w:tabs>
        <w:rPr>
          <w:rFonts w:ascii="ALFABET98" w:hAnsi="ALFABET98"/>
        </w:rPr>
      </w:pPr>
    </w:p>
    <w:p w:rsidR="000F37B8" w:rsidRDefault="000F37B8" w:rsidP="000928A2">
      <w:pPr>
        <w:pStyle w:val="ListParagraph"/>
        <w:tabs>
          <w:tab w:val="left" w:pos="900"/>
        </w:tabs>
        <w:rPr>
          <w:rFonts w:ascii="ALFABET98" w:hAnsi="ALFABET98"/>
        </w:rPr>
      </w:pPr>
    </w:p>
    <w:p w:rsidR="000F37B8" w:rsidRDefault="000F37B8" w:rsidP="000928A2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FF0000"/>
          <w:sz w:val="24"/>
          <w:szCs w:val="24"/>
        </w:rPr>
      </w:pPr>
      <w:r w:rsidRPr="000928A2">
        <w:rPr>
          <w:rFonts w:ascii="ALFABET98 Tur" w:hAnsi="ALFABET98 Tur"/>
          <w:color w:val="00B0F0"/>
          <w:sz w:val="24"/>
          <w:szCs w:val="24"/>
        </w:rPr>
        <w:t xml:space="preserve">Temiz havanın akciğerlere ulaşmasında aşağıdaki hangi yapının rolü </w:t>
      </w:r>
      <w:r w:rsidRPr="000928A2">
        <w:rPr>
          <w:rFonts w:ascii="ALFABET98" w:hAnsi="ALFABET98"/>
          <w:color w:val="FF0000"/>
          <w:sz w:val="24"/>
          <w:szCs w:val="24"/>
        </w:rPr>
        <w:t>yoktur?</w:t>
      </w:r>
    </w:p>
    <w:p w:rsidR="000F37B8" w:rsidRDefault="000F37B8" w:rsidP="000928A2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Pr="009C1075" w:rsidRDefault="000F37B8" w:rsidP="000928A2">
      <w:pPr>
        <w:pStyle w:val="ListParagraph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Yutak</w:t>
      </w:r>
    </w:p>
    <w:p w:rsidR="000F37B8" w:rsidRPr="009C1075" w:rsidRDefault="000F37B8" w:rsidP="000928A2">
      <w:pPr>
        <w:pStyle w:val="ListParagraph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 Tur" w:hAnsi="ALFABET98 Tur"/>
        </w:rPr>
        <w:t>Gırtlak</w:t>
      </w:r>
    </w:p>
    <w:p w:rsidR="000F37B8" w:rsidRPr="009C1075" w:rsidRDefault="000F37B8" w:rsidP="000928A2">
      <w:pPr>
        <w:pStyle w:val="ListParagraph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Bademcik</w:t>
      </w:r>
    </w:p>
    <w:p w:rsidR="000F37B8" w:rsidRPr="009C1075" w:rsidRDefault="000F37B8" w:rsidP="000928A2">
      <w:pPr>
        <w:pStyle w:val="ListParagraph"/>
        <w:numPr>
          <w:ilvl w:val="0"/>
          <w:numId w:val="16"/>
        </w:numPr>
        <w:tabs>
          <w:tab w:val="left" w:pos="900"/>
        </w:tabs>
        <w:rPr>
          <w:rFonts w:ascii="ALFABET98" w:hAnsi="ALFABET98"/>
          <w:color w:val="FF0000"/>
        </w:rPr>
      </w:pPr>
      <w:r w:rsidRPr="009C1075">
        <w:rPr>
          <w:rFonts w:ascii="ALFABET98" w:hAnsi="ALFABET98"/>
        </w:rPr>
        <w:t>Soluk borusu</w:t>
      </w: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Pr="000928A2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Default="000F37B8" w:rsidP="000928A2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 w:rsidRPr="009C1075">
        <w:rPr>
          <w:rFonts w:ascii="ALFABET98 Tur" w:hAnsi="ALFABET98 Tur"/>
          <w:color w:val="00B0F0"/>
          <w:sz w:val="24"/>
          <w:szCs w:val="24"/>
        </w:rPr>
        <w:t>Vücudumuz için gerekli kanı pompalayan organımız hangisidir?</w:t>
      </w:r>
    </w:p>
    <w:p w:rsidR="000F37B8" w:rsidRDefault="000F37B8" w:rsidP="009C1075">
      <w:pPr>
        <w:pStyle w:val="ListParagraph"/>
        <w:tabs>
          <w:tab w:val="left" w:pos="900"/>
        </w:tabs>
        <w:ind w:left="360"/>
        <w:rPr>
          <w:rFonts w:ascii="ALFABET98" w:hAnsi="ALFABET98"/>
          <w:color w:val="00B0F0"/>
          <w:sz w:val="24"/>
          <w:szCs w:val="24"/>
        </w:rPr>
      </w:pPr>
    </w:p>
    <w:p w:rsidR="000F37B8" w:rsidRPr="009C1075" w:rsidRDefault="000F37B8" w:rsidP="009C1075">
      <w:pPr>
        <w:pStyle w:val="ListParagraph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>Akciğer</w:t>
      </w:r>
    </w:p>
    <w:p w:rsidR="000F37B8" w:rsidRPr="009C1075" w:rsidRDefault="000F37B8" w:rsidP="009C1075">
      <w:pPr>
        <w:pStyle w:val="ListParagraph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Kalp</w:t>
      </w:r>
    </w:p>
    <w:p w:rsidR="000F37B8" w:rsidRPr="009C1075" w:rsidRDefault="000F37B8" w:rsidP="009C1075">
      <w:pPr>
        <w:pStyle w:val="ListParagraph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Böbrekler</w:t>
      </w:r>
    </w:p>
    <w:p w:rsidR="000F37B8" w:rsidRPr="009C1075" w:rsidRDefault="000F37B8" w:rsidP="009C1075">
      <w:pPr>
        <w:pStyle w:val="ListParagraph"/>
        <w:numPr>
          <w:ilvl w:val="0"/>
          <w:numId w:val="17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sz w:val="24"/>
          <w:szCs w:val="24"/>
        </w:rPr>
        <w:t>Mide</w:t>
      </w:r>
    </w:p>
    <w:p w:rsidR="000F37B8" w:rsidRDefault="000F37B8" w:rsidP="009C1075">
      <w:pPr>
        <w:pStyle w:val="ListParagraph"/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0F37B8" w:rsidRDefault="000F37B8" w:rsidP="009C1075">
      <w:pPr>
        <w:pStyle w:val="ListParagraph"/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0F37B8" w:rsidRPr="009C1075" w:rsidRDefault="000F37B8" w:rsidP="009C1075">
      <w:pPr>
        <w:pStyle w:val="ListParagraph"/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0F37B8" w:rsidRDefault="000F37B8" w:rsidP="009C1075">
      <w:pPr>
        <w:pStyle w:val="ListParagraph"/>
        <w:numPr>
          <w:ilvl w:val="0"/>
          <w:numId w:val="4"/>
        </w:num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  <w:r>
        <w:rPr>
          <w:noProof/>
          <w:lang w:eastAsia="tr-TR"/>
        </w:rPr>
        <w:pict>
          <v:shape id="Resim 7" o:spid="_x0000_s1031" type="#_x0000_t75" alt="http://resim.frmez.org/Steteskop-Resimleri.gif" style="position:absolute;left:0;text-align:left;margin-left:169.65pt;margin-top:3.85pt;width:74pt;height:85.5pt;z-index:251663360;visibility:visible">
            <v:imagedata r:id="rId7" o:title=""/>
            <w10:wrap type="square"/>
          </v:shape>
        </w:pict>
      </w:r>
      <w:r>
        <w:rPr>
          <w:rFonts w:ascii="ALFABET98 Tur" w:hAnsi="ALFABET98 Tur"/>
          <w:color w:val="00B0F0"/>
          <w:sz w:val="24"/>
          <w:szCs w:val="24"/>
        </w:rPr>
        <w:t>Yandaki alet aşağıda verilen görevlerden hangisi için kullanılır?</w:t>
      </w:r>
    </w:p>
    <w:p w:rsidR="000F37B8" w:rsidRDefault="000F37B8" w:rsidP="009C1075">
      <w:pPr>
        <w:tabs>
          <w:tab w:val="left" w:pos="900"/>
        </w:tabs>
        <w:rPr>
          <w:rFonts w:ascii="ALFABET98" w:hAnsi="ALFABET98"/>
          <w:color w:val="00B0F0"/>
          <w:sz w:val="24"/>
          <w:szCs w:val="24"/>
        </w:rPr>
      </w:pPr>
    </w:p>
    <w:p w:rsidR="000F37B8" w:rsidRPr="009C1075" w:rsidRDefault="000F37B8" w:rsidP="009C1075">
      <w:pPr>
        <w:pStyle w:val="ListParagraph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 Tur" w:hAnsi="ALFABET98 Tur"/>
        </w:rPr>
        <w:t>Kan grubunu bulmak için kullanılır.</w:t>
      </w:r>
    </w:p>
    <w:p w:rsidR="000F37B8" w:rsidRPr="009C1075" w:rsidRDefault="000F37B8" w:rsidP="009C1075">
      <w:pPr>
        <w:pStyle w:val="ListParagraph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 Tur" w:hAnsi="ALFABET98 Tur"/>
        </w:rPr>
        <w:t>İğne yapmak için kullanılır.</w:t>
      </w:r>
    </w:p>
    <w:p w:rsidR="000F37B8" w:rsidRPr="009C1075" w:rsidRDefault="000F37B8" w:rsidP="009C1075">
      <w:pPr>
        <w:pStyle w:val="ListParagraph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 Tur" w:hAnsi="ALFABET98 Tur"/>
        </w:rPr>
        <w:t>Kalbin ve akciğerlerin sesini dinlemek için kullanılır.</w:t>
      </w:r>
    </w:p>
    <w:p w:rsidR="000F37B8" w:rsidRPr="009C1075" w:rsidRDefault="000F37B8" w:rsidP="009C1075">
      <w:pPr>
        <w:pStyle w:val="ListParagraph"/>
        <w:numPr>
          <w:ilvl w:val="0"/>
          <w:numId w:val="18"/>
        </w:numPr>
        <w:tabs>
          <w:tab w:val="left" w:pos="900"/>
        </w:tabs>
        <w:rPr>
          <w:rFonts w:ascii="ALFABET98" w:hAnsi="ALFABET98"/>
          <w:color w:val="00B0F0"/>
        </w:rPr>
      </w:pPr>
      <w:r>
        <w:rPr>
          <w:rFonts w:ascii="ALFABET98 Tur" w:hAnsi="ALFABET98 Tur"/>
        </w:rPr>
        <w:t>Nabız ölçmek için kullanılır.</w:t>
      </w:r>
    </w:p>
    <w:p w:rsidR="000F37B8" w:rsidRDefault="000F37B8" w:rsidP="009C1075">
      <w:pPr>
        <w:tabs>
          <w:tab w:val="left" w:pos="900"/>
        </w:tabs>
        <w:rPr>
          <w:rFonts w:ascii="ALFABET98" w:hAnsi="ALFABET98"/>
          <w:color w:val="00B0F0"/>
        </w:rPr>
      </w:pPr>
    </w:p>
    <w:p w:rsidR="000F37B8" w:rsidRDefault="000F37B8" w:rsidP="009C1075">
      <w:pPr>
        <w:tabs>
          <w:tab w:val="left" w:pos="900"/>
        </w:tabs>
        <w:rPr>
          <w:rFonts w:ascii="ALFABET98" w:hAnsi="ALFABET98"/>
          <w:color w:val="00B0F0"/>
        </w:rPr>
      </w:pPr>
    </w:p>
    <w:p w:rsidR="000F37B8" w:rsidRDefault="000F37B8" w:rsidP="009C1075">
      <w:pPr>
        <w:tabs>
          <w:tab w:val="left" w:pos="900"/>
        </w:tabs>
        <w:rPr>
          <w:rFonts w:ascii="ALFABET98" w:hAnsi="ALFABET98"/>
          <w:color w:val="00B0F0"/>
        </w:rPr>
      </w:pPr>
    </w:p>
    <w:p w:rsidR="000F37B8" w:rsidRDefault="000F37B8" w:rsidP="005866C0">
      <w:pPr>
        <w:tabs>
          <w:tab w:val="left" w:pos="900"/>
        </w:tabs>
        <w:jc w:val="center"/>
        <w:rPr>
          <w:rFonts w:ascii="ALFABET98" w:hAnsi="ALFABET98"/>
          <w:b/>
          <w:color w:val="00B050"/>
        </w:rPr>
      </w:pPr>
      <w:r w:rsidRPr="005866C0">
        <w:rPr>
          <w:rFonts w:ascii="ALFABET98 Tur" w:hAnsi="ALFABET98 Tur"/>
          <w:b/>
          <w:color w:val="00B050"/>
        </w:rPr>
        <w:t>BOŞLUKLARI DOLDURALIM</w:t>
      </w:r>
    </w:p>
    <w:p w:rsidR="000F37B8" w:rsidRPr="005866C0" w:rsidRDefault="000F37B8" w:rsidP="005866C0">
      <w:pPr>
        <w:tabs>
          <w:tab w:val="left" w:pos="900"/>
        </w:tabs>
        <w:rPr>
          <w:rFonts w:ascii="ALFABET98" w:hAnsi="ALFABET98"/>
          <w:b/>
          <w:color w:val="00B050"/>
        </w:rPr>
      </w:pPr>
    </w:p>
    <w:p w:rsidR="000F37B8" w:rsidRDefault="000F37B8" w:rsidP="005866C0">
      <w:pPr>
        <w:pStyle w:val="ListParagraph"/>
        <w:numPr>
          <w:ilvl w:val="0"/>
          <w:numId w:val="4"/>
        </w:numPr>
        <w:tabs>
          <w:tab w:val="left" w:pos="900"/>
        </w:tabs>
        <w:jc w:val="both"/>
        <w:rPr>
          <w:rFonts w:ascii="ALFABET98" w:hAnsi="ALFABET98"/>
        </w:rPr>
      </w:pPr>
      <w:r w:rsidRPr="005866C0">
        <w:rPr>
          <w:rFonts w:ascii="ALFABET98 Tur" w:hAnsi="ALFABET98 Tur"/>
        </w:rPr>
        <w:t xml:space="preserve">Soluk alıp verirken; burun, </w:t>
      </w:r>
      <w:r w:rsidRPr="005866C0">
        <w:rPr>
          <w:rFonts w:ascii="Times New Roman" w:hAnsi="Times New Roman"/>
        </w:rPr>
        <w:t>………………</w:t>
      </w:r>
      <w:r w:rsidRPr="005866C0">
        <w:rPr>
          <w:rFonts w:ascii="ALFABET98 Tur" w:hAnsi="ALFABET98 Tur"/>
        </w:rPr>
        <w:t xml:space="preserve">.gırtlak, soluk borusu ve </w:t>
      </w:r>
      <w:r w:rsidRPr="005866C0">
        <w:rPr>
          <w:rFonts w:ascii="Times New Roman" w:hAnsi="Times New Roman"/>
        </w:rPr>
        <w:t>………………………………</w:t>
      </w:r>
      <w:r w:rsidRPr="005866C0">
        <w:rPr>
          <w:rFonts w:ascii="ALFABET98 Tur" w:hAnsi="ALFABET98 Tur"/>
        </w:rPr>
        <w:t>kullanırız.</w:t>
      </w:r>
    </w:p>
    <w:p w:rsidR="000F37B8" w:rsidRDefault="000F37B8" w:rsidP="005866C0">
      <w:pPr>
        <w:pStyle w:val="ListParagraph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0F37B8" w:rsidRDefault="000F37B8" w:rsidP="005866C0">
      <w:pPr>
        <w:pStyle w:val="ListParagraph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0F37B8" w:rsidRDefault="000F37B8" w:rsidP="005866C0">
      <w:pPr>
        <w:pStyle w:val="ListParagraph"/>
        <w:numPr>
          <w:ilvl w:val="0"/>
          <w:numId w:val="4"/>
        </w:numPr>
        <w:tabs>
          <w:tab w:val="left" w:pos="900"/>
        </w:tabs>
        <w:jc w:val="both"/>
        <w:rPr>
          <w:rFonts w:ascii="ALFABET98" w:hAnsi="ALFABET98"/>
        </w:rPr>
      </w:pPr>
      <w:r>
        <w:rPr>
          <w:rFonts w:ascii="ALFABET98 Tur" w:hAnsi="ALFABET98 Tur"/>
        </w:rPr>
        <w:t xml:space="preserve">Kanın hareketi sonucunda damarlarımızda oluşan atışa </w:t>
      </w:r>
      <w:r>
        <w:rPr>
          <w:rFonts w:ascii="Times New Roman" w:hAnsi="Times New Roman"/>
        </w:rPr>
        <w:t>……………………</w:t>
      </w:r>
      <w:r>
        <w:rPr>
          <w:rFonts w:ascii="ALFABET98" w:hAnsi="ALFABET98"/>
        </w:rPr>
        <w:t xml:space="preserve"> denir.</w:t>
      </w:r>
    </w:p>
    <w:p w:rsidR="000F37B8" w:rsidRPr="005866C0" w:rsidRDefault="000F37B8" w:rsidP="005866C0">
      <w:pPr>
        <w:pStyle w:val="ListParagraph"/>
        <w:rPr>
          <w:rFonts w:ascii="ALFABET98" w:hAnsi="ALFABET98"/>
        </w:rPr>
      </w:pPr>
    </w:p>
    <w:p w:rsidR="000F37B8" w:rsidRDefault="000F37B8" w:rsidP="005866C0">
      <w:pPr>
        <w:pStyle w:val="ListParagraph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0F37B8" w:rsidRDefault="000F37B8" w:rsidP="005866C0">
      <w:pPr>
        <w:pStyle w:val="ListParagraph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0F37B8" w:rsidRDefault="000F37B8" w:rsidP="005866C0">
      <w:pPr>
        <w:pStyle w:val="ListParagraph"/>
        <w:tabs>
          <w:tab w:val="left" w:pos="900"/>
        </w:tabs>
        <w:ind w:left="360"/>
        <w:jc w:val="both"/>
        <w:rPr>
          <w:rFonts w:ascii="ALFABET98" w:hAnsi="ALFABET98"/>
        </w:rPr>
      </w:pPr>
    </w:p>
    <w:p w:rsidR="000F37B8" w:rsidRDefault="000F37B8" w:rsidP="005866C0">
      <w:pPr>
        <w:pStyle w:val="ListParagraph"/>
        <w:tabs>
          <w:tab w:val="left" w:pos="900"/>
        </w:tabs>
        <w:ind w:left="360"/>
        <w:jc w:val="center"/>
        <w:rPr>
          <w:rFonts w:ascii="ALFABET98" w:hAnsi="ALFABET98"/>
          <w:b/>
          <w:color w:val="00B050"/>
        </w:rPr>
      </w:pPr>
      <w:r w:rsidRPr="005866C0">
        <w:rPr>
          <w:rFonts w:ascii="ALFABET98 Tur" w:hAnsi="ALFABET98 Tur"/>
          <w:b/>
          <w:color w:val="00B050"/>
        </w:rPr>
        <w:t xml:space="preserve">DOĞRU </w:t>
      </w:r>
      <w:r>
        <w:rPr>
          <w:rFonts w:ascii="Times New Roman" w:hAnsi="Times New Roman"/>
          <w:b/>
          <w:color w:val="00B050"/>
        </w:rPr>
        <w:t>–</w:t>
      </w:r>
      <w:r w:rsidRPr="005866C0">
        <w:rPr>
          <w:rFonts w:ascii="ALFABET98 Tur" w:hAnsi="ALFABET98 Tur"/>
          <w:b/>
          <w:color w:val="00B050"/>
        </w:rPr>
        <w:t xml:space="preserve"> YANLIŞ</w:t>
      </w:r>
    </w:p>
    <w:p w:rsidR="000F37B8" w:rsidRPr="005866C0" w:rsidRDefault="000F37B8" w:rsidP="005866C0">
      <w:pPr>
        <w:pStyle w:val="ListParagraph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 Tur" w:hAnsi="ALFABET98 Tur"/>
          <w:color w:val="000000"/>
        </w:rPr>
        <w:t>Vücudumuz için gerekli kanı pompalayan akciğerlerdir.</w:t>
      </w:r>
    </w:p>
    <w:p w:rsidR="000F37B8" w:rsidRPr="005866C0" w:rsidRDefault="000F37B8" w:rsidP="005866C0">
      <w:pPr>
        <w:pStyle w:val="ListParagraph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 Tur" w:hAnsi="ALFABET98 Tur"/>
          <w:color w:val="000000"/>
        </w:rPr>
        <w:t>Sağlıklı bir bireyde kalp atış hızı 90-95 arasında değişir.</w:t>
      </w:r>
    </w:p>
    <w:p w:rsidR="000F37B8" w:rsidRPr="007E5E0A" w:rsidRDefault="000F37B8" w:rsidP="005866C0">
      <w:pPr>
        <w:pStyle w:val="ListParagraph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 Tur" w:hAnsi="ALFABET98 Tur"/>
          <w:color w:val="000000"/>
        </w:rPr>
        <w:t xml:space="preserve">Çok hızlı koşan bir atletin kalp atış hızında kesinlikle bir değişme olmaz. </w:t>
      </w:r>
    </w:p>
    <w:p w:rsidR="000F37B8" w:rsidRPr="005866C0" w:rsidRDefault="000F37B8" w:rsidP="005866C0">
      <w:pPr>
        <w:pStyle w:val="ListParagraph"/>
        <w:numPr>
          <w:ilvl w:val="0"/>
          <w:numId w:val="19"/>
        </w:numPr>
        <w:tabs>
          <w:tab w:val="left" w:pos="900"/>
        </w:tabs>
        <w:rPr>
          <w:rFonts w:ascii="ALFABET98" w:hAnsi="ALFABET98"/>
          <w:b/>
          <w:color w:val="00B050"/>
        </w:rPr>
      </w:pPr>
      <w:r>
        <w:rPr>
          <w:rFonts w:ascii="ALFABET98 Tur" w:hAnsi="ALFABET98 Tur"/>
          <w:color w:val="000000"/>
        </w:rPr>
        <w:t>Kanın içerisinde vücudumuz için gerekli maddeler vardır.</w:t>
      </w:r>
    </w:p>
    <w:p w:rsidR="000F37B8" w:rsidRPr="005866C0" w:rsidRDefault="000F37B8" w:rsidP="005866C0">
      <w:pPr>
        <w:pStyle w:val="ListParagraph"/>
        <w:tabs>
          <w:tab w:val="left" w:pos="900"/>
        </w:tabs>
        <w:ind w:left="360"/>
        <w:rPr>
          <w:rFonts w:ascii="ALFABET98" w:hAnsi="ALFABET98"/>
          <w:b/>
          <w:color w:val="00B050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Default="000F37B8" w:rsidP="00263660"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F37B8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</w:p>
    <w:p w:rsidR="000F37B8" w:rsidRPr="000928A2" w:rsidRDefault="000F37B8" w:rsidP="000928A2">
      <w:pPr>
        <w:pStyle w:val="ListParagraph"/>
        <w:tabs>
          <w:tab w:val="left" w:pos="900"/>
        </w:tabs>
        <w:ind w:left="786"/>
        <w:rPr>
          <w:rFonts w:ascii="ALFABET98" w:hAnsi="ALFABET98"/>
          <w:color w:val="FF0000"/>
          <w:sz w:val="24"/>
          <w:szCs w:val="24"/>
        </w:rPr>
      </w:pPr>
      <w:r>
        <w:rPr>
          <w:rFonts w:ascii="ALFABET98 Tur" w:hAnsi="ALFABET98 Tur"/>
          <w:color w:val="FF0000"/>
          <w:sz w:val="24"/>
          <w:szCs w:val="24"/>
        </w:rPr>
        <w:t>CEVAPLARINIZI KONTROL EDİN!</w:t>
      </w:r>
    </w:p>
    <w:sectPr w:rsidR="000F37B8" w:rsidRPr="000928A2" w:rsidSect="0084629B">
      <w:type w:val="continuous"/>
      <w:pgSz w:w="11906" w:h="16838"/>
      <w:pgMar w:top="454" w:right="567" w:bottom="39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65F"/>
    <w:multiLevelType w:val="hybridMultilevel"/>
    <w:tmpl w:val="37843088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C3E4CB3"/>
    <w:multiLevelType w:val="hybridMultilevel"/>
    <w:tmpl w:val="86247288"/>
    <w:lvl w:ilvl="0" w:tplc="2D1CEF5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D860A1"/>
    <w:multiLevelType w:val="hybridMultilevel"/>
    <w:tmpl w:val="83C24AF2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129263B"/>
    <w:multiLevelType w:val="hybridMultilevel"/>
    <w:tmpl w:val="D952A230"/>
    <w:lvl w:ilvl="0" w:tplc="2D1CEF5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FE614D"/>
    <w:multiLevelType w:val="hybridMultilevel"/>
    <w:tmpl w:val="E3D4DF26"/>
    <w:lvl w:ilvl="0" w:tplc="DAF0B8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67A6E74"/>
    <w:multiLevelType w:val="hybridMultilevel"/>
    <w:tmpl w:val="B4CA5BBC"/>
    <w:lvl w:ilvl="0" w:tplc="699848F0">
      <w:start w:val="1"/>
      <w:numFmt w:val="lowerLetter"/>
      <w:lvlText w:val="%1)"/>
      <w:lvlJc w:val="left"/>
      <w:pPr>
        <w:ind w:left="12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573F4F19"/>
    <w:multiLevelType w:val="hybridMultilevel"/>
    <w:tmpl w:val="AC803206"/>
    <w:lvl w:ilvl="0" w:tplc="2D1CEF5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5208E2"/>
    <w:multiLevelType w:val="hybridMultilevel"/>
    <w:tmpl w:val="003426A0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D3D35CB"/>
    <w:multiLevelType w:val="hybridMultilevel"/>
    <w:tmpl w:val="21760CF8"/>
    <w:lvl w:ilvl="0" w:tplc="DAF0B8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D9A1CFA"/>
    <w:multiLevelType w:val="hybridMultilevel"/>
    <w:tmpl w:val="A856803C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114785E"/>
    <w:multiLevelType w:val="hybridMultilevel"/>
    <w:tmpl w:val="E416DCA2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198403B"/>
    <w:multiLevelType w:val="hybridMultilevel"/>
    <w:tmpl w:val="4F5AA662"/>
    <w:lvl w:ilvl="0" w:tplc="A9CEF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  <w:sz w:val="1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A40BC3"/>
    <w:multiLevelType w:val="hybridMultilevel"/>
    <w:tmpl w:val="DFBAA836"/>
    <w:lvl w:ilvl="0" w:tplc="2D1CEF5C">
      <w:start w:val="1"/>
      <w:numFmt w:val="lowerLetter"/>
      <w:lvlText w:val="%1)"/>
      <w:lvlJc w:val="left"/>
      <w:pPr>
        <w:ind w:left="765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3">
    <w:nsid w:val="6AF74F21"/>
    <w:multiLevelType w:val="hybridMultilevel"/>
    <w:tmpl w:val="EF041A10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6BC36B13"/>
    <w:multiLevelType w:val="hybridMultilevel"/>
    <w:tmpl w:val="B0B8F524"/>
    <w:lvl w:ilvl="0" w:tplc="07E67D5E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5">
    <w:nsid w:val="6E771A83"/>
    <w:multiLevelType w:val="hybridMultilevel"/>
    <w:tmpl w:val="9AC02352"/>
    <w:lvl w:ilvl="0" w:tplc="2D1CEF5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B37F03"/>
    <w:multiLevelType w:val="hybridMultilevel"/>
    <w:tmpl w:val="E6527FF8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5DF396F"/>
    <w:multiLevelType w:val="hybridMultilevel"/>
    <w:tmpl w:val="1EBC6CC0"/>
    <w:lvl w:ilvl="0" w:tplc="041F000F">
      <w:start w:val="1"/>
      <w:numFmt w:val="decimal"/>
      <w:lvlText w:val="%1."/>
      <w:lvlJc w:val="left"/>
      <w:pPr>
        <w:ind w:left="103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8">
    <w:nsid w:val="7EB36AB1"/>
    <w:multiLevelType w:val="hybridMultilevel"/>
    <w:tmpl w:val="88522ABA"/>
    <w:lvl w:ilvl="0" w:tplc="2D1CEF5C">
      <w:start w:val="1"/>
      <w:numFmt w:val="lowerLetter"/>
      <w:lvlText w:val="%1)"/>
      <w:lvlJc w:val="left"/>
      <w:pPr>
        <w:ind w:left="786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2"/>
  </w:num>
  <w:num w:numId="6">
    <w:abstractNumId w:val="7"/>
  </w:num>
  <w:num w:numId="7">
    <w:abstractNumId w:val="0"/>
  </w:num>
  <w:num w:numId="8">
    <w:abstractNumId w:val="18"/>
  </w:num>
  <w:num w:numId="9">
    <w:abstractNumId w:val="10"/>
  </w:num>
  <w:num w:numId="10">
    <w:abstractNumId w:val="2"/>
  </w:num>
  <w:num w:numId="11">
    <w:abstractNumId w:val="13"/>
  </w:num>
  <w:num w:numId="12">
    <w:abstractNumId w:val="16"/>
  </w:num>
  <w:num w:numId="13">
    <w:abstractNumId w:val="17"/>
  </w:num>
  <w:num w:numId="14">
    <w:abstractNumId w:val="1"/>
  </w:num>
  <w:num w:numId="15">
    <w:abstractNumId w:val="3"/>
  </w:num>
  <w:num w:numId="16">
    <w:abstractNumId w:val="9"/>
  </w:num>
  <w:num w:numId="17">
    <w:abstractNumId w:val="15"/>
  </w:num>
  <w:num w:numId="18">
    <w:abstractNumId w:val="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82"/>
    <w:rsid w:val="000928A2"/>
    <w:rsid w:val="000F37B8"/>
    <w:rsid w:val="0010285F"/>
    <w:rsid w:val="00195688"/>
    <w:rsid w:val="00263660"/>
    <w:rsid w:val="00333582"/>
    <w:rsid w:val="00371096"/>
    <w:rsid w:val="00472155"/>
    <w:rsid w:val="005136E4"/>
    <w:rsid w:val="005866C0"/>
    <w:rsid w:val="006C390B"/>
    <w:rsid w:val="007E5E0A"/>
    <w:rsid w:val="0084629B"/>
    <w:rsid w:val="009C1075"/>
    <w:rsid w:val="009C281C"/>
    <w:rsid w:val="00A6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6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35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C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9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636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2</Pages>
  <Words>382</Words>
  <Characters>2184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BİRSEN</cp:lastModifiedBy>
  <cp:revision>4</cp:revision>
  <dcterms:created xsi:type="dcterms:W3CDTF">2014-09-27T19:57:00Z</dcterms:created>
  <dcterms:modified xsi:type="dcterms:W3CDTF">2015-10-05T18:40:00Z</dcterms:modified>
</cp:coreProperties>
</file>