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85" w:rsidRDefault="00DC7385" w:rsidP="00954E2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3.75pt;margin-top:4pt;width:0;height:768pt;z-index:251664384" o:connectortype="straight"/>
        </w:pict>
      </w:r>
      <w:r>
        <w:t>Adı Soyadı:……………………………..</w:t>
      </w:r>
    </w:p>
    <w:p w:rsidR="00DC7385" w:rsidRDefault="00DC7385" w:rsidP="00954E2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5.95pt;margin-top:5.95pt;width:168.95pt;height:104.25pt;z-index:-251666432;visibility:visible">
            <v:imagedata r:id="rId6" o:title=""/>
          </v:shape>
        </w:pict>
      </w:r>
    </w:p>
    <w:p w:rsidR="00DC7385" w:rsidRPr="0089036C" w:rsidRDefault="00DC7385" w:rsidP="00954E2F">
      <w:pPr>
        <w:rPr>
          <w:b/>
        </w:rPr>
      </w:pPr>
      <w:r w:rsidRPr="0089036C">
        <w:rPr>
          <w:b/>
        </w:rPr>
        <w:t xml:space="preserve">1. </w:t>
      </w:r>
    </w:p>
    <w:p w:rsidR="00DC7385" w:rsidRDefault="00DC7385" w:rsidP="00954E2F">
      <w:pPr>
        <w:ind w:firstLine="708"/>
      </w:pPr>
    </w:p>
    <w:p w:rsidR="00DC7385" w:rsidRDefault="00DC7385" w:rsidP="00954E2F"/>
    <w:p w:rsidR="00DC7385" w:rsidRDefault="00DC7385" w:rsidP="00954E2F">
      <w:r>
        <w:tab/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Eklemler ile ilgili olarak yukarıdaki kavram haritası hazırlanmıştır.</w:t>
      </w:r>
      <w:r w:rsidRPr="0089036C">
        <w:rPr>
          <w:sz w:val="28"/>
          <w:szCs w:val="28"/>
        </w:rPr>
        <w:tab/>
      </w:r>
      <w:r w:rsidRPr="0089036C">
        <w:rPr>
          <w:sz w:val="28"/>
          <w:szCs w:val="28"/>
        </w:rPr>
        <w:tab/>
      </w:r>
      <w:r w:rsidRPr="0089036C">
        <w:rPr>
          <w:sz w:val="28"/>
          <w:szCs w:val="28"/>
        </w:rPr>
        <w:tab/>
      </w:r>
    </w:p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Buna göre K, L, M ve N ile ilgili olarak aşağıdakilerden hangisi söylenemez?</w:t>
      </w:r>
    </w:p>
    <w:p w:rsidR="00DC7385" w:rsidRPr="0089036C" w:rsidRDefault="00DC7385" w:rsidP="00954E2F">
      <w:pPr>
        <w:rPr>
          <w:sz w:val="28"/>
          <w:szCs w:val="28"/>
        </w:rPr>
      </w:pP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A)  K, yarı hareketli eklemdir.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B)  L, hareketsiz eklemdir.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C)  M, dizdir.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D)  N, dirsektir.</w:t>
      </w:r>
    </w:p>
    <w:p w:rsidR="00DC7385" w:rsidRDefault="00DC7385" w:rsidP="00954E2F"/>
    <w:p w:rsidR="00DC7385" w:rsidRDefault="00DC7385" w:rsidP="00954E2F"/>
    <w:p w:rsidR="00DC7385" w:rsidRPr="00A33BCA" w:rsidRDefault="00DC7385" w:rsidP="00954E2F">
      <w:pPr>
        <w:rPr>
          <w:b/>
          <w:sz w:val="28"/>
          <w:szCs w:val="28"/>
        </w:rPr>
      </w:pPr>
      <w:r>
        <w:rPr>
          <w:noProof/>
        </w:rPr>
        <w:pict>
          <v:shape id="Resim 2" o:spid="_x0000_s1028" type="#_x0000_t75" style="position:absolute;margin-left:19.5pt;margin-top:-.3pt;width:198.75pt;height:86.25pt;z-index:-251665408;visibility:visible">
            <v:imagedata r:id="rId7" o:title=""/>
          </v:shape>
        </w:pict>
      </w:r>
      <w:r w:rsidRPr="00A33BCA">
        <w:rPr>
          <w:b/>
          <w:sz w:val="28"/>
          <w:szCs w:val="28"/>
        </w:rPr>
        <w:t xml:space="preserve">2. </w: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Tabloda verilen bilgilerden hangileri iskelet sisteminin görevlerindendir?</w:t>
      </w:r>
    </w:p>
    <w:p w:rsidR="00DC7385" w:rsidRDefault="00DC7385" w:rsidP="00954E2F">
      <w:r>
        <w:rPr>
          <w:noProof/>
        </w:rPr>
        <w:pict>
          <v:shape id="Resim 3" o:spid="_x0000_s1029" type="#_x0000_t75" style="position:absolute;margin-left:1.7pt;margin-top:9.3pt;width:216.75pt;height:46.5pt;z-index:-251654144;visibility:visible">
            <v:imagedata r:id="rId8" o:title=""/>
          </v:shape>
        </w:pic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>
        <w:rPr>
          <w:noProof/>
        </w:rPr>
        <w:pict>
          <v:shape id="Resim 4" o:spid="_x0000_s1030" type="#_x0000_t75" style="position:absolute;margin-left:19.7pt;margin-top:10.95pt;width:175.5pt;height:76.5pt;z-index:-251664384;visibility:visible">
            <v:imagedata r:id="rId9" o:title=""/>
          </v:shape>
        </w:pict>
      </w:r>
      <w:r w:rsidRPr="0089036C">
        <w:rPr>
          <w:b/>
          <w:sz w:val="28"/>
          <w:szCs w:val="28"/>
        </w:rPr>
        <w:t xml:space="preserve">3. </w: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B41DE0" w:rsidRDefault="00DC7385" w:rsidP="00954E2F">
      <w:pPr>
        <w:rPr>
          <w:sz w:val="28"/>
          <w:szCs w:val="28"/>
        </w:rPr>
      </w:pPr>
      <w:r w:rsidRPr="00B41DE0">
        <w:rPr>
          <w:sz w:val="28"/>
          <w:szCs w:val="28"/>
        </w:rPr>
        <w:t>Yukarıda verilen kemiklerin arasında bulunan eklemlerin en çok hareketli eklemden hareketsiz ekleme doğru sıralanışı aşağıdakilerden hangisinde doğru olarak verilmiştir?</w:t>
      </w:r>
    </w:p>
    <w:p w:rsidR="00DC7385" w:rsidRDefault="00DC7385" w:rsidP="00954E2F"/>
    <w:p w:rsidR="00DC7385" w:rsidRDefault="00DC7385" w:rsidP="00954E2F">
      <w:r>
        <w:t xml:space="preserve">     </w:t>
      </w:r>
      <w:r w:rsidRPr="004B32E8">
        <w:rPr>
          <w:u w:val="single"/>
        </w:rPr>
        <w:t>Hareketli</w:t>
      </w:r>
      <w:r>
        <w:t xml:space="preserve">    </w:t>
      </w:r>
      <w:r w:rsidRPr="0089036C">
        <w:rPr>
          <w:u w:val="single"/>
        </w:rPr>
        <w:t xml:space="preserve">Yarı Hareketli </w:t>
      </w:r>
      <w:r>
        <w:t xml:space="preserve">    </w:t>
      </w:r>
      <w:r w:rsidRPr="004B32E8">
        <w:rPr>
          <w:u w:val="single"/>
        </w:rPr>
        <w:t>Hareketsiz</w:t>
      </w:r>
    </w:p>
    <w:p w:rsidR="00DC7385" w:rsidRDefault="00DC7385" w:rsidP="00954E2F">
      <w:r>
        <w:t>A)       I                    II                     III</w:t>
      </w:r>
    </w:p>
    <w:p w:rsidR="00DC7385" w:rsidRDefault="00DC7385" w:rsidP="00954E2F">
      <w:r>
        <w:t>B)       I                   III                      II</w:t>
      </w:r>
    </w:p>
    <w:p w:rsidR="00DC7385" w:rsidRDefault="00DC7385" w:rsidP="00954E2F">
      <w:r>
        <w:t>C)      III                   I                       II</w:t>
      </w:r>
    </w:p>
    <w:p w:rsidR="00DC7385" w:rsidRDefault="00DC7385" w:rsidP="00954E2F">
      <w:r>
        <w:t>D)      III                  II                       I</w:t>
      </w:r>
    </w:p>
    <w:p w:rsidR="00DC7385" w:rsidRPr="0089036C" w:rsidRDefault="00DC7385" w:rsidP="00954E2F">
      <w:pPr>
        <w:rPr>
          <w:b/>
          <w:sz w:val="28"/>
          <w:szCs w:val="28"/>
        </w:rPr>
      </w:pPr>
      <w:r>
        <w:rPr>
          <w:noProof/>
        </w:rPr>
        <w:pict>
          <v:shape id="Resim 5" o:spid="_x0000_s1031" type="#_x0000_t75" style="position:absolute;margin-left:30.4pt;margin-top:12.1pt;width:155.1pt;height:104.25pt;z-index:-251663360;visibility:visible">
            <v:imagedata r:id="rId10" o:title=""/>
          </v:shape>
        </w:pict>
      </w:r>
      <w:r w:rsidRPr="0089036C">
        <w:rPr>
          <w:b/>
          <w:sz w:val="28"/>
          <w:szCs w:val="28"/>
        </w:rPr>
        <w:t xml:space="preserve">4. </w: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Şemada "?" bırakılan yere aşağıdakilerden hangisi yazılmalıdır?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A)  Kemik çeşitleri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B)  Vücudumuzun organları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C)  İskeletimizin temel kısımları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D)  Eklem çeşitleri</w:t>
      </w:r>
    </w:p>
    <w:p w:rsidR="00DC7385" w:rsidRPr="0089036C" w:rsidRDefault="00DC7385" w:rsidP="00954E2F">
      <w:pPr>
        <w:rPr>
          <w:sz w:val="28"/>
          <w:szCs w:val="28"/>
        </w:rPr>
      </w:pPr>
    </w:p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>
        <w:rPr>
          <w:noProof/>
        </w:rPr>
        <w:pict>
          <v:shape id="Resim 6" o:spid="_x0000_s1032" type="#_x0000_t75" style="position:absolute;margin-left:16.9pt;margin-top:12.15pt;width:151.5pt;height:93.75pt;z-index:-251662336;visibility:visible">
            <v:imagedata r:id="rId11" o:title=""/>
          </v:shape>
        </w:pict>
      </w:r>
      <w:r w:rsidRPr="0089036C">
        <w:rPr>
          <w:b/>
          <w:sz w:val="28"/>
          <w:szCs w:val="28"/>
        </w:rPr>
        <w:t>5.</w: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Şekilde verilen kapı veya penceredeki menteşeler görev yönünden vücudumuzdaki hangi yapıya benzer?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A) Kas</w:t>
      </w:r>
      <w:r w:rsidRPr="0089036C">
        <w:rPr>
          <w:sz w:val="28"/>
          <w:szCs w:val="28"/>
        </w:rPr>
        <w:tab/>
      </w:r>
      <w:r w:rsidRPr="0089036C">
        <w:rPr>
          <w:sz w:val="28"/>
          <w:szCs w:val="28"/>
        </w:rPr>
        <w:tab/>
        <w:t>C) Uzun kemik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B) Eklem</w:t>
      </w:r>
      <w:r w:rsidRPr="0089036C">
        <w:rPr>
          <w:sz w:val="28"/>
          <w:szCs w:val="28"/>
        </w:rPr>
        <w:tab/>
      </w:r>
      <w:r w:rsidRPr="0089036C">
        <w:rPr>
          <w:sz w:val="28"/>
          <w:szCs w:val="28"/>
        </w:rPr>
        <w:tab/>
        <w:t>D) Kısa kemik</w:t>
      </w:r>
    </w:p>
    <w:p w:rsidR="00DC7385" w:rsidRPr="0089036C" w:rsidRDefault="00DC7385" w:rsidP="00954E2F">
      <w:pPr>
        <w:rPr>
          <w:sz w:val="28"/>
          <w:szCs w:val="28"/>
        </w:rPr>
      </w:pPr>
    </w:p>
    <w:p w:rsidR="00DC7385" w:rsidRPr="0089036C" w:rsidRDefault="00DC7385" w:rsidP="00954E2F">
      <w:pPr>
        <w:rPr>
          <w:sz w:val="28"/>
          <w:szCs w:val="28"/>
        </w:rPr>
      </w:pPr>
    </w:p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6.   Ayşe Öğretmen, sınıftaki öğrenciler-den yassı kemiklere örnek vermelerini istemiştir.</w:t>
      </w:r>
    </w:p>
    <w:p w:rsidR="00DC7385" w:rsidRDefault="00DC7385" w:rsidP="00954E2F">
      <w:r>
        <w:rPr>
          <w:noProof/>
        </w:rPr>
        <w:pict>
          <v:shape id="Resim 7" o:spid="_x0000_s1033" type="#_x0000_t75" style="position:absolute;margin-left:-2.45pt;margin-top:.45pt;width:210pt;height:186pt;z-index:-251661312;visibility:visible">
            <v:imagedata r:id="rId12" o:title=""/>
          </v:shape>
        </w:pict>
      </w:r>
    </w:p>
    <w:p w:rsidR="00DC7385" w:rsidRDefault="00DC7385" w:rsidP="00954E2F">
      <w:r>
        <w:tab/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A) Deniz</w:t>
      </w:r>
      <w:r w:rsidRPr="0089036C">
        <w:rPr>
          <w:sz w:val="28"/>
          <w:szCs w:val="28"/>
        </w:rPr>
        <w:tab/>
      </w:r>
      <w:r w:rsidRPr="0089036C">
        <w:rPr>
          <w:sz w:val="28"/>
          <w:szCs w:val="28"/>
        </w:rPr>
        <w:tab/>
        <w:t>B) Can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C) Büşra</w:t>
      </w:r>
      <w:r w:rsidRPr="0089036C">
        <w:rPr>
          <w:sz w:val="28"/>
          <w:szCs w:val="28"/>
        </w:rPr>
        <w:tab/>
      </w:r>
      <w:r w:rsidRPr="0089036C">
        <w:rPr>
          <w:sz w:val="28"/>
          <w:szCs w:val="28"/>
        </w:rPr>
        <w:tab/>
        <w:t>D) Zehra</w:t>
      </w:r>
    </w:p>
    <w:p w:rsidR="00DC7385" w:rsidRDefault="00DC7385" w:rsidP="00954E2F"/>
    <w:p w:rsidR="00DC7385" w:rsidRPr="0089036C" w:rsidRDefault="00DC7385" w:rsidP="00954E2F">
      <w:pPr>
        <w:rPr>
          <w:sz w:val="28"/>
          <w:szCs w:val="28"/>
        </w:rPr>
      </w:pPr>
      <w:r>
        <w:rPr>
          <w:noProof/>
        </w:rPr>
        <w:pict>
          <v:shape id="_x0000_s1034" type="#_x0000_t32" style="position:absolute;margin-left:248.9pt;margin-top:-8pt;width:0;height:790.25pt;z-index:251665408" o:connectortype="straight"/>
        </w:pict>
      </w:r>
      <w:r>
        <w:rPr>
          <w:noProof/>
        </w:rPr>
        <w:pict>
          <v:shape id="Resim 8" o:spid="_x0000_s1035" type="#_x0000_t75" style="position:absolute;margin-left:24.2pt;margin-top:-6.95pt;width:154.5pt;height:105pt;z-index:-251660288;visibility:visible">
            <v:imagedata r:id="rId13" o:title=""/>
          </v:shape>
        </w:pict>
      </w:r>
      <w:r w:rsidRPr="0089036C">
        <w:rPr>
          <w:sz w:val="28"/>
          <w:szCs w:val="28"/>
        </w:rPr>
        <w:t>7.</w:t>
      </w:r>
    </w:p>
    <w:p w:rsidR="00DC7385" w:rsidRDefault="00DC7385" w:rsidP="00954E2F">
      <w:r>
        <w:tab/>
      </w:r>
      <w:r>
        <w:tab/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Kemik çeşitleri ile ilgili olarak yukarıdaki kavram haritası hazırlanmıştır.</w:t>
      </w:r>
    </w:p>
    <w:p w:rsidR="00DC7385" w:rsidRDefault="00DC7385" w:rsidP="00954E2F">
      <w:r>
        <w:rPr>
          <w:noProof/>
        </w:rPr>
        <w:pict>
          <v:shape id="_x0000_s1036" type="#_x0000_t75" style="position:absolute;margin-left:-6.55pt;margin-top:8.3pt;width:222.75pt;height:64.5pt;z-index:-251653120;visibility:visible">
            <v:imagedata r:id="rId14" o:title=""/>
          </v:shape>
        </w:pic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>
      <w:r>
        <w:rPr>
          <w:noProof/>
        </w:rPr>
        <w:pict>
          <v:shape id="Resim 9" o:spid="_x0000_s1037" type="#_x0000_t75" style="position:absolute;margin-left:15.25pt;margin-top:3.8pt;width:155.4pt;height:120.75pt;z-index:-251659264;visibility:visible">
            <v:imagedata r:id="rId15" o:title=""/>
          </v:shape>
        </w:pic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89036C" w:rsidRDefault="00DC7385" w:rsidP="00954E2F">
      <w:pPr>
        <w:rPr>
          <w:b/>
          <w:sz w:val="28"/>
          <w:szCs w:val="28"/>
        </w:rPr>
      </w:pPr>
      <w:r w:rsidRPr="0089036C">
        <w:rPr>
          <w:b/>
          <w:sz w:val="28"/>
          <w:szCs w:val="28"/>
        </w:rPr>
        <w:t>8.   Kaslarla ilgili olarak aşağıdakilerden hangisi yanlıştır?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A) Lifli yapıya sahiptir.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B) Kasılıp gevşeyerek hareketi sağlar.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C) İç organların hareketini sağlar.</w:t>
      </w:r>
    </w:p>
    <w:p w:rsidR="00DC7385" w:rsidRPr="0089036C" w:rsidRDefault="00DC7385" w:rsidP="00954E2F">
      <w:pPr>
        <w:rPr>
          <w:sz w:val="28"/>
          <w:szCs w:val="28"/>
        </w:rPr>
      </w:pPr>
      <w:r w:rsidRPr="0089036C">
        <w:rPr>
          <w:sz w:val="28"/>
          <w:szCs w:val="28"/>
        </w:rPr>
        <w:t>D) İç organları dış etkilerden korur.</w:t>
      </w:r>
    </w:p>
    <w:p w:rsidR="00DC7385" w:rsidRDefault="00DC7385" w:rsidP="00954E2F"/>
    <w:p w:rsidR="00DC7385" w:rsidRDefault="00DC7385" w:rsidP="00954E2F"/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b/>
          <w:sz w:val="28"/>
          <w:szCs w:val="28"/>
        </w:rPr>
        <w:t xml:space="preserve">9. </w:t>
      </w:r>
      <w:r w:rsidRPr="004A4C18">
        <w:rPr>
          <w:sz w:val="28"/>
          <w:szCs w:val="28"/>
        </w:rPr>
        <w:t>İskeletimizin temel görevlerinden biri de iç organları dış etkilerden korumaktır.</w:t>
      </w:r>
    </w:p>
    <w:p w:rsidR="00DC7385" w:rsidRDefault="00DC7385" w:rsidP="00954E2F">
      <w:r>
        <w:rPr>
          <w:noProof/>
        </w:rPr>
        <w:pict>
          <v:shape id="Resim 10" o:spid="_x0000_s1038" type="#_x0000_t75" style="position:absolute;margin-left:9.4pt;margin-top:3pt;width:161.45pt;height:98.25pt;z-index:-251658240;visibility:visible">
            <v:imagedata r:id="rId16" o:title=""/>
          </v:shape>
        </w:pic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Pr="004A4C18" w:rsidRDefault="00DC7385" w:rsidP="00954E2F">
      <w:pPr>
        <w:rPr>
          <w:b/>
          <w:sz w:val="28"/>
          <w:szCs w:val="28"/>
        </w:rPr>
      </w:pPr>
      <w:r w:rsidRPr="004A4C18">
        <w:rPr>
          <w:b/>
          <w:sz w:val="28"/>
          <w:szCs w:val="28"/>
        </w:rPr>
        <w:t>Buna göre tabloda sembollerle gösterilen organlar aşağıdakilerden hangisinde doğru verilmiştir?</w:t>
      </w:r>
    </w:p>
    <w:p w:rsidR="00DC7385" w:rsidRDefault="00DC7385" w:rsidP="00954E2F">
      <w:r>
        <w:rPr>
          <w:noProof/>
        </w:rPr>
        <w:pict>
          <v:shape id="Resim 11" o:spid="_x0000_s1039" type="#_x0000_t75" style="position:absolute;margin-left:24.4pt;margin-top:3.45pt;width:185.25pt;height:24pt;z-index:-251657216;visibility:visible">
            <v:imagedata r:id="rId17" o:title=""/>
          </v:shape>
        </w:pict>
      </w:r>
    </w:p>
    <w:p w:rsidR="00DC7385" w:rsidRDefault="00DC7385" w:rsidP="00954E2F"/>
    <w:p w:rsidR="00DC7385" w:rsidRDefault="00DC7385" w:rsidP="00954E2F">
      <w:r>
        <w:t>A)</w:t>
      </w:r>
      <w:r>
        <w:tab/>
        <w:t>Beyin</w:t>
      </w:r>
      <w:r>
        <w:tab/>
        <w:t xml:space="preserve">         Omurilik       Akciğer</w:t>
      </w:r>
    </w:p>
    <w:p w:rsidR="00DC7385" w:rsidRDefault="00DC7385" w:rsidP="00954E2F">
      <w:r>
        <w:t>B)</w:t>
      </w:r>
      <w:r>
        <w:tab/>
        <w:t>Beyin</w:t>
      </w:r>
      <w:r>
        <w:tab/>
        <w:t xml:space="preserve">         Omurilik       Böbrek</w:t>
      </w:r>
    </w:p>
    <w:p w:rsidR="00DC7385" w:rsidRDefault="00DC7385" w:rsidP="00954E2F">
      <w:r>
        <w:t>C)</w:t>
      </w:r>
      <w:r>
        <w:tab/>
        <w:t>Omurilik       Beyin</w:t>
      </w:r>
      <w:r>
        <w:tab/>
        <w:t xml:space="preserve">       Kalp</w:t>
      </w:r>
    </w:p>
    <w:p w:rsidR="00DC7385" w:rsidRDefault="00DC7385" w:rsidP="00954E2F">
      <w:r>
        <w:t>D)</w:t>
      </w:r>
      <w:r>
        <w:tab/>
        <w:t>Kalp</w:t>
      </w:r>
      <w:r>
        <w:tab/>
        <w:t xml:space="preserve">         Akciğer</w:t>
      </w:r>
      <w:r>
        <w:tab/>
        <w:t xml:space="preserve">       Karaciğer</w:t>
      </w:r>
    </w:p>
    <w:p w:rsidR="00DC7385" w:rsidRPr="004A4C18" w:rsidRDefault="00DC7385" w:rsidP="00954E2F">
      <w:pPr>
        <w:rPr>
          <w:b/>
          <w:sz w:val="28"/>
          <w:szCs w:val="28"/>
        </w:rPr>
      </w:pPr>
      <w:r w:rsidRPr="004A4C18">
        <w:rPr>
          <w:b/>
          <w:sz w:val="28"/>
          <w:szCs w:val="28"/>
        </w:rPr>
        <w:t>10. Aşağıdakilerden hangisi iskelet ve kas sistemimizin sağlığı için olumsuz bir durum değildir?</w:t>
      </w: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>A) Düzenli spor yapmamak</w:t>
      </w: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>B) Gücümüzü aşan yükleri taşımamak</w:t>
      </w: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>C) Süt ve süt ürünlerini tüketmemek</w:t>
      </w: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>D) Sırada dik oturmamak</w: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Pr="00A33BCA" w:rsidRDefault="00DC7385" w:rsidP="00954E2F">
      <w:pPr>
        <w:rPr>
          <w:b/>
          <w:sz w:val="28"/>
          <w:szCs w:val="28"/>
        </w:rPr>
      </w:pPr>
      <w:r>
        <w:rPr>
          <w:noProof/>
        </w:rPr>
        <w:pict>
          <v:shape id="Resim 12" o:spid="_x0000_s1040" type="#_x0000_t75" style="position:absolute;margin-left:24.55pt;margin-top:1.7pt;width:210.65pt;height:185.25pt;z-index:-251656192;visibility:visible">
            <v:imagedata r:id="rId18" o:title=""/>
          </v:shape>
        </w:pict>
      </w:r>
      <w:r w:rsidRPr="00A33BCA">
        <w:rPr>
          <w:b/>
          <w:sz w:val="28"/>
          <w:szCs w:val="28"/>
        </w:rPr>
        <w:t>11.</w: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>
      <w:pPr>
        <w:rPr>
          <w:sz w:val="28"/>
          <w:szCs w:val="28"/>
        </w:rPr>
      </w:pPr>
    </w:p>
    <w:p w:rsidR="00DC7385" w:rsidRDefault="00DC7385" w:rsidP="00954E2F">
      <w:pPr>
        <w:rPr>
          <w:sz w:val="28"/>
          <w:szCs w:val="28"/>
        </w:rPr>
      </w:pPr>
    </w:p>
    <w:p w:rsidR="00DC7385" w:rsidRDefault="00DC7385" w:rsidP="00954E2F">
      <w:pPr>
        <w:rPr>
          <w:sz w:val="28"/>
          <w:szCs w:val="28"/>
        </w:rPr>
      </w:pPr>
    </w:p>
    <w:p w:rsidR="00DC7385" w:rsidRDefault="00DC7385" w:rsidP="00954E2F">
      <w:pPr>
        <w:rPr>
          <w:sz w:val="28"/>
          <w:szCs w:val="28"/>
        </w:rPr>
      </w:pP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>Yukarıda vücudumuzdaki bazı kemikler gösterilmiştir.</w:t>
      </w:r>
    </w:p>
    <w:p w:rsidR="00DC7385" w:rsidRDefault="00DC7385" w:rsidP="00954E2F">
      <w:pPr>
        <w:rPr>
          <w:b/>
          <w:sz w:val="28"/>
          <w:szCs w:val="28"/>
        </w:rPr>
      </w:pPr>
    </w:p>
    <w:p w:rsidR="00DC7385" w:rsidRPr="004A4C18" w:rsidRDefault="00DC7385" w:rsidP="00954E2F">
      <w:pPr>
        <w:rPr>
          <w:b/>
          <w:sz w:val="28"/>
          <w:szCs w:val="28"/>
        </w:rPr>
      </w:pPr>
      <w:r w:rsidRPr="004A4C18">
        <w:rPr>
          <w:b/>
          <w:sz w:val="28"/>
          <w:szCs w:val="28"/>
        </w:rPr>
        <w:t>Buna göre verilenlerden hangileri vücudumuzdaki yassı kemiklere örnek gösterilemez?</w:t>
      </w:r>
    </w:p>
    <w:p w:rsidR="00DC7385" w:rsidRDefault="00DC7385" w:rsidP="00954E2F">
      <w:pPr>
        <w:rPr>
          <w:sz w:val="28"/>
          <w:szCs w:val="28"/>
        </w:rPr>
      </w:pP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 xml:space="preserve">A) I ve II </w:t>
      </w:r>
      <w:r w:rsidRPr="004A4C1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A4C18">
        <w:rPr>
          <w:sz w:val="28"/>
          <w:szCs w:val="28"/>
        </w:rPr>
        <w:t>C) I, II ve</w:t>
      </w:r>
    </w:p>
    <w:p w:rsidR="00DC7385" w:rsidRPr="004A4C18" w:rsidRDefault="00DC7385" w:rsidP="00954E2F">
      <w:pPr>
        <w:rPr>
          <w:sz w:val="28"/>
          <w:szCs w:val="28"/>
        </w:rPr>
      </w:pPr>
      <w:r w:rsidRPr="004A4C18">
        <w:rPr>
          <w:sz w:val="28"/>
          <w:szCs w:val="28"/>
        </w:rPr>
        <w:t xml:space="preserve">B) I ve III </w:t>
      </w:r>
      <w:r w:rsidRPr="004A4C1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A4C18">
        <w:rPr>
          <w:sz w:val="28"/>
          <w:szCs w:val="28"/>
        </w:rPr>
        <w:t>D) I, III ve IV</w:t>
      </w:r>
    </w:p>
    <w:p w:rsidR="00DC7385" w:rsidRDefault="00DC7385" w:rsidP="00954E2F"/>
    <w:p w:rsidR="00DC7385" w:rsidRDefault="00DC7385" w:rsidP="00954E2F">
      <w:hyperlink r:id="rId19" w:history="1">
        <w:r>
          <w:rPr>
            <w:rStyle w:val="Hyperlink"/>
            <w:sz w:val="28"/>
            <w:szCs w:val="28"/>
          </w:rPr>
          <w:t>sorubak.com</w:t>
        </w:r>
      </w:hyperlink>
    </w:p>
    <w:p w:rsidR="00DC7385" w:rsidRDefault="00DC7385" w:rsidP="00954E2F"/>
    <w:p w:rsidR="00DC7385" w:rsidRPr="004A4C18" w:rsidRDefault="00DC7385" w:rsidP="00954E2F">
      <w:pPr>
        <w:rPr>
          <w:b/>
          <w:sz w:val="28"/>
          <w:szCs w:val="28"/>
        </w:rPr>
      </w:pPr>
      <w:r w:rsidRPr="004A4C18">
        <w:rPr>
          <w:b/>
          <w:sz w:val="28"/>
          <w:szCs w:val="28"/>
        </w:rPr>
        <w:t>12. Aşağıdakilerden hangisi iskeletimizin temel kısımlarından biri değildir?</w:t>
      </w:r>
    </w:p>
    <w:p w:rsidR="00DC7385" w:rsidRDefault="00DC7385" w:rsidP="00954E2F">
      <w:r>
        <w:rPr>
          <w:noProof/>
        </w:rPr>
        <w:pict>
          <v:shape id="Resim 13" o:spid="_x0000_s1041" type="#_x0000_t75" style="position:absolute;margin-left:20.05pt;margin-top:10.2pt;width:196.5pt;height:170.25pt;z-index:-251655168;visibility:visible">
            <v:imagedata r:id="rId20" o:title=""/>
          </v:shape>
        </w:pict>
      </w:r>
    </w:p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p w:rsidR="00DC7385" w:rsidRDefault="00DC7385" w:rsidP="00954E2F"/>
    <w:sectPr w:rsidR="00DC7385" w:rsidSect="0089036C">
      <w:pgSz w:w="11906" w:h="16838"/>
      <w:pgMar w:top="709" w:right="707" w:bottom="709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385" w:rsidRDefault="00DC7385" w:rsidP="00954E2F">
      <w:r>
        <w:separator/>
      </w:r>
    </w:p>
  </w:endnote>
  <w:endnote w:type="continuationSeparator" w:id="0">
    <w:p w:rsidR="00DC7385" w:rsidRDefault="00DC7385" w:rsidP="0095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385" w:rsidRDefault="00DC7385" w:rsidP="00954E2F">
      <w:r>
        <w:separator/>
      </w:r>
    </w:p>
  </w:footnote>
  <w:footnote w:type="continuationSeparator" w:id="0">
    <w:p w:rsidR="00DC7385" w:rsidRDefault="00DC7385" w:rsidP="00954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E2F"/>
    <w:rsid w:val="00107D74"/>
    <w:rsid w:val="00180088"/>
    <w:rsid w:val="001F12F3"/>
    <w:rsid w:val="00211A09"/>
    <w:rsid w:val="003D15CA"/>
    <w:rsid w:val="00403D1D"/>
    <w:rsid w:val="0044428B"/>
    <w:rsid w:val="004A4C18"/>
    <w:rsid w:val="004B32E8"/>
    <w:rsid w:val="005466EC"/>
    <w:rsid w:val="00610557"/>
    <w:rsid w:val="00615D8F"/>
    <w:rsid w:val="00642499"/>
    <w:rsid w:val="006623FB"/>
    <w:rsid w:val="006A1319"/>
    <w:rsid w:val="006D7C5E"/>
    <w:rsid w:val="00737224"/>
    <w:rsid w:val="007961C0"/>
    <w:rsid w:val="00882BB2"/>
    <w:rsid w:val="0089036C"/>
    <w:rsid w:val="008B0437"/>
    <w:rsid w:val="00954E2F"/>
    <w:rsid w:val="009738CD"/>
    <w:rsid w:val="00A33BCA"/>
    <w:rsid w:val="00B41DE0"/>
    <w:rsid w:val="00BD6140"/>
    <w:rsid w:val="00D836AB"/>
    <w:rsid w:val="00DB14DB"/>
    <w:rsid w:val="00DC7385"/>
    <w:rsid w:val="00E3117F"/>
    <w:rsid w:val="00F73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E2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4E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54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4E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54E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4E2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954E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4E2F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4249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15D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2</Pages>
  <Words>381</Words>
  <Characters>2173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BİRSEN</cp:lastModifiedBy>
  <cp:revision>9</cp:revision>
  <dcterms:created xsi:type="dcterms:W3CDTF">2010-12-05T21:22:00Z</dcterms:created>
  <dcterms:modified xsi:type="dcterms:W3CDTF">2015-10-06T14:14:00Z</dcterms:modified>
</cp:coreProperties>
</file>