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D7" w:rsidRDefault="004450D7">
      <w:r>
        <w:rPr>
          <w:noProof/>
        </w:rPr>
        <w:pict>
          <v:roundrect id="Yuvarlatılmış Dikdörtgen 4" o:spid="_x0000_s1026" style="position:absolute;margin-left:-39pt;margin-top:-1.1pt;width:550.5pt;height:151.5pt;z-index:251650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" strokecolor="#c0504d" strokeweight="2pt">
            <v:textbox>
              <w:txbxContent>
                <w:p w:rsidR="004450D7" w:rsidRPr="001368C8" w:rsidRDefault="004450D7" w:rsidP="001368C8">
                  <w:pPr>
                    <w:jc w:val="both"/>
                    <w:rPr>
                      <w:b/>
                      <w:sz w:val="24"/>
                      <w:szCs w:val="20"/>
                    </w:rPr>
                  </w:pPr>
                  <w:r w:rsidRPr="0097409D">
                    <w:rPr>
                      <w:sz w:val="20"/>
                      <w:szCs w:val="20"/>
                    </w:rPr>
                    <w:t xml:space="preserve"> 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1368C8">
                    <w:rPr>
                      <w:b/>
                      <w:sz w:val="24"/>
                      <w:szCs w:val="20"/>
                    </w:rPr>
                    <w:t>Sayın Veli;</w:t>
                  </w:r>
                </w:p>
                <w:p w:rsidR="004450D7" w:rsidRDefault="004450D7" w:rsidP="001368C8">
                  <w:pPr>
                    <w:jc w:val="both"/>
                    <w:rPr>
                      <w:sz w:val="24"/>
                      <w:szCs w:val="20"/>
                    </w:rPr>
                  </w:pPr>
                  <w:r w:rsidRPr="001368C8">
                    <w:rPr>
                      <w:sz w:val="24"/>
                      <w:szCs w:val="20"/>
                    </w:rPr>
                    <w:t xml:space="preserve">    </w:t>
                  </w:r>
                  <w:r>
                    <w:rPr>
                      <w:sz w:val="24"/>
                      <w:szCs w:val="20"/>
                    </w:rPr>
                    <w:tab/>
                  </w:r>
                </w:p>
                <w:p w:rsidR="004450D7" w:rsidRPr="001368C8" w:rsidRDefault="004450D7" w:rsidP="001368C8">
                  <w:pPr>
                    <w:ind w:left="2832" w:firstLine="708"/>
                    <w:jc w:val="both"/>
                    <w:rPr>
                      <w:sz w:val="22"/>
                    </w:rPr>
                  </w:pPr>
                  <w:r w:rsidRPr="001368C8">
                    <w:rPr>
                      <w:sz w:val="24"/>
                      <w:szCs w:val="20"/>
                    </w:rPr>
                    <w:t>1/</w:t>
                  </w:r>
                  <w:r>
                    <w:rPr>
                      <w:sz w:val="24"/>
                      <w:szCs w:val="20"/>
                    </w:rPr>
                    <w:t>A</w:t>
                  </w:r>
                  <w:r w:rsidRPr="001368C8">
                    <w:rPr>
                      <w:sz w:val="24"/>
                      <w:szCs w:val="20"/>
                    </w:rPr>
                    <w:t xml:space="preserve"> Sınıfının sene başı toplantısına davetlisiniz. Eğitim - Öğretim sürecimize dahil olmak adına sizleri toplantımızda görmek isteriz. Katıldığınız için şimdiden teşekkür ederim.</w:t>
                  </w:r>
                  <w:r w:rsidRPr="001368C8">
                    <w:rPr>
                      <w:sz w:val="24"/>
                      <w:szCs w:val="20"/>
                    </w:rPr>
                    <w:tab/>
                  </w:r>
                  <w:r w:rsidRPr="001368C8">
                    <w:rPr>
                      <w:sz w:val="22"/>
                    </w:rPr>
                    <w:t xml:space="preserve"> </w:t>
                  </w:r>
                </w:p>
                <w:p w:rsidR="004450D7" w:rsidRDefault="004450D7" w:rsidP="001368C8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Default="004450D7" w:rsidP="001368C8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Pr="000E6989" w:rsidRDefault="004450D7" w:rsidP="001368C8">
                  <w:pPr>
                    <w:ind w:left="7788" w:firstLine="708"/>
                    <w:rPr>
                      <w:b/>
                      <w:sz w:val="22"/>
                      <w:szCs w:val="24"/>
                    </w:rPr>
                  </w:pPr>
                  <w:r>
                    <w:rPr>
                      <w:b/>
                      <w:sz w:val="22"/>
                      <w:szCs w:val="24"/>
                    </w:rPr>
                    <w:t xml:space="preserve"> </w:t>
                  </w:r>
                  <w:r w:rsidRPr="000E6989">
                    <w:rPr>
                      <w:b/>
                      <w:sz w:val="22"/>
                      <w:szCs w:val="24"/>
                    </w:rPr>
                    <w:t>Mustafa TUNÇ</w:t>
                  </w:r>
                </w:p>
                <w:p w:rsidR="004450D7" w:rsidRPr="000E6989" w:rsidRDefault="004450D7" w:rsidP="001368C8">
                  <w:pPr>
                    <w:jc w:val="right"/>
                    <w:rPr>
                      <w:b/>
                      <w:sz w:val="22"/>
                      <w:szCs w:val="16"/>
                    </w:rPr>
                  </w:pPr>
                  <w:r w:rsidRPr="000E6989">
                    <w:rPr>
                      <w:b/>
                      <w:sz w:val="22"/>
                      <w:szCs w:val="24"/>
                    </w:rPr>
                    <w:t xml:space="preserve">                                                                   </w:t>
                  </w:r>
                  <w:r w:rsidRPr="000E6989">
                    <w:rPr>
                      <w:b/>
                      <w:sz w:val="22"/>
                      <w:szCs w:val="24"/>
                    </w:rPr>
                    <w:tab/>
                  </w:r>
                  <w:r w:rsidRPr="000E6989">
                    <w:rPr>
                      <w:b/>
                      <w:sz w:val="22"/>
                      <w:szCs w:val="24"/>
                    </w:rPr>
                    <w:tab/>
                  </w:r>
                  <w:r w:rsidRPr="000E6989">
                    <w:rPr>
                      <w:b/>
                      <w:sz w:val="22"/>
                      <w:szCs w:val="24"/>
                    </w:rPr>
                    <w:tab/>
                    <w:t>1/A Sınıf Öğretmeni</w:t>
                  </w:r>
                </w:p>
                <w:p w:rsidR="004450D7" w:rsidRPr="001368C8" w:rsidRDefault="004450D7" w:rsidP="001368C8">
                  <w:pPr>
                    <w:jc w:val="right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7" type="#_x0000_t75" style="position:absolute;margin-left:-27.35pt;margin-top:17.65pt;width:132pt;height:120pt;z-index:251651584;visibility:visible" wrapcoords="-123 0 -123 21465 21600 21465 21600 0 -123 0">
            <v:imagedata r:id="rId4" o:title=""/>
            <w10:wrap type="through"/>
          </v:shape>
        </w:pict>
      </w:r>
    </w:p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>
      <w:r>
        <w:rPr>
          <w:noProof/>
        </w:rPr>
        <w:pict>
          <v:rect id="Dikdörtgen 9" o:spid="_x0000_s1028" style="position:absolute;margin-left:11.15pt;margin-top:.6pt;width:160.5pt;height:64.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" strokecolor="white" strokeweight="2pt">
            <v:textbox>
              <w:txbxContent>
                <w:p w:rsidR="004450D7" w:rsidRDefault="004450D7" w:rsidP="001368C8">
                  <w:r w:rsidRPr="00976842">
                    <w:rPr>
                      <w:b/>
                    </w:rPr>
                    <w:t>Yer</w:t>
                  </w:r>
                  <w:r>
                    <w:rPr>
                      <w:b/>
                    </w:rPr>
                    <w:t xml:space="preserve">   </w:t>
                  </w:r>
                  <w:r w:rsidRPr="00976842">
                    <w:rPr>
                      <w:b/>
                    </w:rPr>
                    <w:t xml:space="preserve"> :</w:t>
                  </w:r>
                  <w:r>
                    <w:t xml:space="preserve"> Okulumuz 1/A sınıfı </w:t>
                  </w:r>
                </w:p>
                <w:p w:rsidR="004450D7" w:rsidRDefault="004450D7" w:rsidP="001368C8">
                  <w:pPr>
                    <w:rPr>
                      <w:b/>
                    </w:rPr>
                  </w:pPr>
                </w:p>
                <w:p w:rsidR="004450D7" w:rsidRDefault="004450D7" w:rsidP="001368C8">
                  <w:r w:rsidRPr="00976842">
                    <w:rPr>
                      <w:b/>
                    </w:rPr>
                    <w:t>Tarih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t xml:space="preserve"> 01/10/2015 Perşembe  günü</w:t>
                  </w:r>
                </w:p>
                <w:p w:rsidR="004450D7" w:rsidRDefault="004450D7" w:rsidP="001368C8">
                  <w:pPr>
                    <w:rPr>
                      <w:b/>
                    </w:rPr>
                  </w:pPr>
                </w:p>
                <w:p w:rsidR="004450D7" w:rsidRDefault="004450D7" w:rsidP="00F77061">
                  <w:r w:rsidRPr="00976842">
                    <w:rPr>
                      <w:b/>
                    </w:rPr>
                    <w:t xml:space="preserve">Saat 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 xml:space="preserve"> </w:t>
                  </w:r>
                  <w:r>
                    <w:t>12:00</w:t>
                  </w:r>
                </w:p>
              </w:txbxContent>
            </v:textbox>
          </v:rect>
        </w:pict>
      </w:r>
    </w:p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/>
    <w:p w:rsidR="004450D7" w:rsidRPr="001368C8" w:rsidRDefault="004450D7" w:rsidP="001368C8">
      <w:r>
        <w:rPr>
          <w:noProof/>
        </w:rPr>
        <w:pict>
          <v:roundrect id="Yuvarlatılmış Dikdörtgen 10" o:spid="_x0000_s1029" style="position:absolute;margin-left:-39pt;margin-top:5.65pt;width:550.5pt;height:151.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" fillcolor="window" strokecolor="#c0504d" strokeweight="2pt">
            <v:textbox>
              <w:txbxContent>
                <w:p w:rsidR="004450D7" w:rsidRPr="001368C8" w:rsidRDefault="004450D7" w:rsidP="00F77061">
                  <w:pPr>
                    <w:jc w:val="both"/>
                    <w:rPr>
                      <w:b/>
                      <w:sz w:val="24"/>
                      <w:szCs w:val="20"/>
                    </w:rPr>
                  </w:pPr>
                  <w:r w:rsidRPr="0097409D">
                    <w:rPr>
                      <w:sz w:val="20"/>
                      <w:szCs w:val="20"/>
                    </w:rPr>
                    <w:t xml:space="preserve"> 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1368C8">
                    <w:rPr>
                      <w:b/>
                      <w:sz w:val="24"/>
                      <w:szCs w:val="20"/>
                    </w:rPr>
                    <w:t>Sayın Veli;</w:t>
                  </w:r>
                </w:p>
                <w:p w:rsidR="004450D7" w:rsidRDefault="004450D7" w:rsidP="00F77061">
                  <w:pPr>
                    <w:jc w:val="both"/>
                    <w:rPr>
                      <w:sz w:val="24"/>
                      <w:szCs w:val="20"/>
                    </w:rPr>
                  </w:pPr>
                  <w:r w:rsidRPr="001368C8">
                    <w:rPr>
                      <w:sz w:val="24"/>
                      <w:szCs w:val="20"/>
                    </w:rPr>
                    <w:t xml:space="preserve">    </w:t>
                  </w:r>
                  <w:r>
                    <w:rPr>
                      <w:sz w:val="24"/>
                      <w:szCs w:val="20"/>
                    </w:rPr>
                    <w:tab/>
                  </w:r>
                </w:p>
                <w:p w:rsidR="004450D7" w:rsidRPr="001368C8" w:rsidRDefault="004450D7" w:rsidP="00F77061">
                  <w:pPr>
                    <w:ind w:left="2832" w:firstLine="708"/>
                    <w:jc w:val="both"/>
                    <w:rPr>
                      <w:sz w:val="22"/>
                    </w:rPr>
                  </w:pPr>
                  <w:r w:rsidRPr="001368C8">
                    <w:rPr>
                      <w:sz w:val="24"/>
                      <w:szCs w:val="20"/>
                    </w:rPr>
                    <w:t>1/</w:t>
                  </w:r>
                  <w:r>
                    <w:rPr>
                      <w:sz w:val="24"/>
                      <w:szCs w:val="20"/>
                    </w:rPr>
                    <w:t>A</w:t>
                  </w:r>
                  <w:r w:rsidRPr="001368C8">
                    <w:rPr>
                      <w:sz w:val="24"/>
                      <w:szCs w:val="20"/>
                    </w:rPr>
                    <w:t xml:space="preserve"> Sınıfının sene başı toplantısına davetlisiniz. Eğitim - Öğretim sürecimize dahil olmak adına sizleri toplantımızda görmek isteriz. Katıldığınız için şimdiden teşekkür ederim.</w:t>
                  </w:r>
                  <w:r w:rsidRPr="001368C8">
                    <w:rPr>
                      <w:sz w:val="24"/>
                      <w:szCs w:val="20"/>
                    </w:rPr>
                    <w:tab/>
                  </w:r>
                  <w:r w:rsidRPr="001368C8">
                    <w:rPr>
                      <w:sz w:val="22"/>
                    </w:rPr>
                    <w:t xml:space="preserve"> </w:t>
                  </w:r>
                </w:p>
                <w:p w:rsidR="004450D7" w:rsidRDefault="004450D7" w:rsidP="00F77061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Default="004450D7" w:rsidP="00F77061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Pr="000E6989" w:rsidRDefault="004450D7" w:rsidP="00F77061">
                  <w:pPr>
                    <w:ind w:left="7788" w:firstLine="708"/>
                    <w:rPr>
                      <w:b/>
                      <w:sz w:val="22"/>
                      <w:szCs w:val="24"/>
                    </w:rPr>
                  </w:pPr>
                  <w:r>
                    <w:rPr>
                      <w:b/>
                      <w:sz w:val="22"/>
                      <w:szCs w:val="24"/>
                    </w:rPr>
                    <w:t xml:space="preserve">  </w:t>
                  </w:r>
                  <w:r w:rsidRPr="000E6989">
                    <w:rPr>
                      <w:b/>
                      <w:sz w:val="22"/>
                      <w:szCs w:val="24"/>
                    </w:rPr>
                    <w:t>Mustafa TUNÇ</w:t>
                  </w:r>
                </w:p>
                <w:p w:rsidR="004450D7" w:rsidRPr="000E6989" w:rsidRDefault="004450D7" w:rsidP="00F77061">
                  <w:pPr>
                    <w:jc w:val="right"/>
                    <w:rPr>
                      <w:b/>
                      <w:sz w:val="22"/>
                      <w:szCs w:val="16"/>
                    </w:rPr>
                  </w:pPr>
                  <w:r w:rsidRPr="000E6989">
                    <w:rPr>
                      <w:b/>
                      <w:sz w:val="22"/>
                      <w:szCs w:val="24"/>
                    </w:rPr>
                    <w:t xml:space="preserve">                                                                   </w:t>
                  </w:r>
                  <w:r w:rsidRPr="000E6989">
                    <w:rPr>
                      <w:b/>
                      <w:sz w:val="22"/>
                      <w:szCs w:val="24"/>
                    </w:rPr>
                    <w:tab/>
                  </w:r>
                  <w:r w:rsidRPr="000E6989">
                    <w:rPr>
                      <w:b/>
                      <w:sz w:val="22"/>
                      <w:szCs w:val="24"/>
                    </w:rPr>
                    <w:tab/>
                  </w:r>
                  <w:r w:rsidRPr="000E6989">
                    <w:rPr>
                      <w:b/>
                      <w:sz w:val="22"/>
                      <w:szCs w:val="24"/>
                    </w:rPr>
                    <w:tab/>
                    <w:t>1/A Sınıf Öğretmeni</w:t>
                  </w:r>
                </w:p>
                <w:p w:rsidR="004450D7" w:rsidRPr="001368C8" w:rsidRDefault="004450D7" w:rsidP="00F77061">
                  <w:pPr>
                    <w:jc w:val="right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4450D7" w:rsidRPr="001368C8" w:rsidRDefault="004450D7" w:rsidP="001368C8">
      <w:r>
        <w:rPr>
          <w:noProof/>
        </w:rPr>
        <w:pict>
          <v:shape id="Resim 17" o:spid="_x0000_s1030" type="#_x0000_t75" style="position:absolute;margin-left:-22.1pt;margin-top:8.05pt;width:132pt;height:120pt;z-index:251657728;visibility:visible" wrapcoords="-123 0 -123 21465 21600 21465 21600 0 -123 0">
            <v:imagedata r:id="rId4" o:title=""/>
            <w10:wrap type="through"/>
          </v:shape>
        </w:pict>
      </w:r>
    </w:p>
    <w:p w:rsidR="004450D7" w:rsidRPr="001368C8" w:rsidRDefault="004450D7" w:rsidP="001368C8"/>
    <w:p w:rsidR="004450D7" w:rsidRPr="001368C8" w:rsidRDefault="004450D7" w:rsidP="001368C8"/>
    <w:p w:rsidR="004450D7" w:rsidRDefault="004450D7" w:rsidP="001368C8"/>
    <w:p w:rsidR="004450D7" w:rsidRDefault="004450D7" w:rsidP="001368C8"/>
    <w:p w:rsidR="004450D7" w:rsidRDefault="004450D7" w:rsidP="001368C8">
      <w:pPr>
        <w:tabs>
          <w:tab w:val="left" w:pos="1440"/>
        </w:tabs>
      </w:pPr>
      <w:r>
        <w:tab/>
      </w:r>
    </w:p>
    <w:p w:rsidR="004450D7" w:rsidRDefault="004450D7" w:rsidP="001368C8">
      <w:pPr>
        <w:tabs>
          <w:tab w:val="left" w:pos="1440"/>
        </w:tabs>
      </w:pPr>
    </w:p>
    <w:p w:rsidR="004450D7" w:rsidRDefault="004450D7" w:rsidP="001368C8">
      <w:pPr>
        <w:tabs>
          <w:tab w:val="left" w:pos="1440"/>
        </w:tabs>
      </w:pPr>
      <w:r>
        <w:rPr>
          <w:noProof/>
        </w:rPr>
        <w:pict>
          <v:rect id="Dikdörtgen 21" o:spid="_x0000_s1031" style="position:absolute;margin-left:11.9pt;margin-top:7.35pt;width:160.5pt;height:64.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" fillcolor="window" strokecolor="window" strokeweight="2pt">
            <v:textbox>
              <w:txbxContent>
                <w:p w:rsidR="004450D7" w:rsidRDefault="004450D7" w:rsidP="00F77061">
                  <w:r w:rsidRPr="00976842">
                    <w:rPr>
                      <w:b/>
                    </w:rPr>
                    <w:t>Yer</w:t>
                  </w:r>
                  <w:r>
                    <w:rPr>
                      <w:b/>
                    </w:rPr>
                    <w:t xml:space="preserve">   </w:t>
                  </w:r>
                  <w:r w:rsidRPr="00976842">
                    <w:rPr>
                      <w:b/>
                    </w:rPr>
                    <w:t xml:space="preserve"> :</w:t>
                  </w:r>
                  <w:r>
                    <w:t xml:space="preserve"> Okulumuz 1/A sınıfı </w:t>
                  </w:r>
                </w:p>
                <w:p w:rsidR="004450D7" w:rsidRDefault="004450D7" w:rsidP="00F77061">
                  <w:pPr>
                    <w:rPr>
                      <w:b/>
                    </w:rPr>
                  </w:pPr>
                </w:p>
                <w:p w:rsidR="004450D7" w:rsidRDefault="004450D7" w:rsidP="00F77061">
                  <w:r w:rsidRPr="00976842">
                    <w:rPr>
                      <w:b/>
                    </w:rPr>
                    <w:t>Tarih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t xml:space="preserve"> 01/10/2015 Perşembe  günü</w:t>
                  </w:r>
                </w:p>
                <w:p w:rsidR="004450D7" w:rsidRDefault="004450D7" w:rsidP="00F77061">
                  <w:pPr>
                    <w:rPr>
                      <w:b/>
                    </w:rPr>
                  </w:pPr>
                </w:p>
                <w:p w:rsidR="004450D7" w:rsidRDefault="004450D7" w:rsidP="00F77061">
                  <w:r w:rsidRPr="00976842">
                    <w:rPr>
                      <w:b/>
                    </w:rPr>
                    <w:t xml:space="preserve">Saat 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 xml:space="preserve"> </w:t>
                  </w:r>
                  <w:r>
                    <w:t>12:00</w:t>
                  </w:r>
                </w:p>
              </w:txbxContent>
            </v:textbox>
          </v:rect>
        </w:pict>
      </w:r>
    </w:p>
    <w:p w:rsidR="004450D7" w:rsidRPr="001368C8" w:rsidRDefault="004450D7" w:rsidP="001368C8">
      <w:pPr>
        <w:tabs>
          <w:tab w:val="left" w:pos="1440"/>
        </w:tabs>
      </w:pPr>
      <w:bookmarkStart w:id="0" w:name="_GoBack"/>
      <w:r>
        <w:rPr>
          <w:noProof/>
        </w:rPr>
        <w:pict>
          <v:shape id="Resim 18" o:spid="_x0000_s1032" type="#_x0000_t75" style="position:absolute;margin-left:-146.25pt;margin-top:90.25pt;width:132pt;height:120pt;z-index:251658752;visibility:visible" wrapcoords="-123 0 -123 21465 21600 21465 21600 0 -123 0">
            <v:imagedata r:id="rId4" o:title=""/>
            <w10:wrap type="through"/>
          </v:shape>
        </w:pict>
      </w:r>
      <w:bookmarkEnd w:id="0"/>
      <w:r>
        <w:rPr>
          <w:noProof/>
        </w:rPr>
        <w:pict>
          <v:shape id="Resim 20" o:spid="_x0000_s1033" type="#_x0000_t75" style="position:absolute;margin-left:-142.5pt;margin-top:410.5pt;width:132pt;height:120pt;z-index:251660800;visibility:visible" wrapcoords="-123 0 -123 21465 21600 21465 21600 0 -123 0">
            <v:imagedata r:id="rId4" o:title=""/>
            <w10:wrap type="through"/>
          </v:shape>
        </w:pict>
      </w:r>
      <w:r>
        <w:rPr>
          <w:noProof/>
        </w:rPr>
        <w:pict>
          <v:shape id="Resim 19" o:spid="_x0000_s1034" type="#_x0000_t75" style="position:absolute;margin-left:-142.5pt;margin-top:249.25pt;width:132pt;height:120pt;z-index:251659776;visibility:visible" wrapcoords="-123 0 -123 21465 21600 21465 21600 0 -123 0">
            <v:imagedata r:id="rId4" o:title=""/>
            <w10:wrap type="through"/>
          </v:shape>
        </w:pict>
      </w:r>
      <w:r>
        <w:rPr>
          <w:noProof/>
        </w:rPr>
        <w:pict>
          <v:rect id="Dikdörtgen 24" o:spid="_x0000_s1035" style="position:absolute;margin-left:5.15pt;margin-top:479.25pt;width:160.5pt;height:64.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" fillcolor="window" strokecolor="window" strokeweight="2pt">
            <v:textbox>
              <w:txbxContent>
                <w:p w:rsidR="004450D7" w:rsidRDefault="004450D7" w:rsidP="00F77061">
                  <w:r w:rsidRPr="00976842">
                    <w:rPr>
                      <w:b/>
                    </w:rPr>
                    <w:t>Yer</w:t>
                  </w:r>
                  <w:r>
                    <w:rPr>
                      <w:b/>
                    </w:rPr>
                    <w:t xml:space="preserve">   </w:t>
                  </w:r>
                  <w:r w:rsidRPr="00976842">
                    <w:rPr>
                      <w:b/>
                    </w:rPr>
                    <w:t xml:space="preserve"> :</w:t>
                  </w:r>
                  <w:r>
                    <w:t xml:space="preserve"> Okulumuz 1/A sınıfı </w:t>
                  </w:r>
                </w:p>
                <w:p w:rsidR="004450D7" w:rsidRDefault="004450D7" w:rsidP="00F77061">
                  <w:pPr>
                    <w:rPr>
                      <w:b/>
                    </w:rPr>
                  </w:pPr>
                </w:p>
                <w:p w:rsidR="004450D7" w:rsidRDefault="004450D7" w:rsidP="00F77061">
                  <w:r w:rsidRPr="00976842">
                    <w:rPr>
                      <w:b/>
                    </w:rPr>
                    <w:t>Tarih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t xml:space="preserve"> 01/10/2015 Perşembe  günü</w:t>
                  </w:r>
                </w:p>
                <w:p w:rsidR="004450D7" w:rsidRDefault="004450D7" w:rsidP="00F77061">
                  <w:pPr>
                    <w:rPr>
                      <w:b/>
                    </w:rPr>
                  </w:pPr>
                </w:p>
                <w:p w:rsidR="004450D7" w:rsidRDefault="004450D7" w:rsidP="00F77061">
                  <w:r w:rsidRPr="00976842">
                    <w:rPr>
                      <w:b/>
                    </w:rPr>
                    <w:t xml:space="preserve">Saat 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 xml:space="preserve"> </w:t>
                  </w:r>
                  <w:r>
                    <w:t>12:00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3" o:spid="_x0000_s1036" style="position:absolute;margin-left:11.9pt;margin-top:318pt;width:160.5pt;height:64.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" fillcolor="window" strokecolor="window" strokeweight="2pt">
            <v:textbox>
              <w:txbxContent>
                <w:p w:rsidR="004450D7" w:rsidRDefault="004450D7" w:rsidP="00F77061">
                  <w:r w:rsidRPr="00976842">
                    <w:rPr>
                      <w:b/>
                    </w:rPr>
                    <w:t>Yer</w:t>
                  </w:r>
                  <w:r>
                    <w:rPr>
                      <w:b/>
                    </w:rPr>
                    <w:t xml:space="preserve">   </w:t>
                  </w:r>
                  <w:r w:rsidRPr="00976842">
                    <w:rPr>
                      <w:b/>
                    </w:rPr>
                    <w:t xml:space="preserve"> :</w:t>
                  </w:r>
                  <w:r>
                    <w:t xml:space="preserve"> Okulumuz 1/A sınıfı </w:t>
                  </w:r>
                </w:p>
                <w:p w:rsidR="004450D7" w:rsidRDefault="004450D7" w:rsidP="00F77061">
                  <w:pPr>
                    <w:rPr>
                      <w:b/>
                    </w:rPr>
                  </w:pPr>
                </w:p>
                <w:p w:rsidR="004450D7" w:rsidRDefault="004450D7" w:rsidP="00F77061">
                  <w:r w:rsidRPr="00976842">
                    <w:rPr>
                      <w:b/>
                    </w:rPr>
                    <w:t>Tarih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t xml:space="preserve"> 01/10/2015 Perşembe  günü</w:t>
                  </w:r>
                </w:p>
                <w:p w:rsidR="004450D7" w:rsidRDefault="004450D7" w:rsidP="00F77061">
                  <w:pPr>
                    <w:rPr>
                      <w:b/>
                    </w:rPr>
                  </w:pPr>
                </w:p>
                <w:p w:rsidR="004450D7" w:rsidRDefault="004450D7" w:rsidP="00F77061">
                  <w:r w:rsidRPr="00976842">
                    <w:rPr>
                      <w:b/>
                    </w:rPr>
                    <w:t xml:space="preserve">Saat 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 xml:space="preserve"> </w:t>
                  </w:r>
                  <w:r>
                    <w:t>12:00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2" o:spid="_x0000_s1037" style="position:absolute;margin-left:6.65pt;margin-top:157.5pt;width:160.5pt;height:64.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" fillcolor="window" strokecolor="window" strokeweight="2pt">
            <v:textbox>
              <w:txbxContent>
                <w:p w:rsidR="004450D7" w:rsidRDefault="004450D7" w:rsidP="00F77061">
                  <w:r w:rsidRPr="00976842">
                    <w:rPr>
                      <w:b/>
                    </w:rPr>
                    <w:t>Yer</w:t>
                  </w:r>
                  <w:r>
                    <w:rPr>
                      <w:b/>
                    </w:rPr>
                    <w:t xml:space="preserve">   </w:t>
                  </w:r>
                  <w:r w:rsidRPr="00976842">
                    <w:rPr>
                      <w:b/>
                    </w:rPr>
                    <w:t xml:space="preserve"> :</w:t>
                  </w:r>
                  <w:r>
                    <w:t xml:space="preserve"> Okulumuz 1/A sınıfı </w:t>
                  </w:r>
                </w:p>
                <w:p w:rsidR="004450D7" w:rsidRDefault="004450D7" w:rsidP="00F77061">
                  <w:pPr>
                    <w:rPr>
                      <w:b/>
                    </w:rPr>
                  </w:pPr>
                </w:p>
                <w:p w:rsidR="004450D7" w:rsidRDefault="004450D7" w:rsidP="00F77061">
                  <w:r w:rsidRPr="00976842">
                    <w:rPr>
                      <w:b/>
                    </w:rPr>
                    <w:t>Tarih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t xml:space="preserve"> 01/10/2015 Perşembe  günü</w:t>
                  </w:r>
                </w:p>
                <w:p w:rsidR="004450D7" w:rsidRDefault="004450D7" w:rsidP="00F77061">
                  <w:pPr>
                    <w:rPr>
                      <w:b/>
                    </w:rPr>
                  </w:pPr>
                </w:p>
                <w:p w:rsidR="004450D7" w:rsidRDefault="004450D7" w:rsidP="00F77061">
                  <w:r w:rsidRPr="00976842">
                    <w:rPr>
                      <w:b/>
                    </w:rPr>
                    <w:t xml:space="preserve">Saat 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 w:rsidRPr="00976842">
                    <w:rPr>
                      <w:b/>
                    </w:rPr>
                    <w:t xml:space="preserve"> </w:t>
                  </w:r>
                  <w:r>
                    <w:t xml:space="preserve">12:00 </w:t>
                  </w:r>
                  <w:hyperlink r:id="rId5" w:history="1">
                    <w:r>
                      <w:rPr>
                        <w:rStyle w:val="Hyperlink"/>
                        <w:rFonts w:cs="Arial"/>
                      </w:rPr>
                      <w:t>sorubak.com</w: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oundrect id="Yuvarlatılmış Dikdörtgen 13" o:spid="_x0000_s1038" style="position:absolute;margin-left:-156pt;margin-top:395.5pt;width:550.5pt;height:151.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" fillcolor="window" strokecolor="#c0504d" strokeweight="2pt">
            <v:textbox>
              <w:txbxContent>
                <w:p w:rsidR="004450D7" w:rsidRPr="001368C8" w:rsidRDefault="004450D7" w:rsidP="00F77061">
                  <w:pPr>
                    <w:jc w:val="both"/>
                    <w:rPr>
                      <w:b/>
                      <w:sz w:val="24"/>
                      <w:szCs w:val="20"/>
                    </w:rPr>
                  </w:pPr>
                  <w:r w:rsidRPr="0097409D">
                    <w:rPr>
                      <w:sz w:val="20"/>
                      <w:szCs w:val="20"/>
                    </w:rPr>
                    <w:t xml:space="preserve"> 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1368C8">
                    <w:rPr>
                      <w:b/>
                      <w:sz w:val="24"/>
                      <w:szCs w:val="20"/>
                    </w:rPr>
                    <w:t>Sayın Veli;</w:t>
                  </w:r>
                </w:p>
                <w:p w:rsidR="004450D7" w:rsidRDefault="004450D7" w:rsidP="00F77061">
                  <w:pPr>
                    <w:jc w:val="both"/>
                    <w:rPr>
                      <w:sz w:val="24"/>
                      <w:szCs w:val="20"/>
                    </w:rPr>
                  </w:pPr>
                  <w:r w:rsidRPr="001368C8">
                    <w:rPr>
                      <w:sz w:val="24"/>
                      <w:szCs w:val="20"/>
                    </w:rPr>
                    <w:t xml:space="preserve">    </w:t>
                  </w:r>
                  <w:r>
                    <w:rPr>
                      <w:sz w:val="24"/>
                      <w:szCs w:val="20"/>
                    </w:rPr>
                    <w:tab/>
                  </w:r>
                </w:p>
                <w:p w:rsidR="004450D7" w:rsidRPr="001368C8" w:rsidRDefault="004450D7" w:rsidP="00F77061">
                  <w:pPr>
                    <w:ind w:left="2832" w:firstLine="708"/>
                    <w:jc w:val="both"/>
                    <w:rPr>
                      <w:sz w:val="22"/>
                    </w:rPr>
                  </w:pPr>
                  <w:r w:rsidRPr="001368C8">
                    <w:rPr>
                      <w:sz w:val="24"/>
                      <w:szCs w:val="20"/>
                    </w:rPr>
                    <w:t>1/</w:t>
                  </w:r>
                  <w:r>
                    <w:rPr>
                      <w:sz w:val="24"/>
                      <w:szCs w:val="20"/>
                    </w:rPr>
                    <w:t>A</w:t>
                  </w:r>
                  <w:r w:rsidRPr="001368C8">
                    <w:rPr>
                      <w:sz w:val="24"/>
                      <w:szCs w:val="20"/>
                    </w:rPr>
                    <w:t xml:space="preserve"> Sınıfının sene başı toplantısına davetlisiniz. Eğitim - Öğretim sürecimize dahil olmak adına sizleri toplantımızda görmek isteriz. Katıldığınız için şimdiden teşekkür ederim.</w:t>
                  </w:r>
                  <w:r w:rsidRPr="001368C8">
                    <w:rPr>
                      <w:sz w:val="24"/>
                      <w:szCs w:val="20"/>
                    </w:rPr>
                    <w:tab/>
                  </w:r>
                  <w:r w:rsidRPr="001368C8">
                    <w:rPr>
                      <w:sz w:val="22"/>
                    </w:rPr>
                    <w:t xml:space="preserve"> </w:t>
                  </w:r>
                </w:p>
                <w:p w:rsidR="004450D7" w:rsidRDefault="004450D7" w:rsidP="00F77061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Default="004450D7" w:rsidP="00F77061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Pr="007B3FB4" w:rsidRDefault="004450D7" w:rsidP="00F77061">
                  <w:pPr>
                    <w:ind w:left="7788" w:firstLine="708"/>
                    <w:rPr>
                      <w:b/>
                      <w:sz w:val="22"/>
                      <w:szCs w:val="24"/>
                    </w:rPr>
                  </w:pPr>
                  <w:r>
                    <w:rPr>
                      <w:b/>
                      <w:sz w:val="22"/>
                      <w:szCs w:val="24"/>
                    </w:rPr>
                    <w:t xml:space="preserve"> </w:t>
                  </w:r>
                  <w:r w:rsidRPr="007B3FB4">
                    <w:rPr>
                      <w:b/>
                      <w:sz w:val="22"/>
                      <w:szCs w:val="24"/>
                    </w:rPr>
                    <w:t>Mustafa TUNÇ</w:t>
                  </w:r>
                </w:p>
                <w:p w:rsidR="004450D7" w:rsidRPr="007B3FB4" w:rsidRDefault="004450D7" w:rsidP="00F77061">
                  <w:pPr>
                    <w:jc w:val="right"/>
                    <w:rPr>
                      <w:b/>
                      <w:sz w:val="22"/>
                      <w:szCs w:val="16"/>
                    </w:rPr>
                  </w:pPr>
                  <w:r w:rsidRPr="007B3FB4">
                    <w:rPr>
                      <w:b/>
                      <w:sz w:val="22"/>
                      <w:szCs w:val="24"/>
                    </w:rPr>
                    <w:t xml:space="preserve">                                                                   </w:t>
                  </w:r>
                  <w:r w:rsidRPr="007B3FB4">
                    <w:rPr>
                      <w:b/>
                      <w:sz w:val="22"/>
                      <w:szCs w:val="24"/>
                    </w:rPr>
                    <w:tab/>
                  </w:r>
                  <w:r w:rsidRPr="007B3FB4">
                    <w:rPr>
                      <w:b/>
                      <w:sz w:val="22"/>
                      <w:szCs w:val="24"/>
                    </w:rPr>
                    <w:tab/>
                  </w:r>
                  <w:r w:rsidRPr="007B3FB4">
                    <w:rPr>
                      <w:b/>
                      <w:sz w:val="22"/>
                      <w:szCs w:val="24"/>
                    </w:rPr>
                    <w:tab/>
                    <w:t>1/A Sınıf Öğretmeni</w:t>
                  </w:r>
                </w:p>
                <w:p w:rsidR="004450D7" w:rsidRPr="001368C8" w:rsidRDefault="004450D7" w:rsidP="00F77061">
                  <w:pPr>
                    <w:jc w:val="right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1" o:spid="_x0000_s1039" style="position:absolute;margin-left:-156pt;margin-top:235pt;width:550.5pt;height:151.5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" fillcolor="window" strokecolor="#c0504d" strokeweight="2pt">
            <v:textbox>
              <w:txbxContent>
                <w:p w:rsidR="004450D7" w:rsidRPr="001368C8" w:rsidRDefault="004450D7" w:rsidP="00F77061">
                  <w:pPr>
                    <w:jc w:val="both"/>
                    <w:rPr>
                      <w:b/>
                      <w:sz w:val="24"/>
                      <w:szCs w:val="20"/>
                    </w:rPr>
                  </w:pPr>
                  <w:r w:rsidRPr="0097409D">
                    <w:rPr>
                      <w:sz w:val="20"/>
                      <w:szCs w:val="20"/>
                    </w:rPr>
                    <w:t xml:space="preserve"> 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1368C8">
                    <w:rPr>
                      <w:b/>
                      <w:sz w:val="24"/>
                      <w:szCs w:val="20"/>
                    </w:rPr>
                    <w:t>Sayın Veli;</w:t>
                  </w:r>
                </w:p>
                <w:p w:rsidR="004450D7" w:rsidRDefault="004450D7" w:rsidP="00F77061">
                  <w:pPr>
                    <w:jc w:val="both"/>
                    <w:rPr>
                      <w:sz w:val="24"/>
                      <w:szCs w:val="20"/>
                    </w:rPr>
                  </w:pPr>
                  <w:r w:rsidRPr="001368C8">
                    <w:rPr>
                      <w:sz w:val="24"/>
                      <w:szCs w:val="20"/>
                    </w:rPr>
                    <w:t xml:space="preserve">    </w:t>
                  </w:r>
                  <w:r>
                    <w:rPr>
                      <w:sz w:val="24"/>
                      <w:szCs w:val="20"/>
                    </w:rPr>
                    <w:tab/>
                  </w:r>
                </w:p>
                <w:p w:rsidR="004450D7" w:rsidRPr="001368C8" w:rsidRDefault="004450D7" w:rsidP="00F77061">
                  <w:pPr>
                    <w:ind w:left="2832" w:firstLine="708"/>
                    <w:jc w:val="both"/>
                    <w:rPr>
                      <w:sz w:val="22"/>
                    </w:rPr>
                  </w:pPr>
                  <w:r w:rsidRPr="001368C8">
                    <w:rPr>
                      <w:sz w:val="24"/>
                      <w:szCs w:val="20"/>
                    </w:rPr>
                    <w:t>1/</w:t>
                  </w:r>
                  <w:r>
                    <w:rPr>
                      <w:sz w:val="24"/>
                      <w:szCs w:val="20"/>
                    </w:rPr>
                    <w:t>A</w:t>
                  </w:r>
                  <w:r w:rsidRPr="001368C8">
                    <w:rPr>
                      <w:sz w:val="24"/>
                      <w:szCs w:val="20"/>
                    </w:rPr>
                    <w:t xml:space="preserve"> Sınıfının sene başı toplantısına davetlisiniz. Eğitim - Öğretim sürecimize dahil olmak adına sizleri toplantımızda görmek isteriz. Katıldığınız için şimdiden teşekkür ederim.</w:t>
                  </w:r>
                  <w:r w:rsidRPr="001368C8">
                    <w:rPr>
                      <w:sz w:val="24"/>
                      <w:szCs w:val="20"/>
                    </w:rPr>
                    <w:tab/>
                  </w:r>
                  <w:r w:rsidRPr="001368C8">
                    <w:rPr>
                      <w:sz w:val="22"/>
                    </w:rPr>
                    <w:t xml:space="preserve"> </w:t>
                  </w:r>
                </w:p>
                <w:p w:rsidR="004450D7" w:rsidRDefault="004450D7" w:rsidP="00F77061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Default="004450D7" w:rsidP="00F77061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Pr="007B3FB4" w:rsidRDefault="004450D7" w:rsidP="00F77061">
                  <w:pPr>
                    <w:ind w:left="7788" w:firstLine="708"/>
                    <w:rPr>
                      <w:b/>
                      <w:sz w:val="22"/>
                      <w:szCs w:val="24"/>
                    </w:rPr>
                  </w:pPr>
                  <w:r>
                    <w:rPr>
                      <w:b/>
                      <w:sz w:val="22"/>
                      <w:szCs w:val="24"/>
                    </w:rPr>
                    <w:t xml:space="preserve"> </w:t>
                  </w:r>
                  <w:r w:rsidRPr="007B3FB4">
                    <w:rPr>
                      <w:b/>
                      <w:sz w:val="22"/>
                      <w:szCs w:val="24"/>
                    </w:rPr>
                    <w:t>Mustafa TUNÇ</w:t>
                  </w:r>
                </w:p>
                <w:p w:rsidR="004450D7" w:rsidRPr="007B3FB4" w:rsidRDefault="004450D7" w:rsidP="00F77061">
                  <w:pPr>
                    <w:jc w:val="right"/>
                    <w:rPr>
                      <w:b/>
                      <w:sz w:val="22"/>
                      <w:szCs w:val="16"/>
                    </w:rPr>
                  </w:pPr>
                  <w:r w:rsidRPr="007B3FB4">
                    <w:rPr>
                      <w:b/>
                      <w:sz w:val="22"/>
                      <w:szCs w:val="24"/>
                    </w:rPr>
                    <w:t xml:space="preserve">                                                                   </w:t>
                  </w:r>
                  <w:r w:rsidRPr="007B3FB4">
                    <w:rPr>
                      <w:b/>
                      <w:sz w:val="22"/>
                      <w:szCs w:val="24"/>
                    </w:rPr>
                    <w:tab/>
                  </w:r>
                  <w:r w:rsidRPr="007B3FB4">
                    <w:rPr>
                      <w:b/>
                      <w:sz w:val="22"/>
                      <w:szCs w:val="24"/>
                    </w:rPr>
                    <w:tab/>
                  </w:r>
                  <w:r w:rsidRPr="007B3FB4">
                    <w:rPr>
                      <w:b/>
                      <w:sz w:val="22"/>
                      <w:szCs w:val="24"/>
                    </w:rPr>
                    <w:tab/>
                    <w:t>1/A Sınıf Öğretmeni</w:t>
                  </w:r>
                </w:p>
                <w:p w:rsidR="004450D7" w:rsidRPr="001368C8" w:rsidRDefault="004450D7" w:rsidP="00F77061">
                  <w:pPr>
                    <w:jc w:val="right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2" o:spid="_x0000_s1040" style="position:absolute;margin-left:-156pt;margin-top:74.5pt;width:550.5pt;height:151.5pt;z-index: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" fillcolor="window" strokecolor="#c0504d" strokeweight="2pt">
            <v:textbox>
              <w:txbxContent>
                <w:p w:rsidR="004450D7" w:rsidRPr="001368C8" w:rsidRDefault="004450D7" w:rsidP="00F77061">
                  <w:pPr>
                    <w:jc w:val="both"/>
                    <w:rPr>
                      <w:b/>
                      <w:sz w:val="24"/>
                      <w:szCs w:val="20"/>
                    </w:rPr>
                  </w:pPr>
                  <w:r w:rsidRPr="0097409D">
                    <w:rPr>
                      <w:sz w:val="20"/>
                      <w:szCs w:val="20"/>
                    </w:rPr>
                    <w:t xml:space="preserve"> 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1368C8">
                    <w:rPr>
                      <w:b/>
                      <w:sz w:val="24"/>
                      <w:szCs w:val="20"/>
                    </w:rPr>
                    <w:t>Sayın Veli;</w:t>
                  </w:r>
                </w:p>
                <w:p w:rsidR="004450D7" w:rsidRDefault="004450D7" w:rsidP="00F77061">
                  <w:pPr>
                    <w:jc w:val="both"/>
                    <w:rPr>
                      <w:sz w:val="24"/>
                      <w:szCs w:val="20"/>
                    </w:rPr>
                  </w:pPr>
                  <w:r w:rsidRPr="001368C8">
                    <w:rPr>
                      <w:sz w:val="24"/>
                      <w:szCs w:val="20"/>
                    </w:rPr>
                    <w:t xml:space="preserve">    </w:t>
                  </w:r>
                  <w:r>
                    <w:rPr>
                      <w:sz w:val="24"/>
                      <w:szCs w:val="20"/>
                    </w:rPr>
                    <w:tab/>
                  </w:r>
                </w:p>
                <w:p w:rsidR="004450D7" w:rsidRPr="001368C8" w:rsidRDefault="004450D7" w:rsidP="00F77061">
                  <w:pPr>
                    <w:ind w:left="2832" w:firstLine="708"/>
                    <w:jc w:val="both"/>
                    <w:rPr>
                      <w:sz w:val="22"/>
                    </w:rPr>
                  </w:pPr>
                  <w:r w:rsidRPr="001368C8">
                    <w:rPr>
                      <w:sz w:val="24"/>
                      <w:szCs w:val="20"/>
                    </w:rPr>
                    <w:t>1/</w:t>
                  </w:r>
                  <w:r>
                    <w:rPr>
                      <w:sz w:val="24"/>
                      <w:szCs w:val="20"/>
                    </w:rPr>
                    <w:t>A</w:t>
                  </w:r>
                  <w:r w:rsidRPr="001368C8">
                    <w:rPr>
                      <w:sz w:val="24"/>
                      <w:szCs w:val="20"/>
                    </w:rPr>
                    <w:t xml:space="preserve"> Sınıfının sene başı toplantısına davetlisiniz. Eğitim - Öğretim sürecimize dahil olmak adına sizleri toplantımızda görmek isteriz. Katıldığınız için şimdiden teşekkür ederim.</w:t>
                  </w:r>
                  <w:r w:rsidRPr="001368C8">
                    <w:rPr>
                      <w:sz w:val="24"/>
                      <w:szCs w:val="20"/>
                    </w:rPr>
                    <w:tab/>
                  </w:r>
                  <w:r w:rsidRPr="001368C8">
                    <w:rPr>
                      <w:sz w:val="22"/>
                    </w:rPr>
                    <w:t xml:space="preserve"> </w:t>
                  </w:r>
                </w:p>
                <w:p w:rsidR="004450D7" w:rsidRDefault="004450D7" w:rsidP="00F77061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Default="004450D7" w:rsidP="00F77061">
                  <w:pPr>
                    <w:ind w:left="4248" w:firstLine="708"/>
                    <w:jc w:val="center"/>
                    <w:rPr>
                      <w:sz w:val="20"/>
                      <w:szCs w:val="16"/>
                    </w:rPr>
                  </w:pPr>
                </w:p>
                <w:p w:rsidR="004450D7" w:rsidRPr="000E6989" w:rsidRDefault="004450D7" w:rsidP="00F77061">
                  <w:pPr>
                    <w:ind w:left="7788" w:firstLine="708"/>
                    <w:rPr>
                      <w:b/>
                      <w:sz w:val="22"/>
                      <w:szCs w:val="24"/>
                    </w:rPr>
                  </w:pPr>
                  <w:r>
                    <w:rPr>
                      <w:b/>
                      <w:sz w:val="22"/>
                      <w:szCs w:val="24"/>
                    </w:rPr>
                    <w:t xml:space="preserve">  </w:t>
                  </w:r>
                  <w:r w:rsidRPr="000E6989">
                    <w:rPr>
                      <w:b/>
                      <w:sz w:val="22"/>
                      <w:szCs w:val="24"/>
                    </w:rPr>
                    <w:t>Mustafa TUNÇ</w:t>
                  </w:r>
                </w:p>
                <w:p w:rsidR="004450D7" w:rsidRPr="000E6989" w:rsidRDefault="004450D7" w:rsidP="00F77061">
                  <w:pPr>
                    <w:jc w:val="right"/>
                    <w:rPr>
                      <w:b/>
                      <w:sz w:val="22"/>
                      <w:szCs w:val="16"/>
                    </w:rPr>
                  </w:pPr>
                  <w:r w:rsidRPr="000E6989">
                    <w:rPr>
                      <w:b/>
                      <w:sz w:val="22"/>
                      <w:szCs w:val="24"/>
                    </w:rPr>
                    <w:t xml:space="preserve">                                                                   </w:t>
                  </w:r>
                  <w:r w:rsidRPr="000E6989">
                    <w:rPr>
                      <w:b/>
                      <w:sz w:val="22"/>
                      <w:szCs w:val="24"/>
                    </w:rPr>
                    <w:tab/>
                  </w:r>
                  <w:r w:rsidRPr="000E6989">
                    <w:rPr>
                      <w:b/>
                      <w:sz w:val="22"/>
                      <w:szCs w:val="24"/>
                    </w:rPr>
                    <w:tab/>
                  </w:r>
                  <w:r w:rsidRPr="000E6989">
                    <w:rPr>
                      <w:b/>
                      <w:sz w:val="22"/>
                      <w:szCs w:val="24"/>
                    </w:rPr>
                    <w:tab/>
                    <w:t>1/A Sınıf Öğretmeni</w:t>
                  </w:r>
                </w:p>
                <w:p w:rsidR="004450D7" w:rsidRPr="001368C8" w:rsidRDefault="004450D7" w:rsidP="00F77061">
                  <w:pPr>
                    <w:jc w:val="right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sectPr w:rsidR="004450D7" w:rsidRPr="001368C8" w:rsidSect="001368C8">
      <w:pgSz w:w="11906" w:h="16838"/>
      <w:pgMar w:top="567" w:right="1134" w:bottom="17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8C8"/>
    <w:rsid w:val="00092741"/>
    <w:rsid w:val="000E6989"/>
    <w:rsid w:val="001368C8"/>
    <w:rsid w:val="002768FA"/>
    <w:rsid w:val="004450D7"/>
    <w:rsid w:val="007B3FB4"/>
    <w:rsid w:val="0097409D"/>
    <w:rsid w:val="00976842"/>
    <w:rsid w:val="00AA2224"/>
    <w:rsid w:val="00CD75BE"/>
    <w:rsid w:val="00EA4767"/>
    <w:rsid w:val="00F77061"/>
    <w:rsid w:val="00FC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8C8"/>
    <w:rPr>
      <w:rFonts w:ascii="Arial" w:eastAsia="Times New Roman" w:hAnsi="Arial" w:cs="Arial"/>
      <w:color w:val="000000"/>
      <w:sz w:val="18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368C8"/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68C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768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6</Words>
  <Characters>35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Ömür</dc:creator>
  <cp:keywords/>
  <dc:description/>
  <cp:lastModifiedBy>BİRSEN</cp:lastModifiedBy>
  <cp:revision>4</cp:revision>
  <cp:lastPrinted>2015-09-29T16:31:00Z</cp:lastPrinted>
  <dcterms:created xsi:type="dcterms:W3CDTF">2015-09-29T16:08:00Z</dcterms:created>
  <dcterms:modified xsi:type="dcterms:W3CDTF">2015-09-30T09:30:00Z</dcterms:modified>
</cp:coreProperties>
</file>