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688D" w:rsidRPr="00986A45" w:rsidRDefault="005C688D" w:rsidP="00B2477E">
      <w:pPr>
        <w:autoSpaceDE w:val="0"/>
        <w:autoSpaceDN w:val="0"/>
        <w:adjustRightInd w:val="0"/>
        <w:spacing w:after="0" w:line="240" w:lineRule="auto"/>
        <w:rPr>
          <w:rFonts w:ascii="Times New Roman" w:eastAsia="HelveticaTBold" w:hAnsi="Times New Roman"/>
          <w:b/>
          <w:bCs/>
          <w:sz w:val="20"/>
          <w:szCs w:val="20"/>
        </w:rPr>
      </w:pPr>
      <w:r>
        <w:rPr>
          <w:noProof/>
          <w:lang w:eastAsia="tr-TR"/>
        </w:rPr>
        <w:pict>
          <v:shapetype id="_x0000_t202" coordsize="21600,21600" o:spt="202" path="m,l,21600r21600,l21600,xe">
            <v:stroke joinstyle="miter"/>
            <v:path gradientshapeok="t" o:connecttype="rect"/>
          </v:shapetype>
          <v:shape id="_x0000_s1026" type="#_x0000_t202" style="position:absolute;margin-left:6.6pt;margin-top:-20.85pt;width:520.1pt;height:39.4pt;z-index:251658240">
            <v:textbox>
              <w:txbxContent>
                <w:p w:rsidR="005C688D" w:rsidRDefault="005C688D" w:rsidP="00986A45">
                  <w:pPr>
                    <w:pStyle w:val="NoSpacing"/>
                  </w:pPr>
                  <w:r>
                    <w:t xml:space="preserve">                                                Vatandaşlık ve Demokrasi Eğitimi Dersi 2.dönem 2.Yazılı Sınavı </w:t>
                  </w:r>
                </w:p>
                <w:p w:rsidR="005C688D" w:rsidRDefault="005C688D" w:rsidP="00986A45">
                  <w:pPr>
                    <w:pStyle w:val="NoSpacing"/>
                  </w:pPr>
                  <w:r>
                    <w:t>Adı/Soyadı:</w:t>
                  </w:r>
                </w:p>
              </w:txbxContent>
            </v:textbox>
          </v:shape>
        </w:pict>
      </w:r>
      <w:r w:rsidRPr="00986A45">
        <w:rPr>
          <w:rFonts w:ascii="Times New Roman" w:eastAsia="HelveticaTBold" w:hAnsi="Times New Roman" w:cs="Times New Roman"/>
          <w:sz w:val="20"/>
          <w:szCs w:val="20"/>
        </w:rPr>
        <w:t xml:space="preserve"> </w:t>
      </w:r>
    </w:p>
    <w:p w:rsidR="005C688D" w:rsidRPr="00986A45" w:rsidRDefault="005C688D" w:rsidP="00B2477E">
      <w:pPr>
        <w:autoSpaceDE w:val="0"/>
        <w:autoSpaceDN w:val="0"/>
        <w:adjustRightInd w:val="0"/>
        <w:spacing w:after="0" w:line="240" w:lineRule="auto"/>
        <w:rPr>
          <w:rFonts w:ascii="Times New Roman" w:eastAsia="HelveticaTBold" w:hAnsi="Times New Roman"/>
          <w:sz w:val="20"/>
          <w:szCs w:val="20"/>
        </w:rPr>
      </w:pPr>
    </w:p>
    <w:p w:rsidR="005C688D" w:rsidRPr="00786F55" w:rsidRDefault="005C688D" w:rsidP="00986A45">
      <w:pPr>
        <w:pStyle w:val="NoSpacing"/>
        <w:rPr>
          <w:rFonts w:ascii="Times New Roman" w:hAnsi="Times New Roman" w:cs="Times New Roman"/>
          <w:b/>
          <w:bCs/>
          <w:sz w:val="20"/>
          <w:szCs w:val="20"/>
        </w:rPr>
      </w:pPr>
      <w:r w:rsidRPr="00986A45">
        <w:rPr>
          <w:rFonts w:ascii="Times New Roman" w:eastAsia="HelveticaTBold" w:hAnsi="Times New Roman" w:cs="Times New Roman"/>
          <w:sz w:val="20"/>
          <w:szCs w:val="20"/>
        </w:rPr>
        <w:t xml:space="preserve">1. </w:t>
      </w:r>
      <w:r w:rsidRPr="00786F55">
        <w:rPr>
          <w:rFonts w:ascii="Times New Roman" w:hAnsi="Times New Roman" w:cs="Times New Roman"/>
          <w:b/>
          <w:bCs/>
          <w:sz w:val="20"/>
          <w:szCs w:val="20"/>
        </w:rPr>
        <w:t xml:space="preserve">İnsan haklarının korunduğu bir ülkede, aşağıdaki sonuçlardan hangisi </w:t>
      </w:r>
      <w:r w:rsidRPr="00786F55">
        <w:rPr>
          <w:rFonts w:ascii="Times New Roman" w:hAnsi="Times New Roman" w:cs="Times New Roman"/>
          <w:b/>
          <w:bCs/>
          <w:sz w:val="20"/>
          <w:szCs w:val="20"/>
          <w:u w:val="single"/>
        </w:rPr>
        <w:t>görülmez?</w:t>
      </w:r>
    </w:p>
    <w:p w:rsidR="005C688D" w:rsidRPr="00786F55" w:rsidRDefault="005C688D" w:rsidP="00986A45">
      <w:pPr>
        <w:pStyle w:val="NoSpacing"/>
        <w:rPr>
          <w:rFonts w:ascii="Times New Roman" w:hAnsi="Times New Roman" w:cs="Times New Roman"/>
          <w:sz w:val="20"/>
          <w:szCs w:val="20"/>
        </w:rPr>
      </w:pPr>
      <w:r w:rsidRPr="00786F55">
        <w:rPr>
          <w:rFonts w:ascii="Times New Roman" w:hAnsi="Times New Roman" w:cs="Times New Roman"/>
          <w:sz w:val="20"/>
          <w:szCs w:val="20"/>
        </w:rPr>
        <w:t>A) Ulusal birlik güçlenir</w:t>
      </w:r>
    </w:p>
    <w:p w:rsidR="005C688D" w:rsidRPr="00786F55" w:rsidRDefault="005C688D" w:rsidP="00986A45">
      <w:pPr>
        <w:pStyle w:val="NoSpacing"/>
        <w:rPr>
          <w:rFonts w:ascii="Times New Roman" w:hAnsi="Times New Roman" w:cs="Times New Roman"/>
          <w:sz w:val="20"/>
          <w:szCs w:val="20"/>
        </w:rPr>
      </w:pPr>
      <w:r w:rsidRPr="00786F55">
        <w:rPr>
          <w:rFonts w:ascii="Times New Roman" w:hAnsi="Times New Roman" w:cs="Times New Roman"/>
          <w:sz w:val="20"/>
          <w:szCs w:val="20"/>
        </w:rPr>
        <w:t>B) Yurttaşlar, ülkelerini daha çok sever.</w:t>
      </w:r>
    </w:p>
    <w:p w:rsidR="005C688D" w:rsidRPr="00786F55" w:rsidRDefault="005C688D" w:rsidP="00986A45">
      <w:pPr>
        <w:pStyle w:val="NoSpacing"/>
        <w:rPr>
          <w:rFonts w:ascii="Times New Roman" w:hAnsi="Times New Roman" w:cs="Times New Roman"/>
          <w:sz w:val="20"/>
          <w:szCs w:val="20"/>
        </w:rPr>
      </w:pPr>
      <w:r w:rsidRPr="00786F55">
        <w:rPr>
          <w:rFonts w:ascii="Times New Roman" w:hAnsi="Times New Roman" w:cs="Times New Roman"/>
          <w:sz w:val="20"/>
          <w:szCs w:val="20"/>
        </w:rPr>
        <w:t>C) Yurttaşlar kendilerini özgürce geliştirebilirler.</w:t>
      </w:r>
      <w:r w:rsidRPr="00786F55">
        <w:rPr>
          <w:rFonts w:ascii="Times New Roman" w:hAnsi="Times New Roman" w:cs="Times New Roman"/>
          <w:sz w:val="20"/>
          <w:szCs w:val="20"/>
        </w:rPr>
        <w:tab/>
      </w:r>
    </w:p>
    <w:p w:rsidR="005C688D" w:rsidRPr="00786F55" w:rsidRDefault="005C688D" w:rsidP="00986A45">
      <w:pPr>
        <w:pStyle w:val="NoSpacing"/>
        <w:rPr>
          <w:rFonts w:ascii="Times New Roman" w:hAnsi="Times New Roman" w:cs="Times New Roman"/>
          <w:sz w:val="20"/>
          <w:szCs w:val="20"/>
        </w:rPr>
      </w:pPr>
      <w:r w:rsidRPr="00786F55">
        <w:rPr>
          <w:rFonts w:ascii="Times New Roman" w:hAnsi="Times New Roman" w:cs="Times New Roman"/>
          <w:sz w:val="20"/>
          <w:szCs w:val="20"/>
        </w:rPr>
        <w:t>D) Ülkede kargaşa egemen olur.</w:t>
      </w:r>
    </w:p>
    <w:p w:rsidR="005C688D" w:rsidRPr="00986A45" w:rsidRDefault="005C688D" w:rsidP="00B2477E">
      <w:pPr>
        <w:autoSpaceDE w:val="0"/>
        <w:autoSpaceDN w:val="0"/>
        <w:adjustRightInd w:val="0"/>
        <w:spacing w:after="0" w:line="240" w:lineRule="auto"/>
        <w:rPr>
          <w:rFonts w:ascii="Times New Roman" w:eastAsia="HelveticaT" w:hAnsi="Times New Roman"/>
          <w:sz w:val="20"/>
          <w:szCs w:val="20"/>
        </w:rPr>
      </w:pPr>
    </w:p>
    <w:p w:rsidR="005C688D" w:rsidRPr="00986A45" w:rsidRDefault="005C688D" w:rsidP="00B2477E">
      <w:pPr>
        <w:autoSpaceDE w:val="0"/>
        <w:autoSpaceDN w:val="0"/>
        <w:adjustRightInd w:val="0"/>
        <w:spacing w:after="0" w:line="240" w:lineRule="auto"/>
        <w:rPr>
          <w:rFonts w:ascii="Times New Roman" w:eastAsia="HelveticaTBold" w:hAnsi="Times New Roman"/>
          <w:sz w:val="20"/>
          <w:szCs w:val="20"/>
        </w:rPr>
      </w:pPr>
      <w:r w:rsidRPr="00986A45">
        <w:rPr>
          <w:rFonts w:ascii="Times New Roman" w:eastAsia="HelveticaTBold" w:hAnsi="Times New Roman" w:cs="Times New Roman"/>
          <w:sz w:val="20"/>
          <w:szCs w:val="20"/>
        </w:rPr>
        <w:t>2</w:t>
      </w:r>
      <w:r w:rsidRPr="00986A45">
        <w:rPr>
          <w:rFonts w:ascii="Times New Roman" w:eastAsia="HelveticaTBold" w:hAnsi="Times New Roman" w:cs="Times New Roman"/>
          <w:b/>
          <w:bCs/>
          <w:sz w:val="20"/>
          <w:szCs w:val="20"/>
        </w:rPr>
        <w:t>. Kendisinin ve toplumun yaşam kalitesinin yükselmesi için sorumluluk üstlenen bir kişi, aşağıdaki uygulamalardan hangisine tepki gösterir?</w:t>
      </w:r>
    </w:p>
    <w:p w:rsidR="005C688D" w:rsidRPr="00986A45" w:rsidRDefault="005C688D" w:rsidP="00B2477E">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A) Okulunda eğitim kalite</w:t>
      </w:r>
      <w:bookmarkStart w:id="0" w:name="_GoBack"/>
      <w:bookmarkEnd w:id="0"/>
      <w:r w:rsidRPr="00986A45">
        <w:rPr>
          <w:rFonts w:ascii="Times New Roman" w:eastAsia="HelveticaT" w:hAnsi="Times New Roman" w:cs="Times New Roman"/>
          <w:sz w:val="20"/>
          <w:szCs w:val="20"/>
        </w:rPr>
        <w:t>sinin arttırılması için yapılan çalışmalara</w:t>
      </w:r>
    </w:p>
    <w:p w:rsidR="005C688D" w:rsidRPr="00986A45" w:rsidRDefault="005C688D" w:rsidP="00B2477E">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B) Trafik kazalarının önlenmesi için yapılan bir kampanyaya</w:t>
      </w:r>
    </w:p>
    <w:p w:rsidR="005C688D" w:rsidRPr="00986A45" w:rsidRDefault="005C688D" w:rsidP="00B2477E">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C) Suyun ve besin maddelerinin gereğinden fazla tüketilmesine</w:t>
      </w:r>
    </w:p>
    <w:p w:rsidR="005C688D" w:rsidRPr="00986A45" w:rsidRDefault="005C688D" w:rsidP="00B2477E">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D) Trafik eğitiminin tüm okullara yaygınlaştırılmasına</w:t>
      </w:r>
    </w:p>
    <w:p w:rsidR="005C688D" w:rsidRPr="00986A45" w:rsidRDefault="005C688D" w:rsidP="00B2477E">
      <w:pPr>
        <w:autoSpaceDE w:val="0"/>
        <w:autoSpaceDN w:val="0"/>
        <w:adjustRightInd w:val="0"/>
        <w:spacing w:after="0" w:line="240" w:lineRule="auto"/>
        <w:rPr>
          <w:rFonts w:ascii="Times New Roman" w:eastAsia="HelveticaT" w:hAnsi="Times New Roman" w:cs="Times New Roman"/>
          <w:sz w:val="20"/>
          <w:szCs w:val="20"/>
        </w:rPr>
      </w:pPr>
    </w:p>
    <w:p w:rsidR="005C688D" w:rsidRPr="00986A45" w:rsidRDefault="005C688D" w:rsidP="00BA284F">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Bold" w:hAnsi="Times New Roman" w:cs="Times New Roman"/>
          <w:b/>
          <w:bCs/>
          <w:sz w:val="20"/>
          <w:szCs w:val="20"/>
        </w:rPr>
        <w:t xml:space="preserve">3. </w:t>
      </w:r>
      <w:r w:rsidRPr="00986A45">
        <w:rPr>
          <w:rFonts w:ascii="Times New Roman" w:eastAsia="HelveticaT" w:hAnsi="Times New Roman" w:cs="Times New Roman"/>
          <w:sz w:val="20"/>
          <w:szCs w:val="20"/>
        </w:rPr>
        <w:t>Sinem matematik konusunda çok başarılıdır. Sena güzel şiirler yazar. Emre çok iyi basketbol oynar.</w:t>
      </w:r>
    </w:p>
    <w:p w:rsidR="005C688D" w:rsidRPr="00986A45" w:rsidRDefault="005C688D" w:rsidP="00BA284F">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Erdem şarkı söylediğinde insanlar onu hayranlıkla dinler fakat Sema flüt çaldığında kargalar bile uçar. Hilal çabuk sinirlenir, Fatma ise her zaman sevecen ve yardımseverdir.</w:t>
      </w:r>
    </w:p>
    <w:p w:rsidR="005C688D" w:rsidRPr="00986A45" w:rsidRDefault="005C688D" w:rsidP="00BA284F">
      <w:pPr>
        <w:autoSpaceDE w:val="0"/>
        <w:autoSpaceDN w:val="0"/>
        <w:adjustRightInd w:val="0"/>
        <w:spacing w:after="0" w:line="240" w:lineRule="auto"/>
        <w:rPr>
          <w:rFonts w:ascii="Times New Roman" w:eastAsia="HelveticaTBold" w:hAnsi="Times New Roman" w:cs="Times New Roman"/>
          <w:b/>
          <w:bCs/>
          <w:sz w:val="20"/>
          <w:szCs w:val="20"/>
        </w:rPr>
      </w:pPr>
      <w:r w:rsidRPr="00986A45">
        <w:rPr>
          <w:rFonts w:ascii="Times New Roman" w:eastAsia="HelveticaTBold" w:hAnsi="Times New Roman" w:cs="Times New Roman"/>
          <w:b/>
          <w:bCs/>
          <w:sz w:val="20"/>
          <w:szCs w:val="20"/>
        </w:rPr>
        <w:t>Bu paragraftan hareketle aşağıdakilerden hangisi söylenemez?</w:t>
      </w:r>
    </w:p>
    <w:p w:rsidR="005C688D" w:rsidRPr="00986A45" w:rsidRDefault="005C688D" w:rsidP="00BA284F">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A) Farklılıkların toplum için zenginlik olduğu düşünülmelidir.</w:t>
      </w:r>
    </w:p>
    <w:p w:rsidR="005C688D" w:rsidRPr="00986A45" w:rsidRDefault="005C688D" w:rsidP="00BA284F">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B) İnsanlar arasındaki farklılıklara saygı duyulmalıdır.</w:t>
      </w:r>
    </w:p>
    <w:p w:rsidR="005C688D" w:rsidRPr="00986A45" w:rsidRDefault="005C688D" w:rsidP="00BA284F">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C) Her birey yalnızca kendi yeteneklerine önem vermelidir.</w:t>
      </w:r>
    </w:p>
    <w:p w:rsidR="005C688D" w:rsidRPr="00986A45" w:rsidRDefault="005C688D" w:rsidP="00BA284F">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D) İnsanlara yeteneklerini geliştirebilme olanağı verilmelidir.</w:t>
      </w:r>
    </w:p>
    <w:p w:rsidR="005C688D" w:rsidRPr="00986A45" w:rsidRDefault="005C688D" w:rsidP="00B2477E">
      <w:pPr>
        <w:autoSpaceDE w:val="0"/>
        <w:autoSpaceDN w:val="0"/>
        <w:adjustRightInd w:val="0"/>
        <w:spacing w:after="0" w:line="240" w:lineRule="auto"/>
        <w:rPr>
          <w:rFonts w:ascii="Times New Roman" w:eastAsia="HelveticaT" w:hAnsi="Times New Roman"/>
          <w:sz w:val="20"/>
          <w:szCs w:val="20"/>
        </w:rPr>
      </w:pPr>
    </w:p>
    <w:p w:rsidR="005C688D" w:rsidRPr="00986A45" w:rsidRDefault="005C688D" w:rsidP="00B2477E">
      <w:pPr>
        <w:autoSpaceDE w:val="0"/>
        <w:autoSpaceDN w:val="0"/>
        <w:adjustRightInd w:val="0"/>
        <w:spacing w:after="0" w:line="240" w:lineRule="auto"/>
        <w:rPr>
          <w:rFonts w:ascii="Times New Roman" w:eastAsia="HelveticaTBold" w:hAnsi="Times New Roman" w:cs="Times New Roman"/>
          <w:b/>
          <w:bCs/>
          <w:sz w:val="20"/>
          <w:szCs w:val="20"/>
        </w:rPr>
      </w:pPr>
      <w:r w:rsidRPr="00986A45">
        <w:rPr>
          <w:rFonts w:ascii="Times New Roman" w:eastAsia="HelveticaTBold" w:hAnsi="Times New Roman" w:cs="Times New Roman"/>
          <w:b/>
          <w:bCs/>
          <w:sz w:val="20"/>
          <w:szCs w:val="20"/>
        </w:rPr>
        <w:t>4. Aşağıdakilerden hangisi, içinde yaşadığı topluma ve insanlığa karşı sorumluluklarını yerine getirmek</w:t>
      </w:r>
    </w:p>
    <w:p w:rsidR="005C688D" w:rsidRPr="00986A45" w:rsidRDefault="005C688D" w:rsidP="00B2477E">
      <w:pPr>
        <w:autoSpaceDE w:val="0"/>
        <w:autoSpaceDN w:val="0"/>
        <w:adjustRightInd w:val="0"/>
        <w:spacing w:after="0" w:line="240" w:lineRule="auto"/>
        <w:rPr>
          <w:rFonts w:ascii="Times New Roman" w:eastAsia="HelveticaTBold" w:hAnsi="Times New Roman" w:cs="Times New Roman"/>
          <w:b/>
          <w:bCs/>
          <w:sz w:val="20"/>
          <w:szCs w:val="20"/>
        </w:rPr>
      </w:pPr>
      <w:r w:rsidRPr="00986A45">
        <w:rPr>
          <w:rFonts w:ascii="Times New Roman" w:eastAsia="HelveticaTBold" w:hAnsi="Times New Roman" w:cs="Times New Roman"/>
          <w:b/>
          <w:bCs/>
          <w:sz w:val="20"/>
          <w:szCs w:val="20"/>
        </w:rPr>
        <w:t>İçin caba gösteren birinin davranışı olamaz?</w:t>
      </w:r>
    </w:p>
    <w:p w:rsidR="005C688D" w:rsidRPr="00986A45" w:rsidRDefault="005C688D" w:rsidP="00B2477E">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A)Kendini ilgilendiren konularda görüş bildirmekten kaçınmak</w:t>
      </w:r>
    </w:p>
    <w:p w:rsidR="005C688D" w:rsidRPr="00986A45" w:rsidRDefault="005C688D" w:rsidP="00B2477E">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B) Küçük sınıflardaki öğrencilere derslerinde yardımcı olmak</w:t>
      </w:r>
    </w:p>
    <w:p w:rsidR="005C688D" w:rsidRPr="00986A45" w:rsidRDefault="005C688D" w:rsidP="00B2477E">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C) Başarılı olmayı istemek ve derslerine çok çalışmak</w:t>
      </w:r>
    </w:p>
    <w:p w:rsidR="005C688D" w:rsidRPr="00986A45" w:rsidRDefault="005C688D" w:rsidP="00B2477E">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D) Okulunun temiz ve güzel olması için çaba harcamak</w:t>
      </w:r>
    </w:p>
    <w:p w:rsidR="005C688D" w:rsidRPr="00986A45" w:rsidRDefault="005C688D" w:rsidP="00B2477E">
      <w:pPr>
        <w:autoSpaceDE w:val="0"/>
        <w:autoSpaceDN w:val="0"/>
        <w:adjustRightInd w:val="0"/>
        <w:spacing w:after="0" w:line="240" w:lineRule="auto"/>
        <w:rPr>
          <w:rFonts w:ascii="Times New Roman" w:eastAsia="HelveticaT" w:hAnsi="Times New Roman" w:cs="Times New Roman"/>
          <w:sz w:val="20"/>
          <w:szCs w:val="20"/>
        </w:rPr>
      </w:pPr>
    </w:p>
    <w:p w:rsidR="005C688D" w:rsidRPr="00986A45" w:rsidRDefault="005C688D" w:rsidP="00B2477E">
      <w:pPr>
        <w:autoSpaceDE w:val="0"/>
        <w:autoSpaceDN w:val="0"/>
        <w:adjustRightInd w:val="0"/>
        <w:spacing w:after="0" w:line="240" w:lineRule="auto"/>
        <w:rPr>
          <w:rFonts w:ascii="Times New Roman" w:eastAsia="HelveticaTBold" w:hAnsi="Times New Roman" w:cs="Times New Roman"/>
          <w:b/>
          <w:bCs/>
          <w:sz w:val="20"/>
          <w:szCs w:val="20"/>
        </w:rPr>
      </w:pPr>
      <w:r w:rsidRPr="00986A45">
        <w:rPr>
          <w:rFonts w:ascii="Times New Roman" w:eastAsia="HelveticaTBold" w:hAnsi="Times New Roman" w:cs="Times New Roman"/>
          <w:b/>
          <w:bCs/>
          <w:sz w:val="20"/>
          <w:szCs w:val="20"/>
        </w:rPr>
        <w:t>5. Toplum yaşamını düzenleyen kurallara uyulmadığında aşağıdaki durumlardan hangisi ortaya çıkabilir?</w:t>
      </w:r>
    </w:p>
    <w:p w:rsidR="005C688D" w:rsidRPr="00986A45" w:rsidRDefault="005C688D" w:rsidP="00B2477E">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 xml:space="preserve">A) Güçlü olanlar güçsüzleri ezebilir.       </w:t>
      </w:r>
    </w:p>
    <w:p w:rsidR="005C688D" w:rsidRPr="00986A45" w:rsidRDefault="005C688D" w:rsidP="00B2477E">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B) Yoksulluk ortadan kalkabilir.</w:t>
      </w:r>
    </w:p>
    <w:p w:rsidR="005C688D" w:rsidRPr="00986A45" w:rsidRDefault="005C688D" w:rsidP="00B2477E">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 xml:space="preserve">C) Sosyal güvenlik olanakları artabilir. </w:t>
      </w:r>
    </w:p>
    <w:p w:rsidR="005C688D" w:rsidRPr="00986A45" w:rsidRDefault="005C688D" w:rsidP="00B2477E">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D) İnsanların yaşam mücadelesi kolaylaşabilir.</w:t>
      </w:r>
    </w:p>
    <w:p w:rsidR="005C688D" w:rsidRPr="00986A45" w:rsidRDefault="005C688D" w:rsidP="00B2477E">
      <w:pPr>
        <w:autoSpaceDE w:val="0"/>
        <w:autoSpaceDN w:val="0"/>
        <w:adjustRightInd w:val="0"/>
        <w:spacing w:after="0" w:line="240" w:lineRule="auto"/>
        <w:rPr>
          <w:rFonts w:ascii="Times New Roman" w:eastAsia="HelveticaT" w:hAnsi="Times New Roman" w:cs="Times New Roman"/>
          <w:sz w:val="20"/>
          <w:szCs w:val="20"/>
        </w:rPr>
      </w:pPr>
    </w:p>
    <w:p w:rsidR="005C688D" w:rsidRPr="00986A45" w:rsidRDefault="005C688D" w:rsidP="00BA284F">
      <w:pPr>
        <w:pStyle w:val="NoSpacing"/>
        <w:rPr>
          <w:rFonts w:ascii="Times New Roman" w:hAnsi="Times New Roman" w:cs="Times New Roman"/>
          <w:b/>
          <w:bCs/>
          <w:sz w:val="20"/>
          <w:szCs w:val="20"/>
        </w:rPr>
      </w:pPr>
      <w:r w:rsidRPr="00986A45">
        <w:rPr>
          <w:rFonts w:ascii="Times New Roman" w:eastAsia="HelveticaTBold" w:hAnsi="Times New Roman" w:cs="Times New Roman"/>
          <w:b/>
          <w:bCs/>
          <w:sz w:val="20"/>
          <w:szCs w:val="20"/>
        </w:rPr>
        <w:t xml:space="preserve">6. </w:t>
      </w:r>
      <w:r w:rsidRPr="00986A45">
        <w:rPr>
          <w:rFonts w:ascii="Times New Roman" w:hAnsi="Times New Roman" w:cs="Times New Roman"/>
          <w:sz w:val="20"/>
          <w:szCs w:val="20"/>
        </w:rPr>
        <w:t>Yardım kampanyalarında yapılan çalışmalar bir zincirin halkaları gibidir. Zincirin halkasının kopması çalışmayı başarısızlığa uğratır.</w:t>
      </w:r>
    </w:p>
    <w:p w:rsidR="005C688D" w:rsidRPr="00986A45" w:rsidRDefault="005C688D" w:rsidP="00BA284F">
      <w:pPr>
        <w:pStyle w:val="NoSpacing"/>
        <w:rPr>
          <w:rFonts w:ascii="Times New Roman" w:hAnsi="Times New Roman" w:cs="Times New Roman"/>
          <w:b/>
          <w:bCs/>
          <w:sz w:val="20"/>
          <w:szCs w:val="20"/>
        </w:rPr>
      </w:pPr>
      <w:r w:rsidRPr="00986A45">
        <w:rPr>
          <w:rFonts w:ascii="Times New Roman" w:hAnsi="Times New Roman" w:cs="Times New Roman"/>
          <w:b/>
          <w:bCs/>
          <w:sz w:val="20"/>
          <w:szCs w:val="20"/>
        </w:rPr>
        <w:t xml:space="preserve">Metne göre yardım kampanyalarının başarılı olmasında hangisinin gerekli görüldüğü </w:t>
      </w:r>
      <w:r w:rsidRPr="00986A45">
        <w:rPr>
          <w:rFonts w:ascii="Times New Roman" w:hAnsi="Times New Roman" w:cs="Times New Roman"/>
          <w:b/>
          <w:bCs/>
          <w:sz w:val="20"/>
          <w:szCs w:val="20"/>
          <w:u w:val="single"/>
        </w:rPr>
        <w:t>söylenemez?</w:t>
      </w:r>
    </w:p>
    <w:p w:rsidR="005C688D" w:rsidRPr="00986A45" w:rsidRDefault="005C688D" w:rsidP="00BA284F">
      <w:pPr>
        <w:pStyle w:val="NoSpacing"/>
        <w:rPr>
          <w:rFonts w:ascii="Times New Roman" w:hAnsi="Times New Roman" w:cs="Times New Roman"/>
          <w:sz w:val="20"/>
          <w:szCs w:val="20"/>
        </w:rPr>
      </w:pPr>
      <w:r w:rsidRPr="00986A45">
        <w:rPr>
          <w:rFonts w:ascii="Times New Roman" w:hAnsi="Times New Roman" w:cs="Times New Roman"/>
          <w:sz w:val="20"/>
          <w:szCs w:val="20"/>
        </w:rPr>
        <w:t>A) Zorunluluk</w:t>
      </w:r>
      <w:r w:rsidRPr="00986A45">
        <w:rPr>
          <w:rFonts w:ascii="Times New Roman" w:hAnsi="Times New Roman" w:cs="Times New Roman"/>
          <w:sz w:val="20"/>
          <w:szCs w:val="20"/>
        </w:rPr>
        <w:tab/>
      </w:r>
      <w:r w:rsidRPr="00986A45">
        <w:rPr>
          <w:rFonts w:ascii="Times New Roman" w:hAnsi="Times New Roman" w:cs="Times New Roman"/>
          <w:sz w:val="20"/>
          <w:szCs w:val="20"/>
        </w:rPr>
        <w:tab/>
        <w:t>B) İşbirliği</w:t>
      </w:r>
    </w:p>
    <w:p w:rsidR="005C688D" w:rsidRPr="00986A45" w:rsidRDefault="005C688D" w:rsidP="00BA284F">
      <w:pPr>
        <w:pStyle w:val="NoSpacing"/>
        <w:rPr>
          <w:rFonts w:ascii="Times New Roman" w:hAnsi="Times New Roman" w:cs="Times New Roman"/>
          <w:sz w:val="20"/>
          <w:szCs w:val="20"/>
        </w:rPr>
      </w:pPr>
      <w:r w:rsidRPr="00986A45">
        <w:rPr>
          <w:rFonts w:ascii="Times New Roman" w:hAnsi="Times New Roman" w:cs="Times New Roman"/>
          <w:sz w:val="20"/>
          <w:szCs w:val="20"/>
        </w:rPr>
        <w:t>C) İş bölümü</w:t>
      </w:r>
      <w:r w:rsidRPr="00986A45">
        <w:rPr>
          <w:rFonts w:ascii="Times New Roman" w:hAnsi="Times New Roman" w:cs="Times New Roman"/>
          <w:sz w:val="20"/>
          <w:szCs w:val="20"/>
        </w:rPr>
        <w:tab/>
      </w:r>
      <w:r w:rsidRPr="00986A45">
        <w:rPr>
          <w:rFonts w:ascii="Times New Roman" w:hAnsi="Times New Roman" w:cs="Times New Roman"/>
          <w:sz w:val="20"/>
          <w:szCs w:val="20"/>
        </w:rPr>
        <w:tab/>
        <w:t>D) Dayanışma</w:t>
      </w:r>
    </w:p>
    <w:p w:rsidR="005C688D" w:rsidRPr="00986A45" w:rsidRDefault="005C688D" w:rsidP="00B2477E">
      <w:pPr>
        <w:autoSpaceDE w:val="0"/>
        <w:autoSpaceDN w:val="0"/>
        <w:adjustRightInd w:val="0"/>
        <w:spacing w:after="0" w:line="240" w:lineRule="auto"/>
        <w:rPr>
          <w:rFonts w:ascii="Times New Roman" w:eastAsia="HelveticaT" w:hAnsi="Times New Roman"/>
          <w:sz w:val="20"/>
          <w:szCs w:val="20"/>
        </w:rPr>
      </w:pPr>
    </w:p>
    <w:p w:rsidR="005C688D" w:rsidRPr="00986A45" w:rsidRDefault="005C688D" w:rsidP="00BA284F">
      <w:pPr>
        <w:pStyle w:val="NoSpacing"/>
        <w:rPr>
          <w:rFonts w:ascii="Times New Roman" w:hAnsi="Times New Roman" w:cs="Times New Roman"/>
          <w:b/>
          <w:bCs/>
          <w:sz w:val="20"/>
          <w:szCs w:val="20"/>
        </w:rPr>
      </w:pPr>
      <w:r w:rsidRPr="00986A45">
        <w:rPr>
          <w:rFonts w:ascii="Times New Roman" w:eastAsia="HelveticaTBold" w:hAnsi="Times New Roman" w:cs="Times New Roman"/>
          <w:b/>
          <w:bCs/>
          <w:sz w:val="20"/>
          <w:szCs w:val="20"/>
        </w:rPr>
        <w:t xml:space="preserve">7. </w:t>
      </w:r>
      <w:r w:rsidRPr="00986A45">
        <w:rPr>
          <w:rFonts w:ascii="Times New Roman" w:hAnsi="Times New Roman" w:cs="Times New Roman"/>
          <w:b/>
          <w:bCs/>
          <w:sz w:val="20"/>
          <w:szCs w:val="20"/>
        </w:rPr>
        <w:t xml:space="preserve">Aşağıdakilerden hangisi ayrımcı uygulamalara örnek </w:t>
      </w:r>
      <w:r w:rsidRPr="00986A45">
        <w:rPr>
          <w:rFonts w:ascii="Times New Roman" w:hAnsi="Times New Roman" w:cs="Times New Roman"/>
          <w:b/>
          <w:bCs/>
          <w:sz w:val="20"/>
          <w:szCs w:val="20"/>
          <w:u w:val="single"/>
        </w:rPr>
        <w:t>gösterilemez?</w:t>
      </w:r>
    </w:p>
    <w:p w:rsidR="005C688D" w:rsidRPr="00986A45" w:rsidRDefault="005C688D" w:rsidP="00BA284F">
      <w:pPr>
        <w:pStyle w:val="NoSpacing"/>
        <w:rPr>
          <w:rFonts w:ascii="Times New Roman" w:hAnsi="Times New Roman" w:cs="Times New Roman"/>
          <w:sz w:val="20"/>
          <w:szCs w:val="20"/>
        </w:rPr>
      </w:pPr>
      <w:r w:rsidRPr="00986A45">
        <w:rPr>
          <w:rFonts w:ascii="Times New Roman" w:hAnsi="Times New Roman" w:cs="Times New Roman"/>
          <w:sz w:val="20"/>
          <w:szCs w:val="20"/>
        </w:rPr>
        <w:t>A) Tüm şartları uygun olmasına rağmen engelli olduğu için bir kişinin işe alınmaması</w:t>
      </w:r>
    </w:p>
    <w:p w:rsidR="005C688D" w:rsidRPr="00986A45" w:rsidRDefault="005C688D" w:rsidP="00BA284F">
      <w:pPr>
        <w:pStyle w:val="NoSpacing"/>
        <w:rPr>
          <w:rFonts w:ascii="Times New Roman" w:hAnsi="Times New Roman" w:cs="Times New Roman"/>
          <w:sz w:val="20"/>
          <w:szCs w:val="20"/>
        </w:rPr>
      </w:pPr>
      <w:r w:rsidRPr="00986A45">
        <w:rPr>
          <w:rFonts w:ascii="Times New Roman" w:hAnsi="Times New Roman" w:cs="Times New Roman"/>
          <w:sz w:val="20"/>
          <w:szCs w:val="20"/>
        </w:rPr>
        <w:t>B) İnançları farklı olsa da tüm vatandaşlara aynı hukuk kurallarının uygulanması</w:t>
      </w:r>
    </w:p>
    <w:p w:rsidR="005C688D" w:rsidRPr="00986A45" w:rsidRDefault="005C688D" w:rsidP="00BA284F">
      <w:pPr>
        <w:pStyle w:val="NoSpacing"/>
        <w:rPr>
          <w:rFonts w:ascii="Times New Roman" w:hAnsi="Times New Roman" w:cs="Times New Roman"/>
          <w:sz w:val="20"/>
          <w:szCs w:val="20"/>
        </w:rPr>
      </w:pPr>
      <w:r w:rsidRPr="00986A45">
        <w:rPr>
          <w:rFonts w:ascii="Times New Roman" w:hAnsi="Times New Roman" w:cs="Times New Roman"/>
          <w:sz w:val="20"/>
          <w:szCs w:val="20"/>
        </w:rPr>
        <w:t>C) Kadın olduğu için bir insanın eğitim hakkından mahrum bırakılması</w:t>
      </w:r>
    </w:p>
    <w:p w:rsidR="005C688D" w:rsidRPr="00986A45" w:rsidRDefault="005C688D" w:rsidP="00BA284F">
      <w:pPr>
        <w:pStyle w:val="NoSpacing"/>
        <w:rPr>
          <w:rFonts w:ascii="Times New Roman" w:hAnsi="Times New Roman" w:cs="Times New Roman"/>
          <w:sz w:val="20"/>
          <w:szCs w:val="20"/>
        </w:rPr>
      </w:pPr>
      <w:r w:rsidRPr="00986A45">
        <w:rPr>
          <w:rFonts w:ascii="Times New Roman" w:hAnsi="Times New Roman" w:cs="Times New Roman"/>
          <w:sz w:val="20"/>
          <w:szCs w:val="20"/>
        </w:rPr>
        <w:t>D) Aslen ülkenin başka bir yöresinden olan kişinin taşındığı yerdeki insanlarca dışlanması</w:t>
      </w:r>
    </w:p>
    <w:p w:rsidR="005C688D" w:rsidRPr="00986A45" w:rsidRDefault="005C688D" w:rsidP="00AF58C2">
      <w:pPr>
        <w:autoSpaceDE w:val="0"/>
        <w:autoSpaceDN w:val="0"/>
        <w:adjustRightInd w:val="0"/>
        <w:spacing w:after="0" w:line="240" w:lineRule="auto"/>
        <w:rPr>
          <w:rFonts w:ascii="Times New Roman" w:eastAsia="HelveticaTBold" w:hAnsi="Times New Roman"/>
          <w:b/>
          <w:bCs/>
          <w:sz w:val="20"/>
          <w:szCs w:val="20"/>
        </w:rPr>
      </w:pPr>
    </w:p>
    <w:p w:rsidR="005C688D" w:rsidRPr="00986A45" w:rsidRDefault="005C688D" w:rsidP="00B2477E">
      <w:pPr>
        <w:autoSpaceDE w:val="0"/>
        <w:autoSpaceDN w:val="0"/>
        <w:adjustRightInd w:val="0"/>
        <w:spacing w:after="0" w:line="240" w:lineRule="auto"/>
        <w:rPr>
          <w:rFonts w:ascii="Times New Roman" w:eastAsia="HelveticaTBold" w:hAnsi="Times New Roman"/>
          <w:b/>
          <w:bCs/>
          <w:sz w:val="20"/>
          <w:szCs w:val="20"/>
        </w:rPr>
      </w:pPr>
    </w:p>
    <w:p w:rsidR="005C688D" w:rsidRPr="00986A45" w:rsidRDefault="005C688D" w:rsidP="00B2477E">
      <w:pPr>
        <w:autoSpaceDE w:val="0"/>
        <w:autoSpaceDN w:val="0"/>
        <w:adjustRightInd w:val="0"/>
        <w:spacing w:after="0" w:line="240" w:lineRule="auto"/>
        <w:rPr>
          <w:rFonts w:ascii="Times New Roman" w:eastAsia="HelveticaTBold" w:hAnsi="Times New Roman"/>
          <w:b/>
          <w:bCs/>
          <w:sz w:val="20"/>
          <w:szCs w:val="20"/>
        </w:rPr>
      </w:pPr>
    </w:p>
    <w:p w:rsidR="005C688D" w:rsidRDefault="005C688D" w:rsidP="00B2477E">
      <w:pPr>
        <w:autoSpaceDE w:val="0"/>
        <w:autoSpaceDN w:val="0"/>
        <w:adjustRightInd w:val="0"/>
        <w:spacing w:after="0" w:line="240" w:lineRule="auto"/>
        <w:rPr>
          <w:rFonts w:ascii="Times New Roman" w:eastAsia="HelveticaTBold" w:hAnsi="Times New Roman"/>
          <w:b/>
          <w:bCs/>
          <w:sz w:val="20"/>
          <w:szCs w:val="20"/>
        </w:rPr>
      </w:pPr>
    </w:p>
    <w:p w:rsidR="005C688D" w:rsidRPr="00986A45" w:rsidRDefault="005C688D" w:rsidP="00B2477E">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Bold" w:hAnsi="Times New Roman" w:cs="Times New Roman"/>
          <w:b/>
          <w:bCs/>
          <w:sz w:val="20"/>
          <w:szCs w:val="20"/>
        </w:rPr>
        <w:t xml:space="preserve">8. </w:t>
      </w:r>
      <w:r w:rsidRPr="00986A45">
        <w:rPr>
          <w:rFonts w:ascii="Times New Roman" w:eastAsia="HelveticaT" w:hAnsi="Times New Roman" w:cs="Times New Roman"/>
          <w:sz w:val="20"/>
          <w:szCs w:val="20"/>
        </w:rPr>
        <w:t>“Bir toplum, bir millet erkek ve kadın denilen iki cins insandan oluşmaktadır. Mümkün müdür ki bir kitlenin</w:t>
      </w:r>
    </w:p>
    <w:p w:rsidR="005C688D" w:rsidRPr="00986A45" w:rsidRDefault="005C688D" w:rsidP="00B2477E">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Bir parçasını ilerletelim, diğerine aldırış etmeyelim de kitlenin tümü ilerleme onuruna erişebilsin. Mümkün müdür ki bir topluluğun yarısı topraklara zincirle bağlı kaldıkça diğer kısmı göklere yükselebilsin? Kuşku Yok, ilerleme adımları, dediğim gibi iki cins tarafından beraber, arkadaşça atılmak ve ilerleme ve yenilik alanında birlikte yol almak gereklidir. Böyle olursa inkılâp başarılı olur.”</w:t>
      </w:r>
    </w:p>
    <w:p w:rsidR="005C688D" w:rsidRPr="00986A45" w:rsidRDefault="005C688D" w:rsidP="00B2477E">
      <w:pPr>
        <w:autoSpaceDE w:val="0"/>
        <w:autoSpaceDN w:val="0"/>
        <w:adjustRightInd w:val="0"/>
        <w:spacing w:after="0" w:line="240" w:lineRule="auto"/>
        <w:rPr>
          <w:rFonts w:ascii="Times New Roman" w:eastAsia="HelveticaTBold" w:hAnsi="Times New Roman" w:cs="Times New Roman"/>
          <w:b/>
          <w:bCs/>
          <w:sz w:val="20"/>
          <w:szCs w:val="20"/>
        </w:rPr>
      </w:pPr>
      <w:r w:rsidRPr="00986A45">
        <w:rPr>
          <w:rFonts w:ascii="Times New Roman" w:eastAsia="HelveticaTBold" w:hAnsi="Times New Roman" w:cs="Times New Roman"/>
          <w:b/>
          <w:bCs/>
          <w:sz w:val="20"/>
          <w:szCs w:val="20"/>
        </w:rPr>
        <w:t>Atatürk yukarıdaki sözüyle toplumun hangi kesiminin vatandaşlık hak ve görevlerinin düzenlenmesi</w:t>
      </w:r>
    </w:p>
    <w:p w:rsidR="005C688D" w:rsidRPr="00986A45" w:rsidRDefault="005C688D" w:rsidP="00B2477E">
      <w:pPr>
        <w:autoSpaceDE w:val="0"/>
        <w:autoSpaceDN w:val="0"/>
        <w:adjustRightInd w:val="0"/>
        <w:spacing w:after="0" w:line="240" w:lineRule="auto"/>
        <w:rPr>
          <w:rFonts w:ascii="Times New Roman" w:eastAsia="HelveticaTBold" w:hAnsi="Times New Roman" w:cs="Times New Roman"/>
          <w:b/>
          <w:bCs/>
          <w:sz w:val="20"/>
          <w:szCs w:val="20"/>
        </w:rPr>
      </w:pPr>
      <w:r w:rsidRPr="00986A45">
        <w:rPr>
          <w:rFonts w:ascii="Times New Roman" w:eastAsia="HelveticaTBold" w:hAnsi="Times New Roman" w:cs="Times New Roman"/>
          <w:b/>
          <w:bCs/>
          <w:sz w:val="20"/>
          <w:szCs w:val="20"/>
        </w:rPr>
        <w:t>Gerektiğini savunmaktadır?</w:t>
      </w:r>
    </w:p>
    <w:p w:rsidR="005C688D" w:rsidRPr="00986A45" w:rsidRDefault="005C688D" w:rsidP="00B2477E">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 xml:space="preserve">A) Devlet memurlarının </w:t>
      </w:r>
    </w:p>
    <w:p w:rsidR="005C688D" w:rsidRPr="00986A45" w:rsidRDefault="005C688D" w:rsidP="00B2477E">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 xml:space="preserve">B) Çiftçi ve esnafların </w:t>
      </w:r>
    </w:p>
    <w:p w:rsidR="005C688D" w:rsidRPr="00986A45" w:rsidRDefault="005C688D" w:rsidP="00B2477E">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 xml:space="preserve">C) Sanayi kesiminin </w:t>
      </w:r>
    </w:p>
    <w:p w:rsidR="005C688D" w:rsidRPr="00986A45" w:rsidRDefault="005C688D" w:rsidP="00B2477E">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D) Türk kadınlarının</w:t>
      </w:r>
    </w:p>
    <w:p w:rsidR="005C688D" w:rsidRPr="00986A45" w:rsidRDefault="005C688D" w:rsidP="00B2477E">
      <w:pPr>
        <w:autoSpaceDE w:val="0"/>
        <w:autoSpaceDN w:val="0"/>
        <w:adjustRightInd w:val="0"/>
        <w:spacing w:after="0" w:line="240" w:lineRule="auto"/>
        <w:rPr>
          <w:rFonts w:ascii="Times New Roman" w:eastAsia="HelveticaT" w:hAnsi="Times New Roman" w:cs="Times New Roman"/>
          <w:sz w:val="20"/>
          <w:szCs w:val="20"/>
        </w:rPr>
      </w:pPr>
    </w:p>
    <w:p w:rsidR="005C688D" w:rsidRPr="00986A45" w:rsidRDefault="005C688D" w:rsidP="00B2477E">
      <w:pPr>
        <w:autoSpaceDE w:val="0"/>
        <w:autoSpaceDN w:val="0"/>
        <w:adjustRightInd w:val="0"/>
        <w:spacing w:after="0" w:line="240" w:lineRule="auto"/>
        <w:rPr>
          <w:rFonts w:ascii="Times New Roman" w:eastAsia="HelveticaTBold" w:hAnsi="Times New Roman" w:cs="Times New Roman"/>
          <w:b/>
          <w:bCs/>
          <w:sz w:val="20"/>
          <w:szCs w:val="20"/>
        </w:rPr>
      </w:pPr>
      <w:r w:rsidRPr="00986A45">
        <w:rPr>
          <w:rFonts w:ascii="Times New Roman" w:eastAsia="HelveticaTBold" w:hAnsi="Times New Roman" w:cs="Times New Roman"/>
          <w:b/>
          <w:bCs/>
          <w:sz w:val="20"/>
          <w:szCs w:val="20"/>
        </w:rPr>
        <w:t xml:space="preserve">9. </w:t>
      </w:r>
      <w:r w:rsidRPr="00986A45">
        <w:rPr>
          <w:rFonts w:ascii="Times New Roman" w:eastAsia="HelveticaT" w:hAnsi="Times New Roman" w:cs="Times New Roman"/>
          <w:sz w:val="20"/>
          <w:szCs w:val="20"/>
        </w:rPr>
        <w:t xml:space="preserve">“Toplu bir milleti istila etmek darmadağınık bir milleti istila etmek gibi kolay değildir.” </w:t>
      </w:r>
      <w:r w:rsidRPr="00986A45">
        <w:rPr>
          <w:rFonts w:ascii="Times New Roman" w:eastAsia="HelveticaTBold" w:hAnsi="Times New Roman" w:cs="Times New Roman"/>
          <w:b/>
          <w:bCs/>
          <w:sz w:val="20"/>
          <w:szCs w:val="20"/>
        </w:rPr>
        <w:t>diyen Atatürk,</w:t>
      </w:r>
    </w:p>
    <w:p w:rsidR="005C688D" w:rsidRPr="00986A45" w:rsidRDefault="005C688D" w:rsidP="00B2477E">
      <w:pPr>
        <w:autoSpaceDE w:val="0"/>
        <w:autoSpaceDN w:val="0"/>
        <w:adjustRightInd w:val="0"/>
        <w:spacing w:after="0" w:line="240" w:lineRule="auto"/>
        <w:rPr>
          <w:rFonts w:ascii="Times New Roman" w:eastAsia="HelveticaTBold" w:hAnsi="Times New Roman" w:cs="Times New Roman"/>
          <w:b/>
          <w:bCs/>
          <w:sz w:val="20"/>
          <w:szCs w:val="20"/>
        </w:rPr>
      </w:pPr>
      <w:r w:rsidRPr="00986A45">
        <w:rPr>
          <w:rFonts w:ascii="Times New Roman" w:eastAsia="HelveticaTBold" w:hAnsi="Times New Roman" w:cs="Times New Roman"/>
          <w:b/>
          <w:bCs/>
          <w:sz w:val="20"/>
          <w:szCs w:val="20"/>
        </w:rPr>
        <w:t>Aşağıdakilerden hangisinin önemine değinmiştir?</w:t>
      </w:r>
    </w:p>
    <w:p w:rsidR="005C688D" w:rsidRPr="00986A45" w:rsidRDefault="005C688D" w:rsidP="00AF58C2">
      <w:pPr>
        <w:pStyle w:val="ListParagraph"/>
        <w:ind w:left="0"/>
        <w:rPr>
          <w:rFonts w:ascii="Times New Roman" w:eastAsia="HelveticaT" w:hAnsi="Times New Roman" w:cs="Times New Roman"/>
          <w:sz w:val="20"/>
          <w:szCs w:val="20"/>
        </w:rPr>
      </w:pPr>
      <w:r w:rsidRPr="00986A45">
        <w:rPr>
          <w:rFonts w:ascii="Times New Roman" w:eastAsia="HelveticaT" w:hAnsi="Times New Roman" w:cs="Times New Roman"/>
          <w:sz w:val="20"/>
          <w:szCs w:val="20"/>
        </w:rPr>
        <w:t>A) Dil B) Din C) Dayanışma D) Ahlak</w:t>
      </w:r>
    </w:p>
    <w:p w:rsidR="005C688D" w:rsidRPr="00986A45" w:rsidRDefault="005C688D" w:rsidP="00443CEB">
      <w:pPr>
        <w:pStyle w:val="NoSpacing"/>
        <w:rPr>
          <w:rFonts w:ascii="Times New Roman" w:hAnsi="Times New Roman" w:cs="Times New Roman"/>
        </w:rPr>
      </w:pPr>
      <w:r w:rsidRPr="00986A45">
        <w:rPr>
          <w:rFonts w:ascii="Times New Roman" w:hAnsi="Times New Roman" w:cs="Times New Roman"/>
        </w:rPr>
        <w:t>10.Demokrasi, halkın kendisini yönetecek kişileri, özgür iradesiyle seçtiği yönetim bicimidir.</w:t>
      </w:r>
    </w:p>
    <w:p w:rsidR="005C688D" w:rsidRPr="00986A45" w:rsidRDefault="005C688D" w:rsidP="00443CEB">
      <w:pPr>
        <w:pStyle w:val="NoSpacing"/>
        <w:rPr>
          <w:rFonts w:ascii="Times New Roman" w:hAnsi="Times New Roman" w:cs="Times New Roman"/>
        </w:rPr>
      </w:pPr>
      <w:r w:rsidRPr="00986A45">
        <w:rPr>
          <w:rFonts w:ascii="Times New Roman" w:eastAsia="HelveticaTBold" w:hAnsi="Times New Roman" w:cs="Times New Roman"/>
          <w:b/>
          <w:bCs/>
        </w:rPr>
        <w:t>Aşağıdakilerden hangisi demokratik bir yönetimin özelliğidir?</w:t>
      </w:r>
    </w:p>
    <w:p w:rsidR="005C688D" w:rsidRPr="00986A45" w:rsidRDefault="005C688D" w:rsidP="00443CEB">
      <w:pPr>
        <w:pStyle w:val="NoSpacing"/>
        <w:rPr>
          <w:rFonts w:ascii="Times New Roman" w:hAnsi="Times New Roman" w:cs="Times New Roman"/>
        </w:rPr>
      </w:pPr>
      <w:r w:rsidRPr="00986A45">
        <w:rPr>
          <w:rFonts w:ascii="Times New Roman" w:hAnsi="Times New Roman" w:cs="Times New Roman"/>
        </w:rPr>
        <w:t>A) Bazı insanların doğuştan hak sahibi olduğunu kabul etme</w:t>
      </w:r>
    </w:p>
    <w:p w:rsidR="005C688D" w:rsidRPr="00986A45" w:rsidRDefault="005C688D" w:rsidP="00443CEB">
      <w:pPr>
        <w:pStyle w:val="NoSpacing"/>
        <w:rPr>
          <w:rFonts w:ascii="Times New Roman" w:hAnsi="Times New Roman" w:cs="Times New Roman"/>
        </w:rPr>
      </w:pPr>
      <w:r w:rsidRPr="00986A45">
        <w:rPr>
          <w:rFonts w:ascii="Times New Roman" w:hAnsi="Times New Roman" w:cs="Times New Roman"/>
        </w:rPr>
        <w:t>B) Kendi düşünce ve davranışlarını ön plana alma</w:t>
      </w:r>
    </w:p>
    <w:p w:rsidR="005C688D" w:rsidRPr="00986A45" w:rsidRDefault="005C688D" w:rsidP="00443CEB">
      <w:pPr>
        <w:pStyle w:val="NoSpacing"/>
        <w:rPr>
          <w:rFonts w:ascii="Times New Roman" w:hAnsi="Times New Roman" w:cs="Times New Roman"/>
        </w:rPr>
      </w:pPr>
      <w:r w:rsidRPr="00986A45">
        <w:rPr>
          <w:rFonts w:ascii="Times New Roman" w:hAnsi="Times New Roman" w:cs="Times New Roman"/>
        </w:rPr>
        <w:t>C) Yasalar önünde kimseye ayrıcalık tanımama</w:t>
      </w:r>
    </w:p>
    <w:p w:rsidR="005C688D" w:rsidRPr="00986A45" w:rsidRDefault="005C688D" w:rsidP="00443CEB">
      <w:pPr>
        <w:pStyle w:val="NoSpacing"/>
        <w:rPr>
          <w:rFonts w:ascii="Times New Roman" w:hAnsi="Times New Roman" w:cs="Times New Roman"/>
        </w:rPr>
      </w:pPr>
      <w:r w:rsidRPr="00986A45">
        <w:rPr>
          <w:rFonts w:ascii="Times New Roman" w:hAnsi="Times New Roman" w:cs="Times New Roman"/>
        </w:rPr>
        <w:t>D) Sivil toplum kuruluşlarının çalışmalarını önemsememe</w:t>
      </w:r>
    </w:p>
    <w:p w:rsidR="005C688D" w:rsidRPr="00986A45" w:rsidRDefault="005C688D" w:rsidP="00443CEB">
      <w:pPr>
        <w:pStyle w:val="NoSpacing"/>
        <w:rPr>
          <w:rFonts w:ascii="Times New Roman" w:hAnsi="Times New Roman" w:cs="Times New Roman"/>
        </w:rPr>
      </w:pPr>
    </w:p>
    <w:p w:rsidR="005C688D" w:rsidRPr="00986A45" w:rsidRDefault="005C688D" w:rsidP="00BA284F">
      <w:pPr>
        <w:pStyle w:val="NoSpacing"/>
        <w:rPr>
          <w:rFonts w:ascii="Times New Roman" w:hAnsi="Times New Roman" w:cs="Times New Roman"/>
          <w:sz w:val="20"/>
          <w:szCs w:val="20"/>
        </w:rPr>
      </w:pPr>
      <w:r w:rsidRPr="00986A45">
        <w:rPr>
          <w:rFonts w:ascii="Times New Roman" w:eastAsia="HelveticaTBold" w:hAnsi="Times New Roman" w:cs="Times New Roman"/>
          <w:b/>
          <w:bCs/>
          <w:sz w:val="20"/>
          <w:szCs w:val="20"/>
        </w:rPr>
        <w:t xml:space="preserve">11. </w:t>
      </w:r>
      <w:r w:rsidRPr="00986A45">
        <w:rPr>
          <w:rFonts w:ascii="Times New Roman" w:hAnsi="Times New Roman" w:cs="Times New Roman"/>
          <w:sz w:val="20"/>
          <w:szCs w:val="20"/>
        </w:rPr>
        <w:t xml:space="preserve">Hak, insanlar arası ilişkilerde ortaya çıkan bir kavramdır. Çünkü tek başına yaşayan bir insanın başkalarınca ve yasalarca tanınan bir yetkiye ihtiyacı yoktur. </w:t>
      </w:r>
      <w:r w:rsidRPr="00986A45">
        <w:rPr>
          <w:rFonts w:ascii="Times New Roman" w:hAnsi="Times New Roman" w:cs="Times New Roman"/>
          <w:sz w:val="20"/>
          <w:szCs w:val="20"/>
        </w:rPr>
        <w:br/>
      </w:r>
      <w:r w:rsidRPr="00986A45">
        <w:rPr>
          <w:rFonts w:ascii="Times New Roman" w:hAnsi="Times New Roman" w:cs="Times New Roman"/>
          <w:b/>
          <w:bCs/>
          <w:sz w:val="20"/>
          <w:szCs w:val="20"/>
        </w:rPr>
        <w:t>Bu açıklamada aşağıdaki yargılardan öncelikle hangisi vurgulanmaktadır?</w:t>
      </w:r>
    </w:p>
    <w:p w:rsidR="005C688D" w:rsidRPr="00986A45" w:rsidRDefault="005C688D" w:rsidP="00BA284F">
      <w:pPr>
        <w:pStyle w:val="NoSpacing"/>
        <w:rPr>
          <w:rFonts w:ascii="Times New Roman" w:hAnsi="Times New Roman" w:cs="Times New Roman"/>
          <w:sz w:val="20"/>
          <w:szCs w:val="20"/>
        </w:rPr>
      </w:pPr>
      <w:r w:rsidRPr="00986A45">
        <w:rPr>
          <w:rFonts w:ascii="Times New Roman" w:hAnsi="Times New Roman" w:cs="Times New Roman"/>
          <w:sz w:val="20"/>
          <w:szCs w:val="20"/>
        </w:rPr>
        <w:t>A) Haklar, toplumdan topluma farklılık gösterir.</w:t>
      </w:r>
    </w:p>
    <w:p w:rsidR="005C688D" w:rsidRPr="00986A45" w:rsidRDefault="005C688D" w:rsidP="00BA284F">
      <w:pPr>
        <w:pStyle w:val="NoSpacing"/>
        <w:rPr>
          <w:rFonts w:ascii="Times New Roman" w:hAnsi="Times New Roman" w:cs="Times New Roman"/>
          <w:sz w:val="20"/>
          <w:szCs w:val="20"/>
        </w:rPr>
      </w:pPr>
      <w:r w:rsidRPr="00986A45">
        <w:rPr>
          <w:rFonts w:ascii="Times New Roman" w:hAnsi="Times New Roman" w:cs="Times New Roman"/>
          <w:sz w:val="20"/>
          <w:szCs w:val="20"/>
        </w:rPr>
        <w:t>B) Haklar, hukuk kurallarıyla düzenlenir.</w:t>
      </w:r>
    </w:p>
    <w:p w:rsidR="005C688D" w:rsidRPr="00986A45" w:rsidRDefault="005C688D" w:rsidP="00BA284F">
      <w:pPr>
        <w:pStyle w:val="NoSpacing"/>
        <w:rPr>
          <w:rFonts w:ascii="Times New Roman" w:hAnsi="Times New Roman" w:cs="Times New Roman"/>
          <w:sz w:val="20"/>
          <w:szCs w:val="20"/>
        </w:rPr>
      </w:pPr>
      <w:r w:rsidRPr="00986A45">
        <w:rPr>
          <w:rFonts w:ascii="Times New Roman" w:hAnsi="Times New Roman" w:cs="Times New Roman"/>
          <w:sz w:val="20"/>
          <w:szCs w:val="20"/>
        </w:rPr>
        <w:t>C) Hak, toplum hâlinde bir arada yaşayan insanlar için gereklidir.</w:t>
      </w:r>
    </w:p>
    <w:p w:rsidR="005C688D" w:rsidRPr="00986A45" w:rsidRDefault="005C688D" w:rsidP="00BA284F">
      <w:pPr>
        <w:pStyle w:val="NoSpacing"/>
        <w:rPr>
          <w:rFonts w:ascii="Times New Roman" w:hAnsi="Times New Roman" w:cs="Times New Roman"/>
          <w:sz w:val="20"/>
          <w:szCs w:val="20"/>
        </w:rPr>
      </w:pPr>
      <w:r w:rsidRPr="00986A45">
        <w:rPr>
          <w:rFonts w:ascii="Times New Roman" w:hAnsi="Times New Roman" w:cs="Times New Roman"/>
          <w:sz w:val="20"/>
          <w:szCs w:val="20"/>
        </w:rPr>
        <w:t>D) Doğal haklar, kişinin doğuştan sahip olduğu haklardır.</w:t>
      </w:r>
    </w:p>
    <w:p w:rsidR="005C688D" w:rsidRPr="00986A45" w:rsidRDefault="005C688D" w:rsidP="00AF58C2">
      <w:pPr>
        <w:autoSpaceDE w:val="0"/>
        <w:autoSpaceDN w:val="0"/>
        <w:adjustRightInd w:val="0"/>
        <w:spacing w:after="0" w:line="240" w:lineRule="auto"/>
        <w:rPr>
          <w:rFonts w:ascii="Times New Roman" w:eastAsia="HelveticaT" w:hAnsi="Times New Roman"/>
          <w:sz w:val="20"/>
          <w:szCs w:val="20"/>
        </w:rPr>
      </w:pPr>
    </w:p>
    <w:p w:rsidR="005C688D" w:rsidRPr="00986A45" w:rsidRDefault="005C688D" w:rsidP="00552FB7">
      <w:pPr>
        <w:autoSpaceDE w:val="0"/>
        <w:autoSpaceDN w:val="0"/>
        <w:adjustRightInd w:val="0"/>
        <w:spacing w:after="0" w:line="240" w:lineRule="auto"/>
        <w:rPr>
          <w:rFonts w:ascii="Times New Roman" w:eastAsia="HelveticaTBold" w:hAnsi="Times New Roman" w:cs="Times New Roman"/>
          <w:b/>
          <w:bCs/>
          <w:sz w:val="20"/>
          <w:szCs w:val="20"/>
        </w:rPr>
      </w:pPr>
      <w:r w:rsidRPr="00986A45">
        <w:rPr>
          <w:rFonts w:ascii="Times New Roman" w:eastAsia="HelveticaTBold" w:hAnsi="Times New Roman" w:cs="Times New Roman"/>
          <w:b/>
          <w:bCs/>
          <w:sz w:val="20"/>
          <w:szCs w:val="20"/>
        </w:rPr>
        <w:t>12. Aşağıdakilerden hangisi demokrasiyi yaşam bicimi olarak benimsemiş demokratik bir vatandaşın davranışı olabilir?</w:t>
      </w:r>
    </w:p>
    <w:p w:rsidR="005C688D" w:rsidRPr="00986A45" w:rsidRDefault="005C688D" w:rsidP="00552FB7">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A) Kadına ikinci sınıf vatandaş gözüyle bakmak</w:t>
      </w:r>
    </w:p>
    <w:p w:rsidR="005C688D" w:rsidRPr="00986A45" w:rsidRDefault="005C688D" w:rsidP="00552FB7">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B) Alışverişlerinde tüketici olarak hakkını aramak</w:t>
      </w:r>
    </w:p>
    <w:p w:rsidR="005C688D" w:rsidRPr="00986A45" w:rsidRDefault="005C688D" w:rsidP="00552FB7">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C) Aileyle ilgili kararları tek başına almak</w:t>
      </w:r>
    </w:p>
    <w:p w:rsidR="005C688D" w:rsidRPr="00986A45" w:rsidRDefault="005C688D" w:rsidP="00552FB7">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D) Ülke ve dünya haberleriyle hiç ilgilenmemek</w:t>
      </w:r>
    </w:p>
    <w:p w:rsidR="005C688D" w:rsidRPr="00986A45" w:rsidRDefault="005C688D" w:rsidP="00552FB7">
      <w:pPr>
        <w:autoSpaceDE w:val="0"/>
        <w:autoSpaceDN w:val="0"/>
        <w:adjustRightInd w:val="0"/>
        <w:spacing w:after="0" w:line="240" w:lineRule="auto"/>
        <w:rPr>
          <w:rFonts w:ascii="Times New Roman" w:eastAsia="HelveticaT" w:hAnsi="Times New Roman" w:cs="Times New Roman"/>
          <w:sz w:val="20"/>
          <w:szCs w:val="20"/>
        </w:rPr>
      </w:pPr>
    </w:p>
    <w:p w:rsidR="005C688D" w:rsidRPr="00986A45" w:rsidRDefault="005C688D" w:rsidP="00552FB7">
      <w:pPr>
        <w:autoSpaceDE w:val="0"/>
        <w:autoSpaceDN w:val="0"/>
        <w:adjustRightInd w:val="0"/>
        <w:spacing w:after="0" w:line="240" w:lineRule="auto"/>
        <w:rPr>
          <w:rFonts w:ascii="Times New Roman" w:eastAsia="HelveticaT" w:hAnsi="Times New Roman"/>
          <w:sz w:val="20"/>
          <w:szCs w:val="20"/>
        </w:rPr>
      </w:pPr>
      <w:r w:rsidRPr="00986A45">
        <w:rPr>
          <w:rFonts w:ascii="Times New Roman" w:eastAsia="HelveticaTBold" w:hAnsi="Times New Roman" w:cs="Times New Roman"/>
          <w:b/>
          <w:bCs/>
          <w:sz w:val="20"/>
          <w:szCs w:val="20"/>
        </w:rPr>
        <w:t xml:space="preserve">13. </w:t>
      </w:r>
      <w:r w:rsidRPr="00986A45">
        <w:rPr>
          <w:rFonts w:ascii="Times New Roman" w:eastAsia="HelveticaT" w:hAnsi="Times New Roman" w:cs="Times New Roman"/>
          <w:sz w:val="20"/>
          <w:szCs w:val="20"/>
        </w:rPr>
        <w:t xml:space="preserve">“Benim gibi düşünmeyenlere çok şey borçluyum. Bana taban tabana karşıt olsalar da benim düşüncelerimi çürütmekten başka bir amaç gütmeseler de hınca kapılmayıp aklımı kullanırsam doğru düşünmede onlardan büyük ölçüde yararlanabilirim.” </w:t>
      </w:r>
      <w:r w:rsidRPr="00986A45">
        <w:rPr>
          <w:rFonts w:ascii="Times New Roman" w:eastAsia="HelveticaTBold" w:hAnsi="Times New Roman" w:cs="Times New Roman"/>
          <w:b/>
          <w:bCs/>
          <w:sz w:val="20"/>
          <w:szCs w:val="20"/>
        </w:rPr>
        <w:t>diyen bir kişi aşağıdakilerden hangisinin yararını savunmaktadır?</w:t>
      </w:r>
    </w:p>
    <w:p w:rsidR="005C688D" w:rsidRPr="00986A45" w:rsidRDefault="005C688D" w:rsidP="00552FB7">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 xml:space="preserve">A) Karşıt görüşlerin olmaması gerektiğinin                  </w:t>
      </w:r>
    </w:p>
    <w:p w:rsidR="005C688D" w:rsidRPr="00986A45" w:rsidRDefault="005C688D" w:rsidP="00552FB7">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B) Kendi bildiklerini başkalarına dayatmanın</w:t>
      </w:r>
    </w:p>
    <w:p w:rsidR="005C688D" w:rsidRPr="00986A45" w:rsidRDefault="005C688D" w:rsidP="00552FB7">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 xml:space="preserve">C) Farklı düşünceleri ciddiye almamanın              </w:t>
      </w:r>
    </w:p>
    <w:p w:rsidR="005C688D" w:rsidRPr="00986A45" w:rsidRDefault="005C688D" w:rsidP="00552FB7">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D) Farklılıklara saygı göstermenin</w:t>
      </w:r>
    </w:p>
    <w:p w:rsidR="005C688D" w:rsidRPr="00986A45" w:rsidRDefault="005C688D" w:rsidP="00552FB7">
      <w:pPr>
        <w:autoSpaceDE w:val="0"/>
        <w:autoSpaceDN w:val="0"/>
        <w:adjustRightInd w:val="0"/>
        <w:spacing w:after="0" w:line="240" w:lineRule="auto"/>
        <w:rPr>
          <w:rFonts w:ascii="Times New Roman" w:eastAsia="HelveticaT" w:hAnsi="Times New Roman" w:cs="Times New Roman"/>
          <w:sz w:val="20"/>
          <w:szCs w:val="20"/>
        </w:rPr>
      </w:pPr>
    </w:p>
    <w:p w:rsidR="005C688D" w:rsidRPr="00986A45" w:rsidRDefault="005C688D" w:rsidP="00552FB7">
      <w:pPr>
        <w:autoSpaceDE w:val="0"/>
        <w:autoSpaceDN w:val="0"/>
        <w:adjustRightInd w:val="0"/>
        <w:spacing w:after="0" w:line="240" w:lineRule="auto"/>
        <w:rPr>
          <w:rFonts w:ascii="Times New Roman" w:eastAsia="HelveticaTBold" w:hAnsi="Times New Roman" w:cs="Times New Roman"/>
          <w:b/>
          <w:bCs/>
          <w:sz w:val="20"/>
          <w:szCs w:val="20"/>
        </w:rPr>
      </w:pPr>
      <w:r w:rsidRPr="00986A45">
        <w:rPr>
          <w:rFonts w:ascii="Times New Roman" w:eastAsia="HelveticaTBold" w:hAnsi="Times New Roman" w:cs="Times New Roman"/>
          <w:b/>
          <w:bCs/>
          <w:sz w:val="20"/>
          <w:szCs w:val="20"/>
        </w:rPr>
        <w:t>14. Aşağıdakilerden hangisi cinsiyet ayrımcılığına karşı duyarlı bir kişinin sorumlulukları arasındadır?</w:t>
      </w:r>
    </w:p>
    <w:p w:rsidR="005C688D" w:rsidRPr="00986A45" w:rsidRDefault="005C688D" w:rsidP="00552FB7">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A) Okul meclisine yalnızca erkek çocukların eşit haklarla katılabilmesinden yana olmak</w:t>
      </w:r>
    </w:p>
    <w:p w:rsidR="005C688D" w:rsidRPr="00986A45" w:rsidRDefault="005C688D" w:rsidP="00552FB7">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B) Bütün çocukların kendilerini etkileyen konularda görüş bildirmeleri gerektiğini savunmak</w:t>
      </w:r>
    </w:p>
    <w:p w:rsidR="005C688D" w:rsidRPr="00986A45" w:rsidRDefault="005C688D" w:rsidP="00552FB7">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C) Karar alma süreçlerine yalnızca yaşça büyük erkek çocukların katılması gerektiğini savunmak</w:t>
      </w:r>
    </w:p>
    <w:p w:rsidR="005C688D" w:rsidRPr="00986A45" w:rsidRDefault="005C688D" w:rsidP="00552FB7">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D) Futbol gibi erkeklere özgü sporlara kızların katılmaması gerektiğini savunmak</w:t>
      </w:r>
    </w:p>
    <w:p w:rsidR="005C688D" w:rsidRPr="00986A45" w:rsidRDefault="005C688D" w:rsidP="00552FB7">
      <w:pPr>
        <w:autoSpaceDE w:val="0"/>
        <w:autoSpaceDN w:val="0"/>
        <w:adjustRightInd w:val="0"/>
        <w:spacing w:after="0" w:line="240" w:lineRule="auto"/>
        <w:rPr>
          <w:rFonts w:ascii="Times New Roman" w:eastAsia="HelveticaT" w:hAnsi="Times New Roman" w:cs="Times New Roman"/>
          <w:sz w:val="20"/>
          <w:szCs w:val="20"/>
        </w:rPr>
      </w:pPr>
    </w:p>
    <w:p w:rsidR="005C688D" w:rsidRPr="00986A45" w:rsidRDefault="005C688D" w:rsidP="00986A45">
      <w:pPr>
        <w:pStyle w:val="NoSpacing"/>
        <w:rPr>
          <w:rFonts w:ascii="Times New Roman" w:hAnsi="Times New Roman" w:cs="Times New Roman"/>
          <w:sz w:val="20"/>
          <w:szCs w:val="20"/>
        </w:rPr>
      </w:pPr>
      <w:r w:rsidRPr="00986A45">
        <w:rPr>
          <w:rFonts w:ascii="Times New Roman" w:eastAsia="HelveticaTBold" w:hAnsi="Times New Roman" w:cs="Times New Roman"/>
          <w:b/>
          <w:bCs/>
          <w:sz w:val="20"/>
          <w:szCs w:val="20"/>
        </w:rPr>
        <w:t xml:space="preserve">15. </w:t>
      </w:r>
      <w:r w:rsidRPr="00986A45">
        <w:rPr>
          <w:rFonts w:ascii="Times New Roman" w:hAnsi="Times New Roman" w:cs="Times New Roman"/>
          <w:b/>
          <w:bCs/>
          <w:sz w:val="20"/>
          <w:szCs w:val="20"/>
        </w:rPr>
        <w:t>-“</w:t>
      </w:r>
      <w:r w:rsidRPr="00986A45">
        <w:rPr>
          <w:rFonts w:ascii="Times New Roman" w:hAnsi="Times New Roman" w:cs="Times New Roman"/>
          <w:sz w:val="20"/>
          <w:szCs w:val="20"/>
        </w:rPr>
        <w:t>Çocuk Hakları Sözleşmesi’ne taraf olan devletler, çocuğun bedensel, ruhsal, ahlaksal ve toplumsal gelişimini engelleyen tehlikeli ve yaşına uygun olmayan işlerde çalıştırılmasını önlerler.”</w:t>
      </w:r>
      <w:r w:rsidRPr="00986A45">
        <w:rPr>
          <w:rFonts w:ascii="Times New Roman" w:hAnsi="Times New Roman" w:cs="Times New Roman"/>
          <w:sz w:val="20"/>
          <w:szCs w:val="20"/>
        </w:rPr>
        <w:br/>
      </w:r>
      <w:r w:rsidRPr="00986A45">
        <w:rPr>
          <w:rFonts w:ascii="Times New Roman" w:hAnsi="Times New Roman" w:cs="Times New Roman"/>
          <w:b/>
          <w:bCs/>
          <w:sz w:val="20"/>
          <w:szCs w:val="20"/>
        </w:rPr>
        <w:t xml:space="preserve">Çocuk Hakları Sözleşmesi’nde yer alan bu hükümle çocukların aşağıdakilerden </w:t>
      </w:r>
      <w:r w:rsidRPr="00986A45">
        <w:rPr>
          <w:rFonts w:ascii="Times New Roman" w:hAnsi="Times New Roman" w:cs="Times New Roman"/>
          <w:b/>
          <w:bCs/>
          <w:sz w:val="20"/>
          <w:szCs w:val="20"/>
          <w:u w:val="single"/>
        </w:rPr>
        <w:t>öncelikle</w:t>
      </w:r>
      <w:r w:rsidRPr="00986A45">
        <w:rPr>
          <w:rFonts w:ascii="Times New Roman" w:hAnsi="Times New Roman" w:cs="Times New Roman"/>
          <w:b/>
          <w:bCs/>
          <w:sz w:val="20"/>
          <w:szCs w:val="20"/>
        </w:rPr>
        <w:t xml:space="preserve"> hangisine karşı korunması amaçlanmıştır?</w:t>
      </w:r>
    </w:p>
    <w:p w:rsidR="005C688D" w:rsidRPr="00986A45" w:rsidRDefault="005C688D" w:rsidP="00986A45">
      <w:pPr>
        <w:pStyle w:val="NoSpacing"/>
        <w:rPr>
          <w:rFonts w:ascii="Times New Roman" w:hAnsi="Times New Roman" w:cs="Times New Roman"/>
          <w:sz w:val="20"/>
          <w:szCs w:val="20"/>
        </w:rPr>
      </w:pPr>
      <w:r w:rsidRPr="00986A45">
        <w:rPr>
          <w:rFonts w:ascii="Times New Roman" w:hAnsi="Times New Roman" w:cs="Times New Roman"/>
          <w:sz w:val="20"/>
          <w:szCs w:val="20"/>
        </w:rPr>
        <w:t>A) Aile bağlarının koparılmasına</w:t>
      </w:r>
    </w:p>
    <w:p w:rsidR="005C688D" w:rsidRPr="00986A45" w:rsidRDefault="005C688D" w:rsidP="00986A45">
      <w:pPr>
        <w:pStyle w:val="NoSpacing"/>
        <w:rPr>
          <w:rFonts w:ascii="Times New Roman" w:hAnsi="Times New Roman" w:cs="Times New Roman"/>
          <w:sz w:val="20"/>
          <w:szCs w:val="20"/>
        </w:rPr>
      </w:pPr>
      <w:r w:rsidRPr="00986A45">
        <w:rPr>
          <w:rFonts w:ascii="Times New Roman" w:hAnsi="Times New Roman" w:cs="Times New Roman"/>
          <w:sz w:val="20"/>
          <w:szCs w:val="20"/>
        </w:rPr>
        <w:t>B) Ekonomik alanda sömürülmesine</w:t>
      </w:r>
    </w:p>
    <w:p w:rsidR="005C688D" w:rsidRPr="00986A45" w:rsidRDefault="005C688D" w:rsidP="00986A45">
      <w:pPr>
        <w:pStyle w:val="NoSpacing"/>
        <w:rPr>
          <w:rFonts w:ascii="Times New Roman" w:hAnsi="Times New Roman" w:cs="Times New Roman"/>
          <w:sz w:val="20"/>
          <w:szCs w:val="20"/>
        </w:rPr>
      </w:pPr>
      <w:r w:rsidRPr="00986A45">
        <w:rPr>
          <w:rFonts w:ascii="Times New Roman" w:hAnsi="Times New Roman" w:cs="Times New Roman"/>
          <w:sz w:val="20"/>
          <w:szCs w:val="20"/>
        </w:rPr>
        <w:t>C) Özel yaşamına müdahale edilmesine</w:t>
      </w:r>
    </w:p>
    <w:p w:rsidR="005C688D" w:rsidRPr="00986A45" w:rsidRDefault="005C688D" w:rsidP="00986A45">
      <w:pPr>
        <w:pStyle w:val="NoSpacing"/>
        <w:rPr>
          <w:rFonts w:ascii="Times New Roman" w:eastAsia="HelveticaT" w:hAnsi="Times New Roman"/>
          <w:sz w:val="20"/>
          <w:szCs w:val="20"/>
        </w:rPr>
      </w:pPr>
      <w:r w:rsidRPr="00986A45">
        <w:rPr>
          <w:rFonts w:ascii="Times New Roman" w:hAnsi="Times New Roman" w:cs="Times New Roman"/>
          <w:sz w:val="20"/>
          <w:szCs w:val="20"/>
        </w:rPr>
        <w:t>D) Düşünce ve inançlarından dolayı ayrıma uğramasına</w:t>
      </w:r>
      <w:r w:rsidRPr="00986A45">
        <w:rPr>
          <w:rFonts w:ascii="Times New Roman" w:hAnsi="Times New Roman" w:cs="Times New Roman"/>
          <w:sz w:val="20"/>
          <w:szCs w:val="20"/>
        </w:rPr>
        <w:br/>
      </w:r>
    </w:p>
    <w:p w:rsidR="005C688D" w:rsidRPr="00986A45" w:rsidRDefault="005C688D" w:rsidP="00986A45">
      <w:pPr>
        <w:pStyle w:val="NoSpacing"/>
        <w:rPr>
          <w:rFonts w:ascii="Times New Roman" w:hAnsi="Times New Roman" w:cs="Times New Roman"/>
          <w:sz w:val="20"/>
          <w:szCs w:val="20"/>
        </w:rPr>
      </w:pPr>
      <w:r w:rsidRPr="00986A45">
        <w:rPr>
          <w:rFonts w:ascii="Times New Roman" w:eastAsia="HelveticaTBold" w:hAnsi="Times New Roman" w:cs="Times New Roman"/>
          <w:b/>
          <w:bCs/>
          <w:sz w:val="20"/>
          <w:szCs w:val="20"/>
        </w:rPr>
        <w:t xml:space="preserve">16. </w:t>
      </w:r>
      <w:r w:rsidRPr="00986A45">
        <w:rPr>
          <w:rFonts w:ascii="Times New Roman" w:hAnsi="Times New Roman" w:cs="Times New Roman"/>
          <w:sz w:val="20"/>
          <w:szCs w:val="20"/>
        </w:rPr>
        <w:t>Demokrasi halkın egemenliğine dayanan bir yönetim biçimidir. Demokrasilerde egemenliğin asıl sahibi halktır.</w:t>
      </w:r>
    </w:p>
    <w:p w:rsidR="005C688D" w:rsidRPr="00986A45" w:rsidRDefault="005C688D" w:rsidP="00986A45">
      <w:pPr>
        <w:pStyle w:val="NoSpacing"/>
        <w:rPr>
          <w:rFonts w:ascii="Times New Roman" w:hAnsi="Times New Roman" w:cs="Times New Roman"/>
          <w:b/>
          <w:bCs/>
          <w:sz w:val="20"/>
          <w:szCs w:val="20"/>
        </w:rPr>
      </w:pPr>
      <w:r w:rsidRPr="00986A45">
        <w:rPr>
          <w:rFonts w:ascii="Times New Roman" w:hAnsi="Times New Roman" w:cs="Times New Roman"/>
          <w:b/>
          <w:bCs/>
          <w:sz w:val="20"/>
          <w:szCs w:val="20"/>
        </w:rPr>
        <w:t xml:space="preserve">Aşağıdakilerden hangisi, parçada dile getirilen görüşle </w:t>
      </w:r>
      <w:r w:rsidRPr="00986A45">
        <w:rPr>
          <w:rFonts w:ascii="Times New Roman" w:hAnsi="Times New Roman" w:cs="Times New Roman"/>
          <w:b/>
          <w:bCs/>
          <w:sz w:val="20"/>
          <w:szCs w:val="20"/>
          <w:u w:val="single"/>
        </w:rPr>
        <w:t>çelişmektedir?</w:t>
      </w:r>
    </w:p>
    <w:p w:rsidR="005C688D" w:rsidRPr="00986A45" w:rsidRDefault="005C688D" w:rsidP="00986A45">
      <w:pPr>
        <w:pStyle w:val="NoSpacing"/>
        <w:rPr>
          <w:rFonts w:ascii="Times New Roman" w:hAnsi="Times New Roman" w:cs="Times New Roman"/>
          <w:sz w:val="20"/>
          <w:szCs w:val="20"/>
        </w:rPr>
      </w:pPr>
      <w:r w:rsidRPr="00986A45">
        <w:rPr>
          <w:rFonts w:ascii="Times New Roman" w:hAnsi="Times New Roman" w:cs="Times New Roman"/>
          <w:sz w:val="20"/>
          <w:szCs w:val="20"/>
        </w:rPr>
        <w:t>A) Herkes seçme ve seçilme hakkını kullanabilmelidir.</w:t>
      </w:r>
    </w:p>
    <w:p w:rsidR="005C688D" w:rsidRPr="00986A45" w:rsidRDefault="005C688D" w:rsidP="00986A45">
      <w:pPr>
        <w:pStyle w:val="NoSpacing"/>
        <w:rPr>
          <w:rFonts w:ascii="Times New Roman" w:hAnsi="Times New Roman" w:cs="Times New Roman"/>
          <w:sz w:val="20"/>
          <w:szCs w:val="20"/>
        </w:rPr>
      </w:pPr>
      <w:r w:rsidRPr="00986A45">
        <w:rPr>
          <w:rFonts w:ascii="Times New Roman" w:hAnsi="Times New Roman" w:cs="Times New Roman"/>
          <w:sz w:val="20"/>
          <w:szCs w:val="20"/>
        </w:rPr>
        <w:t>B) Hak ve özgürlükler yasalarla güvence altına alınmış olmalıdır.</w:t>
      </w:r>
    </w:p>
    <w:p w:rsidR="005C688D" w:rsidRPr="00986A45" w:rsidRDefault="005C688D" w:rsidP="00986A45">
      <w:pPr>
        <w:pStyle w:val="NoSpacing"/>
        <w:rPr>
          <w:rFonts w:ascii="Times New Roman" w:hAnsi="Times New Roman" w:cs="Times New Roman"/>
          <w:sz w:val="20"/>
          <w:szCs w:val="20"/>
        </w:rPr>
      </w:pPr>
      <w:r w:rsidRPr="00986A45">
        <w:rPr>
          <w:rFonts w:ascii="Times New Roman" w:hAnsi="Times New Roman" w:cs="Times New Roman"/>
          <w:sz w:val="20"/>
          <w:szCs w:val="20"/>
        </w:rPr>
        <w:t>C) Yasalar belli bir kesimin isteklerine göre düzenlenmelidir.</w:t>
      </w:r>
    </w:p>
    <w:p w:rsidR="005C688D" w:rsidRPr="00986A45" w:rsidRDefault="005C688D" w:rsidP="00986A45">
      <w:pPr>
        <w:autoSpaceDE w:val="0"/>
        <w:autoSpaceDN w:val="0"/>
        <w:adjustRightInd w:val="0"/>
        <w:spacing w:after="0" w:line="240" w:lineRule="auto"/>
        <w:rPr>
          <w:rFonts w:ascii="Times New Roman" w:eastAsia="HelveticaT" w:hAnsi="Times New Roman"/>
          <w:sz w:val="20"/>
          <w:szCs w:val="20"/>
        </w:rPr>
      </w:pPr>
      <w:r w:rsidRPr="00986A45">
        <w:rPr>
          <w:rFonts w:ascii="Times New Roman" w:hAnsi="Times New Roman" w:cs="Times New Roman"/>
          <w:sz w:val="20"/>
          <w:szCs w:val="20"/>
        </w:rPr>
        <w:t>D) Yönetimde görev alacaklar, seçim sonuçlarına göre belirlenmelidir.</w:t>
      </w:r>
    </w:p>
    <w:p w:rsidR="005C688D" w:rsidRPr="00986A45" w:rsidRDefault="005C688D" w:rsidP="00AF58C2">
      <w:pPr>
        <w:autoSpaceDE w:val="0"/>
        <w:autoSpaceDN w:val="0"/>
        <w:adjustRightInd w:val="0"/>
        <w:spacing w:after="0" w:line="240" w:lineRule="auto"/>
        <w:rPr>
          <w:rFonts w:ascii="Times New Roman" w:eastAsia="HelveticaT" w:hAnsi="Times New Roman"/>
          <w:sz w:val="20"/>
          <w:szCs w:val="20"/>
        </w:rPr>
      </w:pPr>
    </w:p>
    <w:p w:rsidR="005C688D" w:rsidRPr="00986A45" w:rsidRDefault="005C688D" w:rsidP="00552FB7">
      <w:pPr>
        <w:autoSpaceDE w:val="0"/>
        <w:autoSpaceDN w:val="0"/>
        <w:adjustRightInd w:val="0"/>
        <w:spacing w:after="0" w:line="240" w:lineRule="auto"/>
        <w:rPr>
          <w:rFonts w:ascii="Times New Roman" w:eastAsia="HelveticaTBold" w:hAnsi="Times New Roman" w:cs="Times New Roman"/>
          <w:b/>
          <w:bCs/>
          <w:sz w:val="20"/>
          <w:szCs w:val="20"/>
        </w:rPr>
      </w:pPr>
      <w:r w:rsidRPr="00986A45">
        <w:rPr>
          <w:rFonts w:ascii="Times New Roman" w:eastAsia="HelveticaTBold" w:hAnsi="Times New Roman" w:cs="Times New Roman"/>
          <w:b/>
          <w:bCs/>
          <w:sz w:val="20"/>
          <w:szCs w:val="20"/>
        </w:rPr>
        <w:t xml:space="preserve">17. </w:t>
      </w:r>
      <w:r w:rsidRPr="00986A45">
        <w:rPr>
          <w:rFonts w:ascii="Times New Roman" w:eastAsia="HelveticaT" w:hAnsi="Times New Roman" w:cs="Times New Roman"/>
          <w:sz w:val="20"/>
          <w:szCs w:val="20"/>
        </w:rPr>
        <w:t xml:space="preserve">“Tatlı dil yılanı deliğinden çıkarır.”, “İnsanlar konuşa konuşa anlaşır.” </w:t>
      </w:r>
      <w:r w:rsidRPr="00986A45">
        <w:rPr>
          <w:rFonts w:ascii="Times New Roman" w:eastAsia="HelveticaTBold" w:hAnsi="Times New Roman" w:cs="Times New Roman"/>
          <w:b/>
          <w:bCs/>
          <w:sz w:val="20"/>
          <w:szCs w:val="20"/>
        </w:rPr>
        <w:t>gibi atasözleri aşağıdakilerden hangisinin önemini vurgulamaktadır?</w:t>
      </w:r>
    </w:p>
    <w:p w:rsidR="005C688D" w:rsidRPr="00986A45" w:rsidRDefault="005C688D" w:rsidP="00552FB7">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A) Düşünce özgürlüğünün                   B) İş bölümünün</w:t>
      </w:r>
    </w:p>
    <w:p w:rsidR="005C688D" w:rsidRPr="00986A45" w:rsidRDefault="005C688D" w:rsidP="00443CEB">
      <w:pPr>
        <w:rPr>
          <w:rFonts w:ascii="Times New Roman" w:eastAsia="HelveticaT" w:hAnsi="Times New Roman" w:cs="Times New Roman"/>
          <w:sz w:val="20"/>
          <w:szCs w:val="20"/>
        </w:rPr>
      </w:pPr>
      <w:r w:rsidRPr="00986A45">
        <w:rPr>
          <w:rFonts w:ascii="Times New Roman" w:eastAsia="HelveticaT" w:hAnsi="Times New Roman" w:cs="Times New Roman"/>
          <w:sz w:val="20"/>
          <w:szCs w:val="20"/>
        </w:rPr>
        <w:t>C) Etkili iletişimin                                D) Toplumsal kuralların</w:t>
      </w:r>
    </w:p>
    <w:p w:rsidR="005C688D" w:rsidRPr="00986A45" w:rsidRDefault="005C688D" w:rsidP="00D50865">
      <w:pPr>
        <w:autoSpaceDE w:val="0"/>
        <w:autoSpaceDN w:val="0"/>
        <w:adjustRightInd w:val="0"/>
        <w:spacing w:after="0" w:line="240" w:lineRule="auto"/>
        <w:rPr>
          <w:rFonts w:ascii="Times New Roman" w:eastAsia="HelveticaTBold" w:hAnsi="Times New Roman" w:cs="Times New Roman"/>
          <w:b/>
          <w:bCs/>
          <w:sz w:val="20"/>
          <w:szCs w:val="20"/>
        </w:rPr>
      </w:pPr>
      <w:r w:rsidRPr="00986A45">
        <w:rPr>
          <w:rFonts w:ascii="Times New Roman" w:eastAsia="HelveticaTBold" w:hAnsi="Times New Roman" w:cs="Times New Roman"/>
          <w:b/>
          <w:bCs/>
          <w:sz w:val="20"/>
          <w:szCs w:val="20"/>
        </w:rPr>
        <w:t>18. Aşağıdakilerden hangisi, hak ettiğinden fazla ücret alan bir televizyon tamircisi karşısında tüketicinin sorumlulukları arasında sayılamaz?</w:t>
      </w:r>
    </w:p>
    <w:p w:rsidR="005C688D" w:rsidRPr="00986A45" w:rsidRDefault="005C688D" w:rsidP="00D50865">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A) Ses çıkarmadan istenilen ücreti ödeme</w:t>
      </w:r>
    </w:p>
    <w:p w:rsidR="005C688D" w:rsidRPr="00986A45" w:rsidRDefault="005C688D" w:rsidP="00D50865">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B) Televizyon tamircisini uyarma ve hatalı davrandığını söyleme</w:t>
      </w:r>
    </w:p>
    <w:p w:rsidR="005C688D" w:rsidRPr="00986A45" w:rsidRDefault="005C688D" w:rsidP="00D50865">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C) İlgili kuruluşlara dilekçeyle durumu anlatma</w:t>
      </w:r>
    </w:p>
    <w:p w:rsidR="005C688D" w:rsidRPr="00986A45" w:rsidRDefault="005C688D" w:rsidP="00D50865">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D) Yaptığı başvurunun sonucunu takip etme</w:t>
      </w:r>
    </w:p>
    <w:p w:rsidR="005C688D" w:rsidRPr="00986A45" w:rsidRDefault="005C688D" w:rsidP="00D50865">
      <w:pPr>
        <w:autoSpaceDE w:val="0"/>
        <w:autoSpaceDN w:val="0"/>
        <w:adjustRightInd w:val="0"/>
        <w:spacing w:after="0" w:line="240" w:lineRule="auto"/>
        <w:rPr>
          <w:rFonts w:ascii="Times New Roman" w:eastAsia="HelveticaT" w:hAnsi="Times New Roman" w:cs="Times New Roman"/>
          <w:sz w:val="20"/>
          <w:szCs w:val="20"/>
        </w:rPr>
      </w:pPr>
    </w:p>
    <w:p w:rsidR="005C688D" w:rsidRPr="00986A45" w:rsidRDefault="005C688D" w:rsidP="00D50865">
      <w:pPr>
        <w:autoSpaceDE w:val="0"/>
        <w:autoSpaceDN w:val="0"/>
        <w:adjustRightInd w:val="0"/>
        <w:spacing w:after="0" w:line="240" w:lineRule="auto"/>
        <w:rPr>
          <w:rFonts w:ascii="Times New Roman" w:eastAsia="HelveticaTBold" w:hAnsi="Times New Roman" w:cs="Times New Roman"/>
          <w:b/>
          <w:bCs/>
          <w:sz w:val="20"/>
          <w:szCs w:val="20"/>
        </w:rPr>
      </w:pPr>
      <w:r w:rsidRPr="00986A45">
        <w:rPr>
          <w:rFonts w:ascii="Times New Roman" w:eastAsia="HelveticaTBold" w:hAnsi="Times New Roman" w:cs="Times New Roman"/>
          <w:b/>
          <w:bCs/>
          <w:sz w:val="20"/>
          <w:szCs w:val="20"/>
        </w:rPr>
        <w:t xml:space="preserve">19. </w:t>
      </w:r>
      <w:r w:rsidRPr="00986A45">
        <w:rPr>
          <w:rFonts w:ascii="Times New Roman" w:eastAsia="HelveticaT" w:hAnsi="Times New Roman" w:cs="Times New Roman"/>
          <w:sz w:val="20"/>
          <w:szCs w:val="20"/>
        </w:rPr>
        <w:t xml:space="preserve">“İnsan hakları, kimsenin elinizden alamayacağı bir şeydir.” </w:t>
      </w:r>
      <w:r w:rsidRPr="00986A45">
        <w:rPr>
          <w:rFonts w:ascii="Times New Roman" w:eastAsia="HelveticaTBold" w:hAnsi="Times New Roman" w:cs="Times New Roman"/>
          <w:b/>
          <w:bCs/>
          <w:sz w:val="20"/>
          <w:szCs w:val="20"/>
        </w:rPr>
        <w:t>sözü ile insan haklarının aşağıdaki özelliklerinden hangisi vurgulanmak istenmiştir?</w:t>
      </w:r>
    </w:p>
    <w:p w:rsidR="005C688D" w:rsidRPr="00986A45" w:rsidRDefault="005C688D" w:rsidP="00D50865">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 xml:space="preserve">A) Evrensel olma                                           </w:t>
      </w:r>
    </w:p>
    <w:p w:rsidR="005C688D" w:rsidRPr="00986A45" w:rsidRDefault="005C688D" w:rsidP="00D50865">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B) Bölünemez olma</w:t>
      </w:r>
    </w:p>
    <w:p w:rsidR="005C688D" w:rsidRPr="00986A45" w:rsidRDefault="005C688D" w:rsidP="00D50865">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 xml:space="preserve">C) Birbiriyle bağlantılı olma                       </w:t>
      </w:r>
    </w:p>
    <w:p w:rsidR="005C688D" w:rsidRPr="00986A45" w:rsidRDefault="005C688D" w:rsidP="00D50865">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D) Vazgeçilemez ve devredilemez olma</w:t>
      </w:r>
    </w:p>
    <w:p w:rsidR="005C688D" w:rsidRPr="00986A45" w:rsidRDefault="005C688D" w:rsidP="00D50865">
      <w:pPr>
        <w:autoSpaceDE w:val="0"/>
        <w:autoSpaceDN w:val="0"/>
        <w:adjustRightInd w:val="0"/>
        <w:spacing w:after="0" w:line="240" w:lineRule="auto"/>
        <w:rPr>
          <w:rFonts w:ascii="Times New Roman" w:eastAsia="HelveticaT" w:hAnsi="Times New Roman" w:cs="Times New Roman"/>
          <w:sz w:val="20"/>
          <w:szCs w:val="20"/>
        </w:rPr>
      </w:pPr>
    </w:p>
    <w:p w:rsidR="005C688D" w:rsidRPr="00986A45" w:rsidRDefault="005C688D" w:rsidP="00D50865">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Bold" w:hAnsi="Times New Roman" w:cs="Times New Roman"/>
          <w:b/>
          <w:bCs/>
          <w:sz w:val="20"/>
          <w:szCs w:val="20"/>
        </w:rPr>
        <w:t xml:space="preserve">20. </w:t>
      </w:r>
      <w:r w:rsidRPr="00986A45">
        <w:rPr>
          <w:rFonts w:ascii="Times New Roman" w:eastAsia="HelveticaT" w:hAnsi="Times New Roman" w:cs="Times New Roman"/>
          <w:sz w:val="20"/>
          <w:szCs w:val="20"/>
        </w:rPr>
        <w:t>Demokrasi, halkın kendini yönetecek kişileri kendi iradesiyle seçtiği yönetim bicimidir.</w:t>
      </w:r>
    </w:p>
    <w:p w:rsidR="005C688D" w:rsidRPr="00986A45" w:rsidRDefault="005C688D" w:rsidP="00D50865">
      <w:pPr>
        <w:autoSpaceDE w:val="0"/>
        <w:autoSpaceDN w:val="0"/>
        <w:adjustRightInd w:val="0"/>
        <w:spacing w:after="0" w:line="240" w:lineRule="auto"/>
        <w:rPr>
          <w:rFonts w:ascii="Times New Roman" w:eastAsia="HelveticaTBold" w:hAnsi="Times New Roman" w:cs="Times New Roman"/>
          <w:b/>
          <w:bCs/>
          <w:sz w:val="20"/>
          <w:szCs w:val="20"/>
        </w:rPr>
      </w:pPr>
      <w:r w:rsidRPr="00986A45">
        <w:rPr>
          <w:rFonts w:ascii="Times New Roman" w:eastAsia="HelveticaTBold" w:hAnsi="Times New Roman" w:cs="Times New Roman"/>
          <w:b/>
          <w:bCs/>
          <w:sz w:val="20"/>
          <w:szCs w:val="20"/>
        </w:rPr>
        <w:t>Buna göre demokratik bir yönetimde aşağıdaki özelliklerden hangisi söz konusudur?</w:t>
      </w:r>
    </w:p>
    <w:p w:rsidR="005C688D" w:rsidRPr="00986A45" w:rsidRDefault="005C688D" w:rsidP="00D50865">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A) Bazı insanların haklarını yasalarla güvence altına alma</w:t>
      </w:r>
    </w:p>
    <w:p w:rsidR="005C688D" w:rsidRPr="00986A45" w:rsidRDefault="005C688D" w:rsidP="00D50865">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B) İnsanların düşünce, istek ve davranışlarıyla ilgilenmeme</w:t>
      </w:r>
    </w:p>
    <w:p w:rsidR="005C688D" w:rsidRPr="00986A45" w:rsidRDefault="005C688D" w:rsidP="00D50865">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C) Yönetimde görev alan kişilere ayrıcalıklar tanıma</w:t>
      </w:r>
    </w:p>
    <w:p w:rsidR="005C688D" w:rsidRPr="00986A45" w:rsidRDefault="005C688D" w:rsidP="00D50865">
      <w:pPr>
        <w:autoSpaceDE w:val="0"/>
        <w:autoSpaceDN w:val="0"/>
        <w:adjustRightInd w:val="0"/>
        <w:spacing w:after="0" w:line="240" w:lineRule="auto"/>
        <w:rPr>
          <w:rFonts w:ascii="Times New Roman" w:eastAsia="HelveticaT" w:hAnsi="Times New Roman" w:cs="Times New Roman"/>
          <w:sz w:val="20"/>
          <w:szCs w:val="20"/>
        </w:rPr>
      </w:pPr>
      <w:r w:rsidRPr="00986A45">
        <w:rPr>
          <w:rFonts w:ascii="Times New Roman" w:eastAsia="HelveticaT" w:hAnsi="Times New Roman" w:cs="Times New Roman"/>
          <w:sz w:val="20"/>
          <w:szCs w:val="20"/>
        </w:rPr>
        <w:t>D) İnsan haklarının gerçekleşeceği bir ortam sağlama</w:t>
      </w:r>
    </w:p>
    <w:p w:rsidR="005C688D" w:rsidRPr="00986A45" w:rsidRDefault="005C688D" w:rsidP="00D50865">
      <w:pPr>
        <w:autoSpaceDE w:val="0"/>
        <w:autoSpaceDN w:val="0"/>
        <w:adjustRightInd w:val="0"/>
        <w:spacing w:after="0" w:line="240" w:lineRule="auto"/>
        <w:rPr>
          <w:rFonts w:ascii="Times New Roman" w:eastAsia="HelveticaT" w:hAnsi="Times New Roman" w:cs="Times New Roman"/>
          <w:sz w:val="20"/>
          <w:szCs w:val="20"/>
        </w:rPr>
      </w:pPr>
    </w:p>
    <w:p w:rsidR="005C688D" w:rsidRPr="00986A45" w:rsidRDefault="005C688D" w:rsidP="008A6FA9">
      <w:pPr>
        <w:rPr>
          <w:rFonts w:ascii="Times New Roman" w:hAnsi="Times New Roman" w:cs="Times New Roman"/>
          <w:sz w:val="20"/>
          <w:szCs w:val="20"/>
        </w:rPr>
      </w:pPr>
      <w:hyperlink r:id="rId5" w:history="1">
        <w:r>
          <w:rPr>
            <w:rStyle w:val="Hyperlink"/>
          </w:rPr>
          <w:t>www.sorubak.com</w:t>
        </w:r>
      </w:hyperlink>
    </w:p>
    <w:sectPr w:rsidR="005C688D" w:rsidRPr="00986A45" w:rsidSect="00831003">
      <w:pgSz w:w="11906" w:h="16838"/>
      <w:pgMar w:top="709" w:right="707" w:bottom="1135" w:left="567" w:header="708" w:footer="708" w:gutter="0"/>
      <w:cols w:num="2" w:space="14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HelveticaTBold">
    <w:altName w:val="MS Mincho"/>
    <w:panose1 w:val="00000000000000000000"/>
    <w:charset w:val="80"/>
    <w:family w:val="auto"/>
    <w:notTrueType/>
    <w:pitch w:val="default"/>
    <w:sig w:usb0="00000001" w:usb1="08070000" w:usb2="00000010" w:usb3="00000000" w:csb0="00020000" w:csb1="00000000"/>
  </w:font>
  <w:font w:name="Helvetica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9E2507"/>
    <w:multiLevelType w:val="hybridMultilevel"/>
    <w:tmpl w:val="11B00322"/>
    <w:lvl w:ilvl="0" w:tplc="F54C1E1A">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477E"/>
    <w:rsid w:val="00010198"/>
    <w:rsid w:val="00262581"/>
    <w:rsid w:val="0042168A"/>
    <w:rsid w:val="00443CEB"/>
    <w:rsid w:val="00552FB7"/>
    <w:rsid w:val="005C688D"/>
    <w:rsid w:val="006B0679"/>
    <w:rsid w:val="00702B79"/>
    <w:rsid w:val="00786F55"/>
    <w:rsid w:val="007A223A"/>
    <w:rsid w:val="00831003"/>
    <w:rsid w:val="008A6FA9"/>
    <w:rsid w:val="008B5987"/>
    <w:rsid w:val="008D57A0"/>
    <w:rsid w:val="00937AFC"/>
    <w:rsid w:val="00986A45"/>
    <w:rsid w:val="009A2DD9"/>
    <w:rsid w:val="00A2582E"/>
    <w:rsid w:val="00AD198D"/>
    <w:rsid w:val="00AF58C2"/>
    <w:rsid w:val="00B01B5A"/>
    <w:rsid w:val="00B2477E"/>
    <w:rsid w:val="00B96AAB"/>
    <w:rsid w:val="00BA284F"/>
    <w:rsid w:val="00C65D86"/>
    <w:rsid w:val="00D50865"/>
    <w:rsid w:val="00D57482"/>
    <w:rsid w:val="00D8385E"/>
    <w:rsid w:val="00E33F0E"/>
    <w:rsid w:val="00E75125"/>
    <w:rsid w:val="00F25E7A"/>
    <w:rsid w:val="00FB72B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7A0"/>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57482"/>
    <w:pPr>
      <w:ind w:left="720"/>
    </w:pPr>
  </w:style>
  <w:style w:type="paragraph" w:styleId="NoSpacing">
    <w:name w:val="No Spacing"/>
    <w:uiPriority w:val="99"/>
    <w:qFormat/>
    <w:rsid w:val="00443CEB"/>
    <w:rPr>
      <w:rFonts w:cs="Calibri"/>
      <w:lang w:eastAsia="en-US"/>
    </w:rPr>
  </w:style>
  <w:style w:type="paragraph" w:styleId="BalloonText">
    <w:name w:val="Balloon Text"/>
    <w:basedOn w:val="Normal"/>
    <w:link w:val="BalloonTextChar"/>
    <w:uiPriority w:val="99"/>
    <w:semiHidden/>
    <w:rsid w:val="00937A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37AFC"/>
    <w:rPr>
      <w:rFonts w:ascii="Tahoma" w:hAnsi="Tahoma" w:cs="Tahoma"/>
      <w:sz w:val="16"/>
      <w:szCs w:val="16"/>
    </w:rPr>
  </w:style>
  <w:style w:type="character" w:styleId="Hyperlink">
    <w:name w:val="Hyperlink"/>
    <w:basedOn w:val="DefaultParagraphFont"/>
    <w:uiPriority w:val="99"/>
    <w:rsid w:val="00B96AA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134</TotalTime>
  <Pages>2</Pages>
  <Words>1174</Words>
  <Characters>6696</Characters>
  <Application>Microsoft Office Outlook</Application>
  <DocSecurity>0</DocSecurity>
  <Lines>0</Lines>
  <Paragraphs>0</Paragraphs>
  <ScaleCrop>false</ScaleCrop>
  <Company>by olmez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user</dc:creator>
  <cp:keywords>www.sorubak.com</cp:keywords>
  <dc:description/>
  <cp:lastModifiedBy>edanur</cp:lastModifiedBy>
  <cp:revision>14</cp:revision>
  <cp:lastPrinted>2015-05-12T14:09:00Z</cp:lastPrinted>
  <dcterms:created xsi:type="dcterms:W3CDTF">2015-05-07T18:40:00Z</dcterms:created>
  <dcterms:modified xsi:type="dcterms:W3CDTF">2015-05-26T09:45:00Z</dcterms:modified>
  <cp:category>www.sorubak.com</cp:category>
  <cp:contentStatus>www.sorubak.com</cp:contentStatus>
</cp:coreProperties>
</file>