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75C" w:rsidRDefault="0021575C" w:rsidP="003B4859">
      <w:pPr>
        <w:spacing w:after="0"/>
        <w:rPr>
          <w:rFonts w:ascii="Comic Sans MS" w:hAnsi="Comic Sans MS" w:cs="Comic Sans MS"/>
          <w:sz w:val="24"/>
          <w:szCs w:val="24"/>
        </w:rPr>
      </w:pPr>
      <w:r w:rsidRPr="003B4859">
        <w:rPr>
          <w:rFonts w:ascii="Comic Sans MS" w:hAnsi="Comic Sans MS" w:cs="Comic Sans MS"/>
          <w:sz w:val="24"/>
          <w:szCs w:val="24"/>
        </w:rPr>
        <w:t xml:space="preserve">1- </w:t>
      </w:r>
      <w:r>
        <w:rPr>
          <w:rFonts w:ascii="Comic Sans MS" w:hAnsi="Comic Sans MS" w:cs="Comic Sans MS"/>
          <w:sz w:val="24"/>
          <w:szCs w:val="24"/>
        </w:rPr>
        <w:t xml:space="preserve">    9 m – 650 cm = ?  </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işleminde ? işareti yerine hangisi yazılmalıdır?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A-500 cm                             B-4 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C-250 cm                             D-2 m 60 cm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2-Özlem Nine evinden 2 km uzaklıktaki bahçesine her gün gidip gelmektedir? Buna göre Özlem Nine bir hafta boyunca kaç km yol yürür?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A-7              B-14              C-28            D-58 km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3-Aşağıdaki uzunluklardan en kısa olanı hangisidir?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A-700 cm                         B- 7 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C- 7 km                             D-700 mm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4-İki adımı bir metre olan Reyyan evden okula giderken 150 adım atmaktadır. Buna göre evi ile okulu arası kaç metredir?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A-75 m        B-150 m         C-180 m       D-240 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5-Aşağıdaki uzunluk eşleştirmelerinden hangisi yanlıştır?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A-505 cm = 5 m 5 cm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B-62000 m = 6200 km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C-80 cm = 800 mm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D-3000 m = 3 km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6-Faruk odasındaki dolabın yerden yüksekliğini  ölçerken 60 cm’ lik cetvelini 4 defa kullanmıştır. Buna göre dolabın yüksekliği ne kadardır?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A- 60 m 4 cm </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B- 2 metre 20 santimetre</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C- 23 santimetre 10 milimetre</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D- 23 m 10 cm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7- 20 cm ‘si 2 TL olan kumaşın 3 metresi kaç TL eder?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A-10 TL        B-15 TL         C-20 TL       D-30 TL</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36"/>
      </w:tblGrid>
      <w:tr w:rsidR="0021575C" w:rsidRPr="00024DC5">
        <w:tc>
          <w:tcPr>
            <w:tcW w:w="3936" w:type="dxa"/>
            <w:shd w:val="clear" w:color="auto" w:fill="EAF1DD"/>
          </w:tcPr>
          <w:p w:rsidR="0021575C" w:rsidRPr="00024DC5" w:rsidRDefault="0021575C" w:rsidP="00024DC5">
            <w:pPr>
              <w:spacing w:after="0" w:line="240" w:lineRule="auto"/>
              <w:rPr>
                <w:rFonts w:ascii="Comic Sans MS" w:hAnsi="Comic Sans MS" w:cs="Comic Sans MS"/>
                <w:sz w:val="24"/>
                <w:szCs w:val="24"/>
              </w:rPr>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110pt;margin-top:1.4pt;width:13.5pt;height:12.75pt;z-index:251655168" fillcolor="#0070c0"/>
              </w:pict>
            </w: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7" type="#_x0000_t12" style="position:absolute;margin-left:57.5pt;margin-top:1.4pt;width:16.5pt;height:12.75pt;z-index:251654144" fillcolor="#e5b8b7"/>
              </w:pict>
            </w:r>
            <w:r w:rsidRPr="00024DC5">
              <w:rPr>
                <w:rFonts w:ascii="Comic Sans MS" w:hAnsi="Comic Sans MS" w:cs="Comic Sans MS"/>
                <w:sz w:val="24"/>
                <w:szCs w:val="24"/>
              </w:rPr>
              <w:t>465 cm  =        cm           mm</w:t>
            </w:r>
          </w:p>
        </w:tc>
      </w:tr>
    </w:tbl>
    <w:p w:rsidR="0021575C" w:rsidRPr="00A45B4B" w:rsidRDefault="0021575C" w:rsidP="003B4859">
      <w:pPr>
        <w:spacing w:after="0"/>
        <w:rPr>
          <w:rFonts w:ascii="Comic Sans MS" w:hAnsi="Comic Sans MS" w:cs="Comic Sans MS"/>
          <w:sz w:val="10"/>
          <w:szCs w:val="10"/>
        </w:rPr>
      </w:pPr>
    </w:p>
    <w:p w:rsidR="0021575C" w:rsidRDefault="0021575C" w:rsidP="003B4859">
      <w:pPr>
        <w:spacing w:after="0"/>
        <w:rPr>
          <w:rFonts w:ascii="Comic Sans MS" w:hAnsi="Comic Sans MS" w:cs="Comic Sans MS"/>
          <w:sz w:val="24"/>
          <w:szCs w:val="24"/>
        </w:rPr>
      </w:pPr>
      <w:r>
        <w:rPr>
          <w:noProof/>
        </w:rPr>
        <w:pict>
          <v:shape id="_x0000_s1028" type="#_x0000_t5" style="position:absolute;margin-left:233pt;margin-top:.9pt;width:13.5pt;height:12.75pt;z-index:251657216" fillcolor="#0070c0"/>
        </w:pict>
      </w:r>
      <w:r>
        <w:rPr>
          <w:noProof/>
        </w:rPr>
        <w:pict>
          <v:shape id="_x0000_s1029" type="#_x0000_t12" style="position:absolute;margin-left:191.75pt;margin-top:.9pt;width:16.5pt;height:12.75pt;z-index:251656192" fillcolor="#e5b8b7"/>
        </w:pict>
      </w:r>
      <w:r>
        <w:rPr>
          <w:rFonts w:ascii="Comic Sans MS" w:hAnsi="Comic Sans MS" w:cs="Comic Sans MS"/>
          <w:sz w:val="24"/>
          <w:szCs w:val="24"/>
        </w:rPr>
        <w:t>8-Yukarıda verilen eşitliğe göre            +           işleminin sonucu nedir?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A-46             B-51             C-69             D-112</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9-Terzi Ahmet Bey 30 metrelik kumaşın önce dörtte ikisini, ardından kalan kumaşın beşte birini kullanmıştır. Buna göre geriye kalan kumaşın uzunluğu ne kadardır?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A-15 m                                   B- 9 m             </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C-12000 mm                           D-120 cm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10-103 cm’ lik bir lastiği iki ucundan çekerek 55 cm daha uzattığımızda bu lastiğin uzunluğu ne kadar olur?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A-158 cm                              B-197 cm </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C-206 cm                              D-213 cm </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11-Aşağıdaki hayvanlardan hangisinin boyu daha kısadır?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A-Zürafa                          B-Fil</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C-Tavuk                            D-At</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12-Saatte 15 km yol yürüyebilen bir insan bir gün boyunca kaç km yol yürür?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A-150 km                             B-300 km </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C-360 km                             D-450 km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13-Aşağıdakilerden hangisi 5 km daha yakındır?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A-4 km                             B- 2200m + 2500 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C-3 km + 1800 m              D-4900 cm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14-Aşağıdaki işlemlerden hangisi doğrudur?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  7 km – 3000 m = 4000 mm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B-500 cm + 3000 mm = 8 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C-3 m x 10 = 300 cm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D-80 mm + 4 cm = 840 mm </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15-Muhammed’in boyu babasının boyundan 25 cm daha kısa ve kardeşi Faruk’tan 38 cm daha uzundur. Faruk 129 cm olduğuna göre babalarının boyu kaç cm’ dir?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A-159 cm                              B-167 cm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C-176 cm                              D-192 cm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16-Aşağıdakilerden hangisi kesinlikle mm ile ölçülür?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A-İki şehir arasındaki mesafe</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B-Sınıf tahtasının uzunluğu</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C-Bir karıncanın uzunluğu</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D- Bir ağacın yüksekliği</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17-Uzunlukları 19 m 65 cm ve 24 m 97 cm olan iki ip birleştirilirse ortaya çıkan yeni ipin uzunluğu ne kadar olur?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A-42 m 85 cm                    B-44 m 62 cm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C-46 m 44 cm                    D-50 m 67 cm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18-Bir bahçenin 10 m uzunluğundaki kenarına 25 cm aralıklarla çiçek dikilmiştir.Buna göre kaç çiçek dikilmiştir?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A-24               B-30             C-40             D-54 </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19-Uzunluğu bir metrenin beşte üçü kadar olan kutulardan 6 tanesi üst üste konulduğunda kaç cm’ lik yükseklik oluşur?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A- 300 cm                            B-360 cm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D-480 cm                            D-520 cm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20-Bir terzide 2 metre 50 cm lik kumaşlarla bir elbise dikilmektedir. Bu terzide bir günde 15 elbise dikildiğine göre bu elbiseler için toplam kaç cm’lik kumaş kullanılmıştır? </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A-14 m                              B-25 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D-37 m 50 cm                   D-42 m 50 cm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21-Bir okulun birinci katı ile ikinci katı arasında 36 tane merdiven basamağı vardır. Bir basamağın uzunluğu 20 cm olduğuna göre bu merdivenin yüksekliği ne kadardır?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A-  6 m                             B-720 cm         </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C- 10 m                             D-1200cm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22-Bir otomobil çıktığı yolculuk sırasında birinci gün 248 km, ikinci günde 294 km ve üçüncü günde 300 km yol gitmiştir. Buna göre bu otomobil üç gün boyunca toplam kaç km yol gitmiştir?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 xml:space="preserve">A-645          B-842          C-848           D-896 </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23-40 cm yüksekliğindeki bir mum her 20 dakikada 15 mm erimektedir. Buna göre iki saat sonunda mumun yüksekliği ne kadar kalır?</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A-150 mm                                B-250 mm</w:t>
      </w:r>
    </w:p>
    <w:p w:rsidR="0021575C" w:rsidRDefault="0021575C" w:rsidP="003B4859">
      <w:pPr>
        <w:spacing w:after="0"/>
        <w:rPr>
          <w:rFonts w:ascii="Comic Sans MS" w:hAnsi="Comic Sans MS" w:cs="Comic Sans MS"/>
          <w:sz w:val="24"/>
          <w:szCs w:val="24"/>
        </w:rPr>
      </w:pPr>
      <w:r>
        <w:rPr>
          <w:rFonts w:ascii="Comic Sans MS" w:hAnsi="Comic Sans MS" w:cs="Comic Sans MS"/>
          <w:sz w:val="24"/>
          <w:szCs w:val="24"/>
        </w:rPr>
        <w:t>C-310 mm                                D-380 mm</w:t>
      </w: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3B4859">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sidRPr="003B4859">
        <w:rPr>
          <w:rFonts w:ascii="Comic Sans MS" w:hAnsi="Comic Sans MS" w:cs="Comic Sans MS"/>
          <w:sz w:val="24"/>
          <w:szCs w:val="24"/>
        </w:rPr>
        <w:t xml:space="preserve">1- </w:t>
      </w:r>
      <w:r>
        <w:rPr>
          <w:rFonts w:ascii="Comic Sans MS" w:hAnsi="Comic Sans MS" w:cs="Comic Sans MS"/>
          <w:sz w:val="24"/>
          <w:szCs w:val="24"/>
        </w:rPr>
        <w:t xml:space="preserve">    9 m – 650 cm = ?  </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işleminde ? işareti yerine hangisi yazılmalıdır?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A-500 cm                             B-4 m</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C-250 cm</w:t>
      </w:r>
      <w:r>
        <w:rPr>
          <w:rFonts w:ascii="Comic Sans MS" w:hAnsi="Comic Sans MS" w:cs="Comic Sans MS"/>
          <w:sz w:val="24"/>
          <w:szCs w:val="24"/>
        </w:rPr>
        <w:t xml:space="preserve">                             D-2 m 60 cm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2-Özlem Nine evinden 2 km uzaklıktaki bahçesine her gün gidip gelmektedir? Buna göre Özlem Nine bir hafta boyunca kaç km yol yürür?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A-7              B-14              </w:t>
      </w:r>
      <w:r w:rsidRPr="002E56EE">
        <w:rPr>
          <w:rFonts w:ascii="Comic Sans MS" w:hAnsi="Comic Sans MS" w:cs="Comic Sans MS"/>
          <w:sz w:val="24"/>
          <w:szCs w:val="24"/>
          <w:highlight w:val="cyan"/>
        </w:rPr>
        <w:t>C-28</w:t>
      </w:r>
      <w:r>
        <w:rPr>
          <w:rFonts w:ascii="Comic Sans MS" w:hAnsi="Comic Sans MS" w:cs="Comic Sans MS"/>
          <w:sz w:val="24"/>
          <w:szCs w:val="24"/>
        </w:rPr>
        <w:t xml:space="preserve">            D-58 km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3-Aşağıdaki uzunluklardan en kısa olanı hangisidir?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A-700 cm                         B- 7 m</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C- 7 km                             </w:t>
      </w:r>
      <w:r w:rsidRPr="002E56EE">
        <w:rPr>
          <w:rFonts w:ascii="Comic Sans MS" w:hAnsi="Comic Sans MS" w:cs="Comic Sans MS"/>
          <w:sz w:val="24"/>
          <w:szCs w:val="24"/>
          <w:highlight w:val="cyan"/>
        </w:rPr>
        <w:t>D-700 mm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4-İki adımı bir metre olan Reyyan evden okula giderken 150 adım atmaktadır. Buna göre evi ile okulu arası kaç metredir?</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A-75 m</w:t>
      </w:r>
      <w:r>
        <w:rPr>
          <w:rFonts w:ascii="Comic Sans MS" w:hAnsi="Comic Sans MS" w:cs="Comic Sans MS"/>
          <w:sz w:val="24"/>
          <w:szCs w:val="24"/>
        </w:rPr>
        <w:t xml:space="preserve">        B-150 m         C-180 m       D-240 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5-Aşağıdaki uzunluk eşleştirmelerinden hangisi yanlıştır?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A-505 cm = 5 m 5 cm</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B-62000 m = 6200 km</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C-80 cm = 800 mm</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D-3000 m = 3 km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6-Faruk odasındaki dolabın yerden yüksekliğini  ölçerken 60 cm’ lik cetvelini 4 defa kullanmıştır. Buna göre dolabın yüksekliği ne kadardır?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A- 60 m 4 cm </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B- 2 metre 20 santimetre</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C- 23 santimetre 10 milimetre</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D- 23 m 10 cm</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7- 20 cm ‘si 2 TL olan kumaşın 3 metresi kaç TL eder?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A-10 TL        B-15 TL         C-20 TL       </w:t>
      </w:r>
      <w:r w:rsidRPr="002E56EE">
        <w:rPr>
          <w:rFonts w:ascii="Comic Sans MS" w:hAnsi="Comic Sans MS" w:cs="Comic Sans MS"/>
          <w:sz w:val="24"/>
          <w:szCs w:val="24"/>
          <w:highlight w:val="cyan"/>
        </w:rPr>
        <w:t>D-30 TL</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36"/>
      </w:tblGrid>
      <w:tr w:rsidR="0021575C" w:rsidRPr="00024DC5">
        <w:tc>
          <w:tcPr>
            <w:tcW w:w="3936" w:type="dxa"/>
            <w:shd w:val="clear" w:color="auto" w:fill="EAF1DD"/>
          </w:tcPr>
          <w:p w:rsidR="0021575C" w:rsidRPr="00024DC5" w:rsidRDefault="0021575C" w:rsidP="00024DC5">
            <w:pPr>
              <w:spacing w:after="0" w:line="240" w:lineRule="auto"/>
              <w:rPr>
                <w:rFonts w:ascii="Comic Sans MS" w:hAnsi="Comic Sans MS" w:cs="Comic Sans MS"/>
                <w:sz w:val="24"/>
                <w:szCs w:val="24"/>
              </w:rPr>
            </w:pPr>
            <w:r>
              <w:rPr>
                <w:noProof/>
              </w:rPr>
              <w:pict>
                <v:shape id="_x0000_s1030" type="#_x0000_t5" style="position:absolute;margin-left:110pt;margin-top:1.4pt;width:13.5pt;height:12.75pt;z-index:251659264" fillcolor="#0070c0"/>
              </w:pict>
            </w:r>
            <w:r>
              <w:rPr>
                <w:noProof/>
              </w:rPr>
              <w:pict>
                <v:shape id="_x0000_s1031" type="#_x0000_t12" style="position:absolute;margin-left:57.5pt;margin-top:1.4pt;width:16.5pt;height:12.75pt;z-index:251658240" fillcolor="#e5b8b7"/>
              </w:pict>
            </w:r>
            <w:r w:rsidRPr="00024DC5">
              <w:rPr>
                <w:rFonts w:ascii="Comic Sans MS" w:hAnsi="Comic Sans MS" w:cs="Comic Sans MS"/>
                <w:sz w:val="24"/>
                <w:szCs w:val="24"/>
              </w:rPr>
              <w:t>465 cm  =        cm           mm</w:t>
            </w:r>
          </w:p>
        </w:tc>
      </w:tr>
    </w:tbl>
    <w:p w:rsidR="0021575C" w:rsidRPr="00A45B4B" w:rsidRDefault="0021575C" w:rsidP="002E56EE">
      <w:pPr>
        <w:spacing w:after="0"/>
        <w:rPr>
          <w:rFonts w:ascii="Comic Sans MS" w:hAnsi="Comic Sans MS" w:cs="Comic Sans MS"/>
          <w:sz w:val="10"/>
          <w:szCs w:val="10"/>
        </w:rPr>
      </w:pPr>
    </w:p>
    <w:p w:rsidR="0021575C" w:rsidRDefault="0021575C" w:rsidP="002E56EE">
      <w:pPr>
        <w:spacing w:after="0"/>
        <w:rPr>
          <w:rFonts w:ascii="Comic Sans MS" w:hAnsi="Comic Sans MS" w:cs="Comic Sans MS"/>
          <w:sz w:val="24"/>
          <w:szCs w:val="24"/>
        </w:rPr>
      </w:pPr>
      <w:r>
        <w:rPr>
          <w:noProof/>
        </w:rPr>
        <w:pict>
          <v:shape id="_x0000_s1032" type="#_x0000_t5" style="position:absolute;margin-left:233pt;margin-top:.9pt;width:13.5pt;height:12.75pt;z-index:251661312" fillcolor="#0070c0"/>
        </w:pict>
      </w:r>
      <w:r>
        <w:rPr>
          <w:noProof/>
        </w:rPr>
        <w:pict>
          <v:shape id="_x0000_s1033" type="#_x0000_t12" style="position:absolute;margin-left:191.75pt;margin-top:.9pt;width:16.5pt;height:12.75pt;z-index:251660288" fillcolor="#e5b8b7"/>
        </w:pict>
      </w:r>
      <w:r>
        <w:rPr>
          <w:rFonts w:ascii="Comic Sans MS" w:hAnsi="Comic Sans MS" w:cs="Comic Sans MS"/>
          <w:sz w:val="24"/>
          <w:szCs w:val="24"/>
        </w:rPr>
        <w:t>8-Yukarıda verilen eşitliğe göre            +           işleminin sonucu nedir?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A-46             B-51             </w:t>
      </w:r>
      <w:r w:rsidRPr="002E56EE">
        <w:rPr>
          <w:rFonts w:ascii="Comic Sans MS" w:hAnsi="Comic Sans MS" w:cs="Comic Sans MS"/>
          <w:sz w:val="24"/>
          <w:szCs w:val="24"/>
          <w:highlight w:val="cyan"/>
        </w:rPr>
        <w:t>C-69</w:t>
      </w:r>
      <w:r>
        <w:rPr>
          <w:rFonts w:ascii="Comic Sans MS" w:hAnsi="Comic Sans MS" w:cs="Comic Sans MS"/>
          <w:sz w:val="24"/>
          <w:szCs w:val="24"/>
        </w:rPr>
        <w:t xml:space="preserve">             D-112</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9-Terzi Ahmet Bey 30 metrelik kumaşın önce dörtte ikisini, ardından kalan kumaşın beşte birini kullanmıştır. Buna göre geriye kalan kumaşın uzunluğu ne kadardır?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A-15 m                                   B- 9 m             </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C-12000 mm</w:t>
      </w:r>
      <w:r>
        <w:rPr>
          <w:rFonts w:ascii="Comic Sans MS" w:hAnsi="Comic Sans MS" w:cs="Comic Sans MS"/>
          <w:sz w:val="24"/>
          <w:szCs w:val="24"/>
        </w:rPr>
        <w:t xml:space="preserve">                           D-120 cm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10-103 cm’ lik bir lastiği iki ucundan çekerek 55 cm daha uzattığımızda bu lastiğin uzunluğu ne kadar olur?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A-158 cm                              B-197 cm </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C-206 cm                              </w:t>
      </w:r>
      <w:r w:rsidRPr="002E56EE">
        <w:rPr>
          <w:rFonts w:ascii="Comic Sans MS" w:hAnsi="Comic Sans MS" w:cs="Comic Sans MS"/>
          <w:sz w:val="24"/>
          <w:szCs w:val="24"/>
          <w:highlight w:val="cyan"/>
        </w:rPr>
        <w:t>D-213 cm</w:t>
      </w:r>
      <w:r>
        <w:rPr>
          <w:rFonts w:ascii="Comic Sans MS" w:hAnsi="Comic Sans MS" w:cs="Comic Sans MS"/>
          <w:sz w:val="24"/>
          <w:szCs w:val="24"/>
        </w:rPr>
        <w:t xml:space="preserve"> </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11-Aşağıdaki hayvanlardan hangisinin boyu daha kısadır?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A-Zürafa                          B-Fil</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C-Tavuk</w:t>
      </w:r>
      <w:r>
        <w:rPr>
          <w:rFonts w:ascii="Comic Sans MS" w:hAnsi="Comic Sans MS" w:cs="Comic Sans MS"/>
          <w:sz w:val="24"/>
          <w:szCs w:val="24"/>
        </w:rPr>
        <w:t xml:space="preserve">                            D-At</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12-Saatte 15 km yol yürüyebilen bir insan bir gün boyunca kaç km yol yürür?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A-150 km                             B-300 km </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C-360 km</w:t>
      </w:r>
      <w:r>
        <w:rPr>
          <w:rFonts w:ascii="Comic Sans MS" w:hAnsi="Comic Sans MS" w:cs="Comic Sans MS"/>
          <w:sz w:val="24"/>
          <w:szCs w:val="24"/>
        </w:rPr>
        <w:t xml:space="preserve">                             D-450 km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13-Aşağıdakilerden hangisi 5 km daha yakındır?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A-4 km                             B- 2200m + 2500 m</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C-3 km + 1800 m</w:t>
      </w:r>
      <w:r>
        <w:rPr>
          <w:rFonts w:ascii="Comic Sans MS" w:hAnsi="Comic Sans MS" w:cs="Comic Sans MS"/>
          <w:sz w:val="24"/>
          <w:szCs w:val="24"/>
        </w:rPr>
        <w:t xml:space="preserve">              D-4900 cm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14-Aşağıdaki işlemlerden hangisi doğrudur?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A- 7 km – 3000 m = 4000 mm</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B-500 cm + 3000 mm = 8 m</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C-3 m x 10 = 300 cm</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D-80 mm + 4 cm = 840 mm </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15-Muhammed’in boyu babasının boyundan 25 cm daha kısa ve kardeşi Faruk’tan 38 cm daha uzundur. Faruk 129 cm olduğuna göre babalarının boyu kaç cm’ dir?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A-159 cm                              B-167 cm</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C-176 cm                              </w:t>
      </w:r>
      <w:r w:rsidRPr="002E56EE">
        <w:rPr>
          <w:rFonts w:ascii="Comic Sans MS" w:hAnsi="Comic Sans MS" w:cs="Comic Sans MS"/>
          <w:sz w:val="24"/>
          <w:szCs w:val="24"/>
          <w:highlight w:val="cyan"/>
        </w:rPr>
        <w:t>D-192 cm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16-Aşağıdakilerden hangisi kesinlikle mm ile ölçülür?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A-İki şehir arasındaki mesafe</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B-Sınıf tahtasının uzunluğu</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C-Bir karıncanın uzunluğu</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D- Bir ağacın yüksekliği</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17-Uzunlukları 19 m 65 cm ve 24 m 97 cm olan iki ip birleştirilirse ortaya çıkan yeni ipin uzunluğu ne kadar olur?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A-42 m 85 cm                    </w:t>
      </w:r>
      <w:r w:rsidRPr="002E56EE">
        <w:rPr>
          <w:rFonts w:ascii="Comic Sans MS" w:hAnsi="Comic Sans MS" w:cs="Comic Sans MS"/>
          <w:sz w:val="24"/>
          <w:szCs w:val="24"/>
          <w:highlight w:val="cyan"/>
        </w:rPr>
        <w:t>B-44 m 62 cm</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C-46 m 44 cm                    D-50 m 67 cm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18-Bir bahçenin 10 m uzunluğundaki kenarına 25 cm aralıklarla çiçek dikilmiştir.Buna göre kaç çiçek dikilmiştir?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A-24               B-30             </w:t>
      </w:r>
      <w:r w:rsidRPr="002E56EE">
        <w:rPr>
          <w:rFonts w:ascii="Comic Sans MS" w:hAnsi="Comic Sans MS" w:cs="Comic Sans MS"/>
          <w:sz w:val="24"/>
          <w:szCs w:val="24"/>
          <w:highlight w:val="cyan"/>
        </w:rPr>
        <w:t>C-40</w:t>
      </w:r>
      <w:r>
        <w:rPr>
          <w:rFonts w:ascii="Comic Sans MS" w:hAnsi="Comic Sans MS" w:cs="Comic Sans MS"/>
          <w:sz w:val="24"/>
          <w:szCs w:val="24"/>
        </w:rPr>
        <w:t xml:space="preserve">             D-54 </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19-Uzunluğu bir metrenin beşte üçü kadar olan kutulardan 6 tanesi üst üste konulduğunda kaç cm’ lik yükseklik oluşur?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A- 300 cm                            </w:t>
      </w:r>
      <w:r w:rsidRPr="002E56EE">
        <w:rPr>
          <w:rFonts w:ascii="Comic Sans MS" w:hAnsi="Comic Sans MS" w:cs="Comic Sans MS"/>
          <w:sz w:val="24"/>
          <w:szCs w:val="24"/>
          <w:highlight w:val="cyan"/>
        </w:rPr>
        <w:t>B-360 cm</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D-480 cm                            D-520 cm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20-Bir terzide 2 metre 50 cm lik kumaşlarla bir elbise dikilmektedir. Bu terzide bir günde 15 elbise dikildiğine göre bu elbiseler için toplam kaç cm’lik kumaş kullanılmıştır? </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A-14 m                              B-25 m</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D-37 m 50 cm</w:t>
      </w:r>
      <w:r>
        <w:rPr>
          <w:rFonts w:ascii="Comic Sans MS" w:hAnsi="Comic Sans MS" w:cs="Comic Sans MS"/>
          <w:sz w:val="24"/>
          <w:szCs w:val="24"/>
        </w:rPr>
        <w:t xml:space="preserve">                   D-42 m 50 cm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21-Bir okulun birinci katı ile ikinci katı arasında 36 tane merdiven basamağı vardır. Bir basamağın uzunluğu 20 cm olduğuna göre bu merdivenin yüksekliği ne kadardır?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  6 m                             </w:t>
      </w:r>
      <w:r w:rsidRPr="002E56EE">
        <w:rPr>
          <w:rFonts w:ascii="Comic Sans MS" w:hAnsi="Comic Sans MS" w:cs="Comic Sans MS"/>
          <w:sz w:val="24"/>
          <w:szCs w:val="24"/>
          <w:highlight w:val="cyan"/>
        </w:rPr>
        <w:t>B-720 cm</w:t>
      </w:r>
      <w:r>
        <w:rPr>
          <w:rFonts w:ascii="Comic Sans MS" w:hAnsi="Comic Sans MS" w:cs="Comic Sans MS"/>
          <w:sz w:val="24"/>
          <w:szCs w:val="24"/>
        </w:rPr>
        <w:t xml:space="preserve">         </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C- 10 m                             D-1200cm</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22-Bir otomobil çıktığı yolculuk sırasında birinci gün 248 km, ikinci günde 294 km ve üçüncü günde 300 km yol gitmiştir. Buna göre bu otomobil üç gün boyunca toplam kaç km yol gitmiştir?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 xml:space="preserve">A-645          </w:t>
      </w:r>
      <w:r w:rsidRPr="002E56EE">
        <w:rPr>
          <w:rFonts w:ascii="Comic Sans MS" w:hAnsi="Comic Sans MS" w:cs="Comic Sans MS"/>
          <w:sz w:val="24"/>
          <w:szCs w:val="24"/>
          <w:highlight w:val="cyan"/>
        </w:rPr>
        <w:t>B-842</w:t>
      </w:r>
      <w:r>
        <w:rPr>
          <w:rFonts w:ascii="Comic Sans MS" w:hAnsi="Comic Sans MS" w:cs="Comic Sans MS"/>
          <w:sz w:val="24"/>
          <w:szCs w:val="24"/>
        </w:rPr>
        <w:t xml:space="preserve">          C-848           D-896 </w:t>
      </w: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23-40 cm yüksekliğindeki bir mum her 20 dakikada 15 mm erimektedir. Buna göre iki saat sonunda mumun yüksekliği ne kadar kalır?</w:t>
      </w:r>
    </w:p>
    <w:p w:rsidR="0021575C" w:rsidRDefault="0021575C" w:rsidP="002E56EE">
      <w:pPr>
        <w:spacing w:after="0"/>
        <w:rPr>
          <w:rFonts w:ascii="Comic Sans MS" w:hAnsi="Comic Sans MS" w:cs="Comic Sans MS"/>
          <w:sz w:val="24"/>
          <w:szCs w:val="24"/>
        </w:rPr>
      </w:pPr>
      <w:r>
        <w:rPr>
          <w:rFonts w:ascii="Comic Sans MS" w:hAnsi="Comic Sans MS" w:cs="Comic Sans MS"/>
          <w:sz w:val="24"/>
          <w:szCs w:val="24"/>
        </w:rPr>
        <w:t>A-150 mm                                B-250 mm</w:t>
      </w:r>
    </w:p>
    <w:p w:rsidR="0021575C" w:rsidRDefault="0021575C" w:rsidP="002E56EE">
      <w:pPr>
        <w:spacing w:after="0"/>
        <w:rPr>
          <w:rFonts w:ascii="Comic Sans MS" w:hAnsi="Comic Sans MS" w:cs="Comic Sans MS"/>
          <w:sz w:val="24"/>
          <w:szCs w:val="24"/>
        </w:rPr>
      </w:pPr>
      <w:r w:rsidRPr="002E56EE">
        <w:rPr>
          <w:rFonts w:ascii="Comic Sans MS" w:hAnsi="Comic Sans MS" w:cs="Comic Sans MS"/>
          <w:sz w:val="24"/>
          <w:szCs w:val="24"/>
          <w:highlight w:val="cyan"/>
        </w:rPr>
        <w:t>C-310 mm</w:t>
      </w:r>
      <w:r>
        <w:rPr>
          <w:rFonts w:ascii="Comic Sans MS" w:hAnsi="Comic Sans MS" w:cs="Comic Sans MS"/>
          <w:sz w:val="24"/>
          <w:szCs w:val="24"/>
        </w:rPr>
        <w:t xml:space="preserve">                                D-380 mm</w:t>
      </w:r>
    </w:p>
    <w:p w:rsidR="0021575C" w:rsidRPr="003B4859" w:rsidRDefault="0021575C" w:rsidP="003B4859">
      <w:pPr>
        <w:spacing w:after="0"/>
        <w:rPr>
          <w:rFonts w:ascii="Comic Sans MS" w:hAnsi="Comic Sans MS" w:cs="Comic Sans MS"/>
          <w:sz w:val="24"/>
          <w:szCs w:val="24"/>
        </w:rPr>
      </w:pPr>
    </w:p>
    <w:sectPr w:rsidR="0021575C" w:rsidRPr="003B4859" w:rsidSect="003B4859">
      <w:headerReference w:type="default" r:id="rId6"/>
      <w:footerReference w:type="default" r:id="rId7"/>
      <w:pgSz w:w="11906" w:h="16838"/>
      <w:pgMar w:top="567" w:right="424" w:bottom="567" w:left="426" w:header="454" w:footer="454"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75C" w:rsidRDefault="0021575C" w:rsidP="00C50721">
      <w:pPr>
        <w:spacing w:after="0" w:line="240" w:lineRule="auto"/>
      </w:pPr>
      <w:r>
        <w:separator/>
      </w:r>
    </w:p>
  </w:endnote>
  <w:endnote w:type="continuationSeparator" w:id="0">
    <w:p w:rsidR="0021575C" w:rsidRDefault="0021575C" w:rsidP="00C507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75C" w:rsidRDefault="0021575C" w:rsidP="00AD40F1">
    <w:pPr>
      <w:spacing w:line="360" w:lineRule="auto"/>
      <w:ind w:right="113"/>
      <w:rPr>
        <w:rFonts w:eastAsia="Batang"/>
      </w:rPr>
    </w:pPr>
    <w:r>
      <w:rPr>
        <w:rFonts w:eastAsia="Batang"/>
      </w:rPr>
      <w:t>Sorubak.com</w:t>
    </w:r>
  </w:p>
  <w:p w:rsidR="0021575C" w:rsidRPr="00AD40F1" w:rsidRDefault="0021575C" w:rsidP="00AD40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75C" w:rsidRDefault="0021575C" w:rsidP="00C50721">
      <w:pPr>
        <w:spacing w:after="0" w:line="240" w:lineRule="auto"/>
      </w:pPr>
      <w:r>
        <w:separator/>
      </w:r>
    </w:p>
  </w:footnote>
  <w:footnote w:type="continuationSeparator" w:id="0">
    <w:p w:rsidR="0021575C" w:rsidRDefault="0021575C" w:rsidP="00C507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75C" w:rsidRPr="00C50721" w:rsidRDefault="0021575C" w:rsidP="00D31B21">
    <w:pPr>
      <w:pStyle w:val="Header"/>
      <w:jc w:val="center"/>
      <w:rPr>
        <w:rFonts w:ascii="Comic Sans MS" w:hAnsi="Comic Sans MS" w:cs="Comic Sans MS"/>
        <w:sz w:val="28"/>
        <w:szCs w:val="28"/>
      </w:rPr>
    </w:pPr>
    <w:r>
      <w:rPr>
        <w:rFonts w:ascii="Comic Sans MS" w:hAnsi="Comic Sans MS" w:cs="Comic Sans MS"/>
        <w:sz w:val="28"/>
        <w:szCs w:val="28"/>
      </w:rPr>
      <w:t xml:space="preserve">UZUNLUK ÖLÇÜLERİ - TEST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0721"/>
    <w:rsid w:val="00024DC5"/>
    <w:rsid w:val="00025B53"/>
    <w:rsid w:val="0004531A"/>
    <w:rsid w:val="00100EF1"/>
    <w:rsid w:val="001B4B63"/>
    <w:rsid w:val="001F3EBD"/>
    <w:rsid w:val="0021575C"/>
    <w:rsid w:val="002212BF"/>
    <w:rsid w:val="002534D8"/>
    <w:rsid w:val="00274EF0"/>
    <w:rsid w:val="002C2B5E"/>
    <w:rsid w:val="002E56EE"/>
    <w:rsid w:val="00321AE2"/>
    <w:rsid w:val="003B4859"/>
    <w:rsid w:val="003D2705"/>
    <w:rsid w:val="00406138"/>
    <w:rsid w:val="00502C46"/>
    <w:rsid w:val="00516519"/>
    <w:rsid w:val="00517D5A"/>
    <w:rsid w:val="005739FB"/>
    <w:rsid w:val="005A7D55"/>
    <w:rsid w:val="005C69F7"/>
    <w:rsid w:val="005E2D4F"/>
    <w:rsid w:val="005E3FDB"/>
    <w:rsid w:val="005F221D"/>
    <w:rsid w:val="005F37B4"/>
    <w:rsid w:val="00635CD5"/>
    <w:rsid w:val="00652799"/>
    <w:rsid w:val="00652E8D"/>
    <w:rsid w:val="00696EAA"/>
    <w:rsid w:val="006A5D93"/>
    <w:rsid w:val="006F2F9E"/>
    <w:rsid w:val="0070304A"/>
    <w:rsid w:val="00747A55"/>
    <w:rsid w:val="007D55F0"/>
    <w:rsid w:val="00831931"/>
    <w:rsid w:val="008467D0"/>
    <w:rsid w:val="008E6B3A"/>
    <w:rsid w:val="008F033E"/>
    <w:rsid w:val="00937DB3"/>
    <w:rsid w:val="00973E0B"/>
    <w:rsid w:val="00986376"/>
    <w:rsid w:val="009D29C5"/>
    <w:rsid w:val="00A45B4B"/>
    <w:rsid w:val="00A92558"/>
    <w:rsid w:val="00A9795A"/>
    <w:rsid w:val="00AD40F1"/>
    <w:rsid w:val="00B105EE"/>
    <w:rsid w:val="00B15F18"/>
    <w:rsid w:val="00BF433F"/>
    <w:rsid w:val="00C15ADA"/>
    <w:rsid w:val="00C35595"/>
    <w:rsid w:val="00C50721"/>
    <w:rsid w:val="00C721A4"/>
    <w:rsid w:val="00C90C4A"/>
    <w:rsid w:val="00CA50C6"/>
    <w:rsid w:val="00CD1C98"/>
    <w:rsid w:val="00CD7D04"/>
    <w:rsid w:val="00CE3204"/>
    <w:rsid w:val="00D31B21"/>
    <w:rsid w:val="00D7495C"/>
    <w:rsid w:val="00DB2E5F"/>
    <w:rsid w:val="00E136F8"/>
    <w:rsid w:val="00E20F91"/>
    <w:rsid w:val="00E6530D"/>
    <w:rsid w:val="00EC0AAB"/>
    <w:rsid w:val="00EC3943"/>
    <w:rsid w:val="00EC50BA"/>
    <w:rsid w:val="00EE1ECE"/>
    <w:rsid w:val="00EE3A0C"/>
    <w:rsid w:val="00F35F06"/>
    <w:rsid w:val="00FE2A08"/>
    <w:rsid w:val="00FE69C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3E"/>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5072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C50721"/>
  </w:style>
  <w:style w:type="paragraph" w:styleId="Footer">
    <w:name w:val="footer"/>
    <w:basedOn w:val="Normal"/>
    <w:link w:val="FooterChar"/>
    <w:uiPriority w:val="99"/>
    <w:semiHidden/>
    <w:rsid w:val="00C50721"/>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C50721"/>
  </w:style>
  <w:style w:type="table" w:styleId="TableGrid">
    <w:name w:val="Table Grid"/>
    <w:basedOn w:val="TableNormal"/>
    <w:uiPriority w:val="99"/>
    <w:rsid w:val="00973E0B"/>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534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534D8"/>
    <w:rPr>
      <w:rFonts w:ascii="Tahoma" w:hAnsi="Tahoma" w:cs="Tahoma"/>
      <w:sz w:val="16"/>
      <w:szCs w:val="16"/>
    </w:rPr>
  </w:style>
  <w:style w:type="paragraph" w:styleId="ListParagraph">
    <w:name w:val="List Paragraph"/>
    <w:basedOn w:val="Normal"/>
    <w:uiPriority w:val="99"/>
    <w:qFormat/>
    <w:rsid w:val="005F221D"/>
    <w:pPr>
      <w:ind w:left="720"/>
    </w:pPr>
  </w:style>
</w:styles>
</file>

<file path=word/webSettings.xml><?xml version="1.0" encoding="utf-8"?>
<w:webSettings xmlns:r="http://schemas.openxmlformats.org/officeDocument/2006/relationships" xmlns:w="http://schemas.openxmlformats.org/wordprocessingml/2006/main">
  <w:divs>
    <w:div w:id="8103706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5</Pages>
  <Words>1312</Words>
  <Characters>7483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bilal</dc:creator>
  <cp:keywords/>
  <dc:description/>
  <cp:lastModifiedBy>edanur</cp:lastModifiedBy>
  <cp:revision>4</cp:revision>
  <dcterms:created xsi:type="dcterms:W3CDTF">2015-04-09T06:26:00Z</dcterms:created>
  <dcterms:modified xsi:type="dcterms:W3CDTF">2015-04-12T18:23:00Z</dcterms:modified>
</cp:coreProperties>
</file>