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62D" w:rsidRDefault="00DB562D" w:rsidP="00421334">
      <w:pPr>
        <w:spacing w:after="0"/>
        <w:ind w:left="567" w:hanging="567"/>
        <w:rPr>
          <w:b/>
          <w:bCs/>
        </w:rPr>
      </w:pPr>
    </w:p>
    <w:p w:rsidR="00DB562D" w:rsidRPr="000B0DC0" w:rsidRDefault="00DB562D" w:rsidP="00F143FF">
      <w:pPr>
        <w:spacing w:after="0"/>
        <w:ind w:left="567" w:hanging="567"/>
        <w:rPr>
          <w:b/>
          <w:bCs/>
        </w:rPr>
      </w:pPr>
      <w:r w:rsidRPr="000B0DC0">
        <w:rPr>
          <w:b/>
          <w:bCs/>
          <w:sz w:val="28"/>
          <w:szCs w:val="28"/>
        </w:rPr>
        <w:t>1.</w:t>
      </w:r>
      <w:r w:rsidRPr="000B0DC0">
        <w:rPr>
          <w:b/>
          <w:bCs/>
        </w:rPr>
        <w:tab/>
        <w:t>Aşağıdaki cümlelerin hangisinde altı çizilen sözcük terim anlamda kullanılmıştır?</w:t>
      </w:r>
    </w:p>
    <w:p w:rsidR="00DB562D" w:rsidRPr="000B0DC0" w:rsidRDefault="00DB562D" w:rsidP="00F143FF">
      <w:pPr>
        <w:spacing w:after="0"/>
        <w:ind w:left="567" w:hanging="567"/>
        <w:rPr>
          <w:b/>
          <w:bCs/>
        </w:rPr>
      </w:pPr>
    </w:p>
    <w:p w:rsidR="00DB562D" w:rsidRPr="000B0DC0" w:rsidRDefault="00DB562D" w:rsidP="00F143FF">
      <w:pPr>
        <w:pStyle w:val="ListParagraph"/>
        <w:numPr>
          <w:ilvl w:val="0"/>
          <w:numId w:val="33"/>
        </w:numPr>
        <w:spacing w:after="0"/>
        <w:rPr>
          <w:rFonts w:ascii="Arial" w:hAnsi="Arial" w:cs="Arial"/>
          <w:sz w:val="20"/>
          <w:szCs w:val="20"/>
        </w:rPr>
      </w:pPr>
      <w:r w:rsidRPr="000B0DC0">
        <w:rPr>
          <w:rFonts w:ascii="Arial" w:hAnsi="Arial" w:cs="Arial"/>
          <w:sz w:val="20"/>
          <w:szCs w:val="20"/>
        </w:rPr>
        <w:t xml:space="preserve">Odasına girdiğim vakit, kırmızı konağa açılan pencerenin </w:t>
      </w:r>
      <w:r w:rsidRPr="000B0DC0">
        <w:rPr>
          <w:rFonts w:ascii="Arial" w:hAnsi="Arial" w:cs="Arial"/>
          <w:sz w:val="20"/>
          <w:szCs w:val="20"/>
          <w:u w:val="single"/>
        </w:rPr>
        <w:t>perdeleri</w:t>
      </w:r>
      <w:r w:rsidRPr="000B0DC0">
        <w:rPr>
          <w:rFonts w:ascii="Arial" w:hAnsi="Arial" w:cs="Arial"/>
          <w:sz w:val="20"/>
          <w:szCs w:val="20"/>
        </w:rPr>
        <w:t xml:space="preserve"> açıktı.</w:t>
      </w:r>
    </w:p>
    <w:p w:rsidR="00DB562D" w:rsidRPr="000B0DC0" w:rsidRDefault="00DB562D" w:rsidP="00F143FF">
      <w:pPr>
        <w:pStyle w:val="ListParagraph"/>
        <w:numPr>
          <w:ilvl w:val="0"/>
          <w:numId w:val="33"/>
        </w:numPr>
        <w:spacing w:after="0"/>
        <w:rPr>
          <w:rFonts w:ascii="Arial" w:hAnsi="Arial" w:cs="Arial"/>
          <w:sz w:val="20"/>
          <w:szCs w:val="20"/>
        </w:rPr>
      </w:pPr>
      <w:r w:rsidRPr="000B0DC0">
        <w:rPr>
          <w:rFonts w:ascii="Arial" w:hAnsi="Arial" w:cs="Arial"/>
          <w:sz w:val="20"/>
          <w:szCs w:val="20"/>
        </w:rPr>
        <w:t xml:space="preserve">İhtiyar bir adam bahçesini çapalıyor, salatalıkların </w:t>
      </w:r>
      <w:r w:rsidRPr="000B0DC0">
        <w:rPr>
          <w:rFonts w:ascii="Arial" w:hAnsi="Arial" w:cs="Arial"/>
          <w:sz w:val="20"/>
          <w:szCs w:val="20"/>
          <w:u w:val="single"/>
        </w:rPr>
        <w:t>köklerini</w:t>
      </w:r>
      <w:r w:rsidRPr="000B0DC0">
        <w:rPr>
          <w:rFonts w:ascii="Arial" w:hAnsi="Arial" w:cs="Arial"/>
          <w:sz w:val="20"/>
          <w:szCs w:val="20"/>
        </w:rPr>
        <w:t xml:space="preserve"> açıyordu.</w:t>
      </w:r>
    </w:p>
    <w:p w:rsidR="00DB562D" w:rsidRPr="000B0DC0" w:rsidRDefault="00DB562D" w:rsidP="00F143FF">
      <w:pPr>
        <w:pStyle w:val="ListParagraph"/>
        <w:numPr>
          <w:ilvl w:val="0"/>
          <w:numId w:val="33"/>
        </w:numPr>
        <w:spacing w:after="0"/>
        <w:rPr>
          <w:rFonts w:ascii="Arial" w:hAnsi="Arial" w:cs="Arial"/>
          <w:sz w:val="20"/>
          <w:szCs w:val="20"/>
        </w:rPr>
      </w:pPr>
      <w:r w:rsidRPr="000B0DC0">
        <w:rPr>
          <w:rFonts w:ascii="Arial" w:eastAsia="Batang" w:hAnsi="Arial" w:cs="Arial"/>
          <w:sz w:val="20"/>
          <w:szCs w:val="20"/>
        </w:rPr>
        <w:t xml:space="preserve">Uyguladığım </w:t>
      </w:r>
      <w:r w:rsidRPr="000B0DC0">
        <w:rPr>
          <w:rFonts w:ascii="Arial" w:eastAsia="Batang" w:hAnsi="Arial" w:cs="Arial"/>
          <w:sz w:val="20"/>
          <w:szCs w:val="20"/>
          <w:u w:val="single"/>
        </w:rPr>
        <w:t>kanal</w:t>
      </w:r>
      <w:r w:rsidRPr="000B0DC0">
        <w:rPr>
          <w:rFonts w:ascii="Arial" w:eastAsia="Batang" w:hAnsi="Arial" w:cs="Arial"/>
          <w:sz w:val="20"/>
          <w:szCs w:val="20"/>
        </w:rPr>
        <w:t xml:space="preserve"> tedavisinin işe yaramasına sevindim, dedi genç hekim.</w:t>
      </w:r>
    </w:p>
    <w:p w:rsidR="00DB562D" w:rsidRPr="000B0DC0" w:rsidRDefault="00DB562D" w:rsidP="00F143FF">
      <w:pPr>
        <w:pStyle w:val="ListParagraph"/>
        <w:numPr>
          <w:ilvl w:val="0"/>
          <w:numId w:val="33"/>
        </w:numPr>
        <w:spacing w:after="0"/>
        <w:rPr>
          <w:rFonts w:ascii="Arial" w:hAnsi="Arial" w:cs="Arial"/>
        </w:rPr>
      </w:pPr>
      <w:r w:rsidRPr="000B0DC0">
        <w:rPr>
          <w:rFonts w:ascii="Arial" w:eastAsia="Batang" w:hAnsi="Arial" w:cs="Arial"/>
          <w:sz w:val="20"/>
          <w:szCs w:val="20"/>
        </w:rPr>
        <w:t xml:space="preserve">Dükkânların kepenkleri açılmış, vitrinlerin geceden kalma </w:t>
      </w:r>
      <w:r w:rsidRPr="000B0DC0">
        <w:rPr>
          <w:rFonts w:ascii="Arial" w:eastAsia="Batang" w:hAnsi="Arial" w:cs="Arial"/>
          <w:sz w:val="20"/>
          <w:szCs w:val="20"/>
          <w:u w:val="single"/>
        </w:rPr>
        <w:t>ışıkları</w:t>
      </w:r>
      <w:r w:rsidRPr="000B0DC0">
        <w:rPr>
          <w:rFonts w:ascii="Arial" w:eastAsia="Batang" w:hAnsi="Arial" w:cs="Arial"/>
          <w:sz w:val="20"/>
          <w:szCs w:val="20"/>
        </w:rPr>
        <w:t xml:space="preserve"> söndürülmüştü.</w:t>
      </w:r>
    </w:p>
    <w:p w:rsidR="00DB562D" w:rsidRPr="000B0DC0" w:rsidRDefault="00DB562D" w:rsidP="00F143FF">
      <w:pPr>
        <w:pStyle w:val="ListParagraph"/>
        <w:ind w:left="927"/>
        <w:rPr>
          <w:rFonts w:ascii="Arial" w:hAnsi="Arial" w:cs="Arial"/>
          <w:b/>
          <w:bCs/>
        </w:rPr>
      </w:pPr>
    </w:p>
    <w:p w:rsidR="00DB562D" w:rsidRPr="000B0DC0" w:rsidRDefault="00DB562D" w:rsidP="00F143FF">
      <w:pPr>
        <w:pStyle w:val="ListParagraph"/>
        <w:ind w:left="567" w:hanging="567"/>
        <w:rPr>
          <w:rFonts w:ascii="Arial" w:hAnsi="Arial" w:cs="Arial"/>
          <w:b/>
          <w:bCs/>
        </w:rPr>
      </w:pPr>
    </w:p>
    <w:p w:rsidR="00DB562D" w:rsidRPr="000B0DC0" w:rsidRDefault="00DB562D" w:rsidP="00F143FF">
      <w:pPr>
        <w:pStyle w:val="ListParagraph"/>
        <w:ind w:left="567" w:hanging="567"/>
        <w:rPr>
          <w:rFonts w:ascii="Arial" w:hAnsi="Arial" w:cs="Arial"/>
          <w:b/>
          <w:bCs/>
        </w:rPr>
      </w:pPr>
    </w:p>
    <w:p w:rsidR="00DB562D" w:rsidRPr="000B0DC0" w:rsidRDefault="00DB562D" w:rsidP="00F143FF">
      <w:pPr>
        <w:spacing w:after="0"/>
        <w:ind w:left="567" w:right="-73" w:hanging="709"/>
        <w:rPr>
          <w:b/>
          <w:bCs/>
        </w:rPr>
      </w:pPr>
      <w:r w:rsidRPr="000B0DC0">
        <w:rPr>
          <w:b/>
          <w:bCs/>
          <w:sz w:val="28"/>
          <w:szCs w:val="28"/>
        </w:rPr>
        <w:t>2.</w:t>
      </w:r>
      <w:r w:rsidRPr="000B0DC0">
        <w:rPr>
          <w:b/>
          <w:bCs/>
        </w:rPr>
        <w:tab/>
        <w:t xml:space="preserve">Şafak söküyor. </w:t>
      </w:r>
      <w:r w:rsidRPr="000B0DC0">
        <w:rPr>
          <w:b/>
          <w:bCs/>
          <w:u w:val="single"/>
        </w:rPr>
        <w:t>Karanlık</w:t>
      </w:r>
      <w:r w:rsidRPr="000B0DC0">
        <w:rPr>
          <w:b/>
          <w:bCs/>
        </w:rPr>
        <w:t xml:space="preserve"> ufukta, samanyolu gibi puslu, uzanan bir </w:t>
      </w:r>
      <w:r w:rsidRPr="000B0DC0">
        <w:rPr>
          <w:b/>
          <w:bCs/>
          <w:u w:val="single"/>
        </w:rPr>
        <w:t>aydınlık</w:t>
      </w:r>
      <w:r w:rsidRPr="000B0DC0">
        <w:rPr>
          <w:b/>
          <w:bCs/>
        </w:rPr>
        <w:t>…</w:t>
      </w:r>
    </w:p>
    <w:p w:rsidR="00DB562D" w:rsidRPr="000B0DC0" w:rsidRDefault="00DB562D" w:rsidP="00F143FF">
      <w:pPr>
        <w:spacing w:after="0"/>
        <w:ind w:left="567" w:right="-73" w:hanging="709"/>
        <w:rPr>
          <w:b/>
          <w:bCs/>
        </w:rPr>
      </w:pPr>
    </w:p>
    <w:p w:rsidR="00DB562D" w:rsidRPr="000B0DC0" w:rsidRDefault="00DB562D" w:rsidP="00F143FF">
      <w:pPr>
        <w:spacing w:after="0"/>
        <w:ind w:left="567" w:right="-73" w:hanging="709"/>
        <w:rPr>
          <w:b/>
          <w:bCs/>
        </w:rPr>
      </w:pPr>
      <w:r w:rsidRPr="000B0DC0">
        <w:rPr>
          <w:b/>
          <w:bCs/>
        </w:rPr>
        <w:tab/>
        <w:t xml:space="preserve">Bu cümlede altı çizilen sözcükler arasındaki anlam ilişkisinin benzeri aşağıdakilerin hangisinde </w:t>
      </w:r>
      <w:r w:rsidRPr="000B0DC0">
        <w:rPr>
          <w:b/>
          <w:bCs/>
          <w:u w:val="single"/>
        </w:rPr>
        <w:t>yoktur</w:t>
      </w:r>
      <w:r w:rsidRPr="000B0DC0">
        <w:rPr>
          <w:b/>
          <w:bCs/>
        </w:rPr>
        <w:t>?</w:t>
      </w:r>
    </w:p>
    <w:p w:rsidR="00DB562D" w:rsidRPr="000B0DC0" w:rsidRDefault="00DB562D" w:rsidP="00F143FF">
      <w:pPr>
        <w:spacing w:after="0"/>
        <w:ind w:left="567" w:right="-73" w:hanging="709"/>
        <w:rPr>
          <w:b/>
          <w:bCs/>
        </w:rPr>
      </w:pPr>
      <w:r w:rsidRPr="000B0DC0">
        <w:rPr>
          <w:b/>
          <w:bCs/>
          <w:sz w:val="28"/>
          <w:szCs w:val="28"/>
        </w:rPr>
        <w:tab/>
      </w:r>
    </w:p>
    <w:p w:rsidR="00DB562D" w:rsidRPr="000B0DC0" w:rsidRDefault="00DB562D" w:rsidP="00F143FF">
      <w:pPr>
        <w:pStyle w:val="ListParagraph"/>
        <w:numPr>
          <w:ilvl w:val="0"/>
          <w:numId w:val="8"/>
        </w:numPr>
        <w:spacing w:after="0"/>
        <w:rPr>
          <w:rFonts w:ascii="Arial" w:hAnsi="Arial" w:cs="Arial"/>
          <w:sz w:val="20"/>
          <w:szCs w:val="20"/>
        </w:rPr>
      </w:pPr>
      <w:r w:rsidRPr="000B0DC0">
        <w:rPr>
          <w:rFonts w:ascii="Arial" w:hAnsi="Arial" w:cs="Arial"/>
          <w:sz w:val="20"/>
          <w:szCs w:val="20"/>
        </w:rPr>
        <w:t>Güzelin güzelliği, çirkinin yanında daha da belirgin hâle gelir.</w:t>
      </w:r>
    </w:p>
    <w:p w:rsidR="00DB562D" w:rsidRPr="000B0DC0" w:rsidRDefault="00DB562D" w:rsidP="00F143FF">
      <w:pPr>
        <w:pStyle w:val="ListParagraph"/>
        <w:numPr>
          <w:ilvl w:val="0"/>
          <w:numId w:val="8"/>
        </w:numPr>
        <w:spacing w:after="0"/>
        <w:rPr>
          <w:rFonts w:ascii="Arial" w:hAnsi="Arial" w:cs="Arial"/>
          <w:b/>
          <w:bCs/>
        </w:rPr>
      </w:pPr>
      <w:r w:rsidRPr="000B0DC0">
        <w:rPr>
          <w:rFonts w:ascii="Arial" w:eastAsia="Batang" w:hAnsi="Arial" w:cs="Arial"/>
          <w:sz w:val="20"/>
          <w:szCs w:val="20"/>
        </w:rPr>
        <w:t>Savaşta ilerlemek olduğu gibi gerilemek de vardır, diyordu.</w:t>
      </w:r>
    </w:p>
    <w:p w:rsidR="00DB562D" w:rsidRPr="000B0DC0" w:rsidRDefault="00DB562D" w:rsidP="00F143FF">
      <w:pPr>
        <w:pStyle w:val="ListParagraph"/>
        <w:numPr>
          <w:ilvl w:val="0"/>
          <w:numId w:val="8"/>
        </w:numPr>
        <w:spacing w:after="0"/>
        <w:rPr>
          <w:rFonts w:ascii="Arial" w:hAnsi="Arial" w:cs="Arial"/>
          <w:b/>
          <w:bCs/>
        </w:rPr>
      </w:pPr>
      <w:r w:rsidRPr="000B0DC0">
        <w:rPr>
          <w:rFonts w:ascii="Arial" w:eastAsia="Batang" w:hAnsi="Arial" w:cs="Arial"/>
          <w:sz w:val="20"/>
          <w:szCs w:val="20"/>
        </w:rPr>
        <w:t>Ham meyveleri koparmaz, olgunlarını toplar ve çocuklara dağıtırdı.</w:t>
      </w:r>
    </w:p>
    <w:p w:rsidR="00DB562D" w:rsidRPr="000B0DC0" w:rsidRDefault="00DB562D" w:rsidP="00F143FF">
      <w:pPr>
        <w:pStyle w:val="ListParagraph"/>
        <w:numPr>
          <w:ilvl w:val="0"/>
          <w:numId w:val="8"/>
        </w:numPr>
        <w:spacing w:after="0"/>
        <w:rPr>
          <w:rFonts w:ascii="Arial" w:hAnsi="Arial" w:cs="Arial"/>
          <w:b/>
          <w:bCs/>
        </w:rPr>
      </w:pPr>
      <w:r w:rsidRPr="000B0DC0">
        <w:rPr>
          <w:rFonts w:ascii="Arial" w:eastAsia="Batang" w:hAnsi="Arial" w:cs="Arial"/>
          <w:sz w:val="20"/>
          <w:szCs w:val="20"/>
        </w:rPr>
        <w:t>Bu kalın kafalı adamdan böylesine ince bir hareket beklemezdim doğrusu.</w:t>
      </w:r>
    </w:p>
    <w:p w:rsidR="00DB562D" w:rsidRPr="000B0DC0" w:rsidRDefault="00DB562D" w:rsidP="00F143FF">
      <w:pPr>
        <w:spacing w:after="0"/>
        <w:ind w:left="567" w:hanging="709"/>
        <w:rPr>
          <w:b/>
          <w:bCs/>
          <w:sz w:val="18"/>
          <w:szCs w:val="18"/>
          <w:u w:val="single"/>
        </w:rPr>
      </w:pPr>
      <w:r w:rsidRPr="000B0DC0">
        <w:tab/>
      </w:r>
      <w:r w:rsidRPr="000B0DC0">
        <w:tab/>
      </w:r>
    </w:p>
    <w:p w:rsidR="00DB562D" w:rsidRPr="000B0DC0" w:rsidRDefault="00DB562D" w:rsidP="00F143FF">
      <w:pPr>
        <w:pStyle w:val="ListParagraph"/>
        <w:ind w:left="927"/>
        <w:rPr>
          <w:rFonts w:ascii="Arial" w:hAnsi="Arial" w:cs="Arial"/>
          <w:b/>
          <w:bCs/>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r w:rsidRPr="000B0DC0">
        <w:rPr>
          <w:rFonts w:ascii="Arial" w:hAnsi="Arial" w:cs="Arial"/>
          <w:sz w:val="20"/>
          <w:szCs w:val="20"/>
        </w:rPr>
        <w:tab/>
      </w: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tabs>
          <w:tab w:val="left" w:pos="1560"/>
        </w:tabs>
        <w:ind w:left="567" w:hanging="567"/>
        <w:rPr>
          <w:rFonts w:ascii="Arial" w:hAnsi="Arial" w:cs="Arial"/>
          <w:sz w:val="20"/>
          <w:szCs w:val="20"/>
        </w:rPr>
      </w:pPr>
    </w:p>
    <w:p w:rsidR="00DB562D" w:rsidRPr="000B0DC0" w:rsidRDefault="00DB562D" w:rsidP="00F143FF">
      <w:pPr>
        <w:pStyle w:val="ListParagraph"/>
        <w:ind w:left="567" w:hanging="567"/>
        <w:rPr>
          <w:rFonts w:ascii="Arial" w:hAnsi="Arial" w:cs="Arial"/>
          <w:b/>
          <w:bCs/>
          <w:sz w:val="20"/>
          <w:szCs w:val="20"/>
        </w:rPr>
      </w:pPr>
    </w:p>
    <w:p w:rsidR="00DB562D" w:rsidRPr="000B0DC0" w:rsidRDefault="00DB562D" w:rsidP="00F143FF">
      <w:pPr>
        <w:pStyle w:val="ListParagraph"/>
        <w:ind w:left="567" w:hanging="709"/>
        <w:rPr>
          <w:rFonts w:ascii="Arial" w:eastAsia="Batang" w:hAnsi="Arial" w:cs="Arial"/>
          <w:b/>
          <w:bCs/>
          <w:sz w:val="20"/>
          <w:szCs w:val="20"/>
        </w:rPr>
      </w:pPr>
      <w:r w:rsidRPr="000B0DC0">
        <w:rPr>
          <w:rFonts w:ascii="Arial" w:hAnsi="Arial" w:cs="Arial"/>
          <w:b/>
          <w:bCs/>
          <w:sz w:val="28"/>
          <w:szCs w:val="28"/>
        </w:rPr>
        <w:t>3.</w:t>
      </w:r>
      <w:r w:rsidRPr="000B0DC0">
        <w:rPr>
          <w:rFonts w:ascii="Arial" w:hAnsi="Arial" w:cs="Arial"/>
          <w:b/>
          <w:bCs/>
          <w:sz w:val="28"/>
          <w:szCs w:val="28"/>
        </w:rPr>
        <w:tab/>
      </w:r>
      <w:r w:rsidRPr="000B0DC0">
        <w:rPr>
          <w:rFonts w:ascii="Arial" w:eastAsia="Batang" w:hAnsi="Arial" w:cs="Arial"/>
          <w:b/>
          <w:bCs/>
          <w:sz w:val="20"/>
          <w:szCs w:val="20"/>
        </w:rPr>
        <w:t>O kitaplara katkı sağladım ancak bu, … Çünkü ben sadece uzmanların çalışmalarından elde edilen ortak bilgilere yeni bir biçim verdim, şiirleri bugünün diline çevirdim. Yani başkalarının pişirdiği yemekleri süsleyerek sofraya getirdim, onların iştah açıcı olmalarını sağladım.</w:t>
      </w:r>
    </w:p>
    <w:p w:rsidR="00DB562D" w:rsidRPr="000B0DC0" w:rsidRDefault="00DB562D" w:rsidP="00F143FF">
      <w:pPr>
        <w:pStyle w:val="ListParagraph"/>
        <w:ind w:left="567" w:hanging="709"/>
        <w:rPr>
          <w:rFonts w:ascii="Arial" w:eastAsia="Batang" w:hAnsi="Arial" w:cs="Arial"/>
          <w:b/>
          <w:bCs/>
          <w:sz w:val="20"/>
          <w:szCs w:val="20"/>
        </w:rPr>
      </w:pPr>
    </w:p>
    <w:p w:rsidR="00DB562D" w:rsidRPr="000B0DC0" w:rsidRDefault="00DB562D" w:rsidP="00F143FF">
      <w:pPr>
        <w:pStyle w:val="ListParagraph"/>
        <w:ind w:left="567" w:hanging="709"/>
        <w:rPr>
          <w:rFonts w:ascii="Arial" w:eastAsia="Batang" w:hAnsi="Arial" w:cs="Arial"/>
          <w:b/>
          <w:bCs/>
          <w:sz w:val="20"/>
          <w:szCs w:val="20"/>
        </w:rPr>
      </w:pPr>
      <w:r w:rsidRPr="000B0DC0">
        <w:rPr>
          <w:rFonts w:ascii="Arial" w:eastAsia="Batang" w:hAnsi="Arial" w:cs="Arial"/>
          <w:b/>
          <w:bCs/>
          <w:sz w:val="20"/>
          <w:szCs w:val="20"/>
        </w:rPr>
        <w:tab/>
        <w:t>Bu parçada üç nokta ile gösterilen kısma aşağıdakilerden hangisi getirilirse kişi, “çalışmalarının çok önemli olmadığını” anlatmış olur?</w:t>
      </w:r>
    </w:p>
    <w:p w:rsidR="00DB562D" w:rsidRPr="000B0DC0" w:rsidRDefault="00DB562D" w:rsidP="00F143FF">
      <w:pPr>
        <w:pStyle w:val="ListParagraph"/>
        <w:ind w:left="567" w:hanging="709"/>
        <w:rPr>
          <w:rFonts w:ascii="Arial" w:eastAsia="Batang" w:hAnsi="Arial" w:cs="Arial"/>
          <w:b/>
          <w:bCs/>
          <w:sz w:val="20"/>
          <w:szCs w:val="20"/>
        </w:rPr>
      </w:pPr>
    </w:p>
    <w:p w:rsidR="00DB562D" w:rsidRPr="000B0DC0" w:rsidRDefault="00DB562D" w:rsidP="00F143FF">
      <w:pPr>
        <w:pStyle w:val="ListParagraph"/>
        <w:numPr>
          <w:ilvl w:val="0"/>
          <w:numId w:val="9"/>
        </w:numPr>
        <w:rPr>
          <w:rFonts w:ascii="Arial" w:hAnsi="Arial" w:cs="Arial"/>
          <w:sz w:val="20"/>
          <w:szCs w:val="20"/>
        </w:rPr>
      </w:pPr>
      <w:r w:rsidRPr="000B0DC0">
        <w:rPr>
          <w:rFonts w:ascii="Arial" w:hAnsi="Arial" w:cs="Arial"/>
          <w:sz w:val="20"/>
          <w:szCs w:val="20"/>
        </w:rPr>
        <w:t>çantada kekliktir.</w:t>
      </w:r>
    </w:p>
    <w:p w:rsidR="00DB562D" w:rsidRPr="000B0DC0" w:rsidRDefault="00DB562D" w:rsidP="00F143FF">
      <w:pPr>
        <w:pStyle w:val="ListParagraph"/>
        <w:numPr>
          <w:ilvl w:val="0"/>
          <w:numId w:val="9"/>
        </w:numPr>
        <w:rPr>
          <w:rFonts w:ascii="Arial" w:hAnsi="Arial" w:cs="Arial"/>
          <w:sz w:val="20"/>
          <w:szCs w:val="20"/>
        </w:rPr>
      </w:pPr>
      <w:r w:rsidRPr="000B0DC0">
        <w:rPr>
          <w:rFonts w:ascii="Arial" w:hAnsi="Arial" w:cs="Arial"/>
          <w:sz w:val="20"/>
          <w:szCs w:val="20"/>
        </w:rPr>
        <w:t>devede kulak kalır.</w:t>
      </w:r>
    </w:p>
    <w:p w:rsidR="00DB562D" w:rsidRPr="000B0DC0" w:rsidRDefault="00DB562D" w:rsidP="00F143FF">
      <w:pPr>
        <w:pStyle w:val="ListParagraph"/>
        <w:numPr>
          <w:ilvl w:val="0"/>
          <w:numId w:val="9"/>
        </w:numPr>
        <w:rPr>
          <w:rFonts w:ascii="Arial" w:hAnsi="Arial" w:cs="Arial"/>
          <w:sz w:val="20"/>
          <w:szCs w:val="20"/>
        </w:rPr>
      </w:pPr>
      <w:r w:rsidRPr="000B0DC0">
        <w:rPr>
          <w:rFonts w:ascii="Arial" w:hAnsi="Arial" w:cs="Arial"/>
          <w:sz w:val="20"/>
          <w:szCs w:val="20"/>
        </w:rPr>
        <w:t>ipe un sermektir.</w:t>
      </w:r>
    </w:p>
    <w:p w:rsidR="00DB562D" w:rsidRPr="000B0DC0" w:rsidRDefault="00DB562D" w:rsidP="00F143FF">
      <w:pPr>
        <w:pStyle w:val="ListParagraph"/>
        <w:numPr>
          <w:ilvl w:val="0"/>
          <w:numId w:val="9"/>
        </w:numPr>
        <w:rPr>
          <w:rFonts w:ascii="Arial" w:hAnsi="Arial" w:cs="Arial"/>
          <w:sz w:val="20"/>
          <w:szCs w:val="20"/>
        </w:rPr>
      </w:pPr>
      <w:r w:rsidRPr="000B0DC0">
        <w:rPr>
          <w:rFonts w:ascii="Arial" w:hAnsi="Arial" w:cs="Arial"/>
          <w:sz w:val="20"/>
          <w:szCs w:val="20"/>
        </w:rPr>
        <w:t>habbeyi kubbe yapmaktır.</w:t>
      </w:r>
    </w:p>
    <w:p w:rsidR="00DB562D" w:rsidRPr="000B0DC0" w:rsidRDefault="00DB562D" w:rsidP="00F143FF">
      <w:pPr>
        <w:spacing w:after="0"/>
        <w:ind w:left="567" w:hanging="709"/>
        <w:rPr>
          <w:b/>
          <w:bCs/>
          <w:sz w:val="28"/>
          <w:szCs w:val="28"/>
        </w:rPr>
      </w:pPr>
    </w:p>
    <w:p w:rsidR="00DB562D" w:rsidRPr="000B0DC0" w:rsidRDefault="00DB562D" w:rsidP="00F143FF">
      <w:pPr>
        <w:spacing w:after="0"/>
        <w:ind w:left="567" w:hanging="709"/>
        <w:rPr>
          <w:b/>
          <w:bCs/>
          <w:sz w:val="28"/>
          <w:szCs w:val="28"/>
        </w:rPr>
      </w:pPr>
    </w:p>
    <w:p w:rsidR="00DB562D" w:rsidRPr="000B0DC0" w:rsidRDefault="00DB562D" w:rsidP="00F143FF">
      <w:pPr>
        <w:spacing w:after="0"/>
        <w:ind w:left="567" w:hanging="709"/>
        <w:rPr>
          <w:b/>
          <w:bCs/>
          <w:sz w:val="28"/>
          <w:szCs w:val="28"/>
        </w:rPr>
      </w:pPr>
    </w:p>
    <w:p w:rsidR="00DB562D" w:rsidRPr="000B0DC0" w:rsidRDefault="00DB562D" w:rsidP="005C67DB">
      <w:pPr>
        <w:spacing w:after="0"/>
        <w:ind w:left="567" w:hanging="709"/>
        <w:rPr>
          <w:b/>
          <w:bCs/>
        </w:rPr>
      </w:pPr>
      <w:r w:rsidRPr="000B0DC0">
        <w:rPr>
          <w:b/>
          <w:bCs/>
          <w:sz w:val="28"/>
          <w:szCs w:val="28"/>
        </w:rPr>
        <w:t>4.</w:t>
      </w:r>
      <w:r w:rsidRPr="000B0DC0">
        <w:rPr>
          <w:b/>
          <w:bCs/>
          <w:sz w:val="28"/>
          <w:szCs w:val="28"/>
        </w:rPr>
        <w:tab/>
      </w:r>
      <w:r w:rsidRPr="000B0DC0">
        <w:rPr>
          <w:b/>
          <w:bCs/>
        </w:rPr>
        <w:t>“Yıkılmak” kelimesi aşağıdaki cümlelerin hangisinde “Birçok yalı da bakımsız bir hâlde çöküyor, yıkılıyor, yerinde yeller esiyor.” cümlesindeki anlamıyla kullanılmıştır?</w:t>
      </w:r>
    </w:p>
    <w:p w:rsidR="00DB562D" w:rsidRPr="000B0DC0" w:rsidRDefault="00DB562D" w:rsidP="00601FD2">
      <w:pPr>
        <w:spacing w:after="0"/>
        <w:ind w:left="567" w:hanging="709"/>
      </w:pPr>
    </w:p>
    <w:p w:rsidR="00DB562D" w:rsidRPr="000B0DC0" w:rsidRDefault="00DB562D" w:rsidP="00404D34">
      <w:pPr>
        <w:pStyle w:val="ListParagraph"/>
        <w:numPr>
          <w:ilvl w:val="0"/>
          <w:numId w:val="34"/>
        </w:numPr>
        <w:spacing w:after="0"/>
        <w:rPr>
          <w:rFonts w:ascii="Arial" w:hAnsi="Arial" w:cs="Arial"/>
          <w:sz w:val="20"/>
          <w:szCs w:val="20"/>
        </w:rPr>
      </w:pPr>
      <w:r w:rsidRPr="000B0DC0">
        <w:rPr>
          <w:rFonts w:ascii="Arial" w:eastAsia="Batang" w:hAnsi="Arial" w:cs="Arial"/>
          <w:sz w:val="20"/>
          <w:szCs w:val="20"/>
        </w:rPr>
        <w:t>Odanın içinde bir iki adım attı, sonra yine divanın üzerine yıkıldı.</w:t>
      </w:r>
    </w:p>
    <w:p w:rsidR="00DB562D" w:rsidRPr="000B0DC0" w:rsidRDefault="00DB562D" w:rsidP="00404D34">
      <w:pPr>
        <w:pStyle w:val="ListParagraph"/>
        <w:numPr>
          <w:ilvl w:val="0"/>
          <w:numId w:val="34"/>
        </w:numPr>
        <w:spacing w:after="0"/>
        <w:rPr>
          <w:rFonts w:ascii="Arial" w:hAnsi="Arial" w:cs="Arial"/>
          <w:sz w:val="20"/>
          <w:szCs w:val="20"/>
        </w:rPr>
      </w:pPr>
      <w:r w:rsidRPr="000B0DC0">
        <w:rPr>
          <w:rFonts w:ascii="Arial" w:eastAsia="Batang" w:hAnsi="Arial" w:cs="Arial"/>
          <w:sz w:val="20"/>
          <w:szCs w:val="20"/>
        </w:rPr>
        <w:t>Ayakta duramadığı için ayağa her kalkışında yere yıkılan bir sarhoş vardı.</w:t>
      </w:r>
    </w:p>
    <w:p w:rsidR="00DB562D" w:rsidRPr="000B0DC0" w:rsidRDefault="00DB562D" w:rsidP="00425936">
      <w:pPr>
        <w:pStyle w:val="ListParagraph"/>
        <w:numPr>
          <w:ilvl w:val="0"/>
          <w:numId w:val="34"/>
        </w:numPr>
        <w:spacing w:after="0"/>
        <w:rPr>
          <w:rFonts w:ascii="Arial" w:hAnsi="Arial" w:cs="Arial"/>
          <w:sz w:val="20"/>
          <w:szCs w:val="20"/>
        </w:rPr>
      </w:pPr>
      <w:r w:rsidRPr="000B0DC0">
        <w:rPr>
          <w:rFonts w:ascii="Arial" w:hAnsi="Arial" w:cs="Arial"/>
          <w:sz w:val="20"/>
          <w:szCs w:val="20"/>
        </w:rPr>
        <w:t>Yıkılmış bir evin önünde yaralı bir köpekle karşılaştık.</w:t>
      </w:r>
    </w:p>
    <w:p w:rsidR="00DB562D" w:rsidRPr="000B0DC0" w:rsidRDefault="00DB562D" w:rsidP="00425936">
      <w:pPr>
        <w:pStyle w:val="ListParagraph"/>
        <w:numPr>
          <w:ilvl w:val="0"/>
          <w:numId w:val="34"/>
        </w:numPr>
        <w:spacing w:after="0"/>
        <w:rPr>
          <w:rFonts w:ascii="Arial" w:hAnsi="Arial" w:cs="Arial"/>
        </w:rPr>
      </w:pPr>
      <w:r w:rsidRPr="000B0DC0">
        <w:rPr>
          <w:rFonts w:ascii="Arial" w:hAnsi="Arial" w:cs="Arial"/>
          <w:sz w:val="20"/>
          <w:szCs w:val="20"/>
        </w:rPr>
        <w:t>Bu koca dünyadaki tek varlığını da kaybedince yıkılmıştı âdeta.</w:t>
      </w:r>
    </w:p>
    <w:p w:rsidR="00DB562D" w:rsidRPr="000B0DC0" w:rsidRDefault="00DB562D" w:rsidP="00F143FF">
      <w:pPr>
        <w:spacing w:after="0"/>
        <w:ind w:left="567" w:hanging="709"/>
      </w:pPr>
    </w:p>
    <w:p w:rsidR="00DB562D" w:rsidRPr="000B0DC0" w:rsidRDefault="00DB562D" w:rsidP="00F143FF">
      <w:pPr>
        <w:spacing w:after="0"/>
        <w:ind w:left="567" w:hanging="709"/>
      </w:pPr>
    </w:p>
    <w:p w:rsidR="00DB562D" w:rsidRPr="000B0DC0" w:rsidRDefault="00DB562D" w:rsidP="00F143FF">
      <w:pPr>
        <w:spacing w:after="0"/>
        <w:ind w:left="567" w:hanging="709"/>
      </w:pPr>
    </w:p>
    <w:p w:rsidR="00DB562D" w:rsidRPr="000B0DC0" w:rsidRDefault="00DB562D" w:rsidP="00F143FF">
      <w:pPr>
        <w:spacing w:after="0"/>
        <w:ind w:left="567" w:hanging="709"/>
      </w:pPr>
    </w:p>
    <w:p w:rsidR="00DB562D" w:rsidRPr="000B0DC0" w:rsidRDefault="00DB562D" w:rsidP="00F143FF">
      <w:pPr>
        <w:spacing w:after="0"/>
        <w:ind w:left="567" w:hanging="709"/>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F143FF">
      <w:pPr>
        <w:spacing w:after="0"/>
        <w:rPr>
          <w:b/>
          <w:bCs/>
        </w:rPr>
      </w:pPr>
    </w:p>
    <w:p w:rsidR="00DB562D" w:rsidRPr="000B0DC0" w:rsidRDefault="00DB562D" w:rsidP="0088071D">
      <w:pPr>
        <w:spacing w:after="0"/>
        <w:rPr>
          <w:b/>
          <w:bCs/>
        </w:rPr>
      </w:pPr>
    </w:p>
    <w:p w:rsidR="00DB562D" w:rsidRPr="000B0DC0" w:rsidRDefault="00DB562D" w:rsidP="0088071D">
      <w:pPr>
        <w:spacing w:after="0"/>
        <w:rPr>
          <w:b/>
          <w:bCs/>
        </w:rPr>
      </w:pPr>
    </w:p>
    <w:p w:rsidR="00DB562D" w:rsidRPr="000B0DC0" w:rsidRDefault="00DB562D" w:rsidP="00023D45">
      <w:pPr>
        <w:spacing w:after="0"/>
        <w:ind w:left="567" w:hanging="709"/>
        <w:rPr>
          <w:b/>
          <w:bCs/>
        </w:rPr>
      </w:pPr>
      <w:r w:rsidRPr="000B0DC0">
        <w:rPr>
          <w:b/>
          <w:bCs/>
          <w:sz w:val="28"/>
          <w:szCs w:val="28"/>
        </w:rPr>
        <w:t>5.</w:t>
      </w:r>
      <w:r w:rsidRPr="000B0DC0">
        <w:rPr>
          <w:b/>
          <w:bCs/>
        </w:rPr>
        <w:tab/>
        <w:t>(1) Prag’ta, Eski Şehir Meydanı’nda her saat başı astrolojik saatin önünde toplanıyor turistler. (2) Bu meydan birçok kişiyi geçmişin izlerinde bir yolculuğa çıkarıyor. (3) Saat kulesi, şehrin tam ortasında… (4) Bu saati, 15. yüzyıl sonlarında Charles Üniversitesi’nde profesör olan Hanuş Usta yapmış.</w:t>
      </w:r>
    </w:p>
    <w:p w:rsidR="00DB562D" w:rsidRPr="000B0DC0" w:rsidRDefault="00DB562D" w:rsidP="00023D45">
      <w:pPr>
        <w:spacing w:after="0"/>
        <w:ind w:left="567" w:hanging="709"/>
      </w:pPr>
    </w:p>
    <w:p w:rsidR="00DB562D" w:rsidRPr="000B0DC0" w:rsidRDefault="00DB562D" w:rsidP="00023D45">
      <w:pPr>
        <w:spacing w:after="0"/>
        <w:ind w:left="567" w:hanging="709"/>
        <w:rPr>
          <w:b/>
          <w:bCs/>
        </w:rPr>
      </w:pPr>
      <w:r w:rsidRPr="000B0DC0">
        <w:tab/>
      </w:r>
      <w:r w:rsidRPr="000B0DC0">
        <w:rPr>
          <w:b/>
          <w:bCs/>
        </w:rPr>
        <w:t>Bu parçada numaralanmış cümlelerin hangisinde yorum yapılmıştır?</w:t>
      </w:r>
    </w:p>
    <w:p w:rsidR="00DB562D" w:rsidRPr="000B0DC0" w:rsidRDefault="00DB562D" w:rsidP="00023D45">
      <w:pPr>
        <w:spacing w:after="0"/>
        <w:ind w:left="567" w:hanging="709"/>
        <w:rPr>
          <w:b/>
          <w:bCs/>
        </w:rPr>
      </w:pPr>
    </w:p>
    <w:p w:rsidR="00DB562D" w:rsidRPr="000B0DC0" w:rsidRDefault="00DB562D" w:rsidP="00B47545">
      <w:pPr>
        <w:tabs>
          <w:tab w:val="left" w:pos="1701"/>
        </w:tabs>
        <w:spacing w:after="0"/>
        <w:ind w:left="567" w:hanging="709"/>
        <w:rPr>
          <w:b/>
          <w:bCs/>
        </w:rPr>
      </w:pPr>
      <w:r w:rsidRPr="000B0DC0">
        <w:rPr>
          <w:b/>
          <w:bCs/>
        </w:rPr>
        <w:tab/>
      </w:r>
      <w:r w:rsidRPr="000B0DC0">
        <w:t>A) 1</w:t>
      </w:r>
      <w:r w:rsidRPr="000B0DC0">
        <w:tab/>
        <w:t>B) 2</w:t>
      </w:r>
      <w:r w:rsidRPr="000B0DC0">
        <w:tab/>
      </w:r>
      <w:r w:rsidRPr="000B0DC0">
        <w:tab/>
        <w:t>C) 3</w:t>
      </w:r>
      <w:r w:rsidRPr="000B0DC0">
        <w:tab/>
      </w:r>
      <w:r w:rsidRPr="000B0DC0">
        <w:tab/>
        <w:t>D) 4</w:t>
      </w:r>
    </w:p>
    <w:p w:rsidR="00DB562D" w:rsidRPr="000B0DC0" w:rsidRDefault="00DB562D" w:rsidP="00FB4C1A">
      <w:pPr>
        <w:spacing w:after="0"/>
        <w:ind w:left="567" w:hanging="709"/>
        <w:rPr>
          <w:rFonts w:eastAsia="Batang"/>
        </w:rPr>
      </w:pPr>
    </w:p>
    <w:p w:rsidR="00DB562D" w:rsidRPr="000B0DC0" w:rsidRDefault="00DB562D" w:rsidP="00630F92">
      <w:pPr>
        <w:spacing w:after="0"/>
        <w:ind w:left="567" w:hanging="709"/>
        <w:rPr>
          <w:rFonts w:eastAsia="Batang"/>
        </w:rPr>
      </w:pPr>
    </w:p>
    <w:p w:rsidR="00DB562D" w:rsidRPr="000B0DC0" w:rsidRDefault="00DB562D" w:rsidP="00940DEB">
      <w:pPr>
        <w:spacing w:after="0"/>
        <w:ind w:left="567" w:hanging="567"/>
        <w:rPr>
          <w:rFonts w:eastAsia="Batang"/>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601FD2">
      <w:pPr>
        <w:spacing w:after="0"/>
        <w:rPr>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FC1F70">
      <w:pPr>
        <w:spacing w:after="0"/>
        <w:rPr>
          <w:b/>
          <w:bCs/>
        </w:rPr>
      </w:pPr>
    </w:p>
    <w:p w:rsidR="00DB562D" w:rsidRPr="000B0DC0" w:rsidRDefault="00DB562D" w:rsidP="00023D45">
      <w:pPr>
        <w:spacing w:after="0"/>
        <w:ind w:left="567" w:hanging="709"/>
        <w:rPr>
          <w:b/>
          <w:bCs/>
        </w:rPr>
      </w:pPr>
      <w:r w:rsidRPr="000B0DC0">
        <w:rPr>
          <w:b/>
          <w:bCs/>
          <w:sz w:val="28"/>
          <w:szCs w:val="28"/>
        </w:rPr>
        <w:t>6.</w:t>
      </w:r>
      <w:r w:rsidRPr="000B0DC0">
        <w:rPr>
          <w:b/>
          <w:bCs/>
        </w:rPr>
        <w:tab/>
        <w:t>Bazı kitapların son sayfasına gelip okumayı tamamladığımızda o kitabı bitirmiş olmayız. Sorularla kitap aklımızda varlığını sürdürür. Kapağını kapadığımızda hâlâ o kitabın satır aralarında dolaşıyorsak zihnimiz durup durup bizi kitaba yönlendiriyorsa üzerinden çokça zaman geçmiş olsa da aklımızın bir köşesinde kalıyorsa kitap bizi çoktan ele geçirmiş demektir.</w:t>
      </w:r>
    </w:p>
    <w:p w:rsidR="00DB562D" w:rsidRPr="000B0DC0" w:rsidRDefault="00DB562D" w:rsidP="00023D45">
      <w:pPr>
        <w:spacing w:after="0"/>
        <w:ind w:left="567" w:hanging="709"/>
        <w:rPr>
          <w:rFonts w:eastAsia="Batang"/>
        </w:rPr>
      </w:pPr>
    </w:p>
    <w:p w:rsidR="00DB562D" w:rsidRPr="000B0DC0" w:rsidRDefault="00DB562D" w:rsidP="00023D45">
      <w:pPr>
        <w:spacing w:after="0"/>
        <w:ind w:left="567" w:hanging="709"/>
        <w:rPr>
          <w:rFonts w:eastAsia="Batang"/>
          <w:b/>
          <w:bCs/>
        </w:rPr>
      </w:pPr>
      <w:r w:rsidRPr="000B0DC0">
        <w:rPr>
          <w:rFonts w:eastAsia="Batang"/>
        </w:rPr>
        <w:tab/>
      </w:r>
      <w:r w:rsidRPr="000B0DC0">
        <w:rPr>
          <w:rFonts w:eastAsia="Batang"/>
          <w:b/>
          <w:bCs/>
        </w:rPr>
        <w:t>Bu metinde kitabın hangi yönü vurgulanmak istenmiştir?</w:t>
      </w:r>
    </w:p>
    <w:p w:rsidR="00DB562D" w:rsidRPr="000B0DC0" w:rsidRDefault="00DB562D" w:rsidP="00023D45">
      <w:pPr>
        <w:spacing w:after="0"/>
        <w:ind w:left="567" w:hanging="709"/>
        <w:rPr>
          <w:rFonts w:eastAsia="Batang"/>
          <w:b/>
          <w:bCs/>
        </w:rPr>
      </w:pPr>
    </w:p>
    <w:p w:rsidR="00DB562D" w:rsidRPr="000B0DC0" w:rsidRDefault="00DB562D" w:rsidP="00023D45">
      <w:pPr>
        <w:spacing w:after="0"/>
        <w:ind w:left="567" w:hanging="709"/>
        <w:rPr>
          <w:rFonts w:eastAsia="Batang"/>
        </w:rPr>
      </w:pPr>
      <w:r w:rsidRPr="000B0DC0">
        <w:rPr>
          <w:rFonts w:eastAsia="Batang"/>
          <w:b/>
          <w:bCs/>
        </w:rPr>
        <w:tab/>
      </w:r>
      <w:r w:rsidRPr="000B0DC0">
        <w:rPr>
          <w:rFonts w:eastAsia="Batang"/>
        </w:rPr>
        <w:t>A) Kalıcılığı</w:t>
      </w:r>
      <w:r w:rsidRPr="000B0DC0">
        <w:rPr>
          <w:rFonts w:eastAsia="Batang"/>
        </w:rPr>
        <w:tab/>
      </w:r>
      <w:r w:rsidRPr="000B0DC0">
        <w:rPr>
          <w:rFonts w:eastAsia="Batang"/>
        </w:rPr>
        <w:tab/>
        <w:t>B) Evrenselliği</w:t>
      </w:r>
    </w:p>
    <w:p w:rsidR="00DB562D" w:rsidRPr="000B0DC0" w:rsidRDefault="00DB562D" w:rsidP="00023D45">
      <w:pPr>
        <w:pStyle w:val="ListParagraph"/>
        <w:spacing w:after="0"/>
        <w:ind w:left="567" w:right="-73" w:hanging="567"/>
        <w:rPr>
          <w:rFonts w:ascii="Arial" w:hAnsi="Arial" w:cs="Arial"/>
          <w:sz w:val="20"/>
          <w:szCs w:val="20"/>
        </w:rPr>
      </w:pPr>
      <w:r w:rsidRPr="000B0DC0">
        <w:rPr>
          <w:rFonts w:ascii="Arial" w:eastAsia="Batang" w:hAnsi="Arial"/>
          <w:sz w:val="20"/>
          <w:szCs w:val="20"/>
        </w:rPr>
        <w:tab/>
      </w:r>
      <w:r w:rsidRPr="000B0DC0">
        <w:rPr>
          <w:rFonts w:ascii="Arial" w:eastAsia="Batang" w:hAnsi="Arial" w:cs="Arial"/>
          <w:sz w:val="20"/>
          <w:szCs w:val="20"/>
        </w:rPr>
        <w:t>C) İnandırıcılığı</w:t>
      </w:r>
      <w:r w:rsidRPr="000B0DC0">
        <w:rPr>
          <w:rFonts w:ascii="Arial" w:eastAsia="Batang" w:hAnsi="Arial" w:cs="Arial"/>
          <w:sz w:val="20"/>
          <w:szCs w:val="20"/>
        </w:rPr>
        <w:tab/>
      </w:r>
      <w:r w:rsidRPr="000B0DC0">
        <w:rPr>
          <w:rFonts w:ascii="Arial" w:eastAsia="Batang" w:hAnsi="Arial" w:cs="Arial"/>
          <w:sz w:val="20"/>
          <w:szCs w:val="20"/>
        </w:rPr>
        <w:tab/>
        <w:t>D) Kurgusu</w:t>
      </w: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9A3201">
      <w:pPr>
        <w:spacing w:after="0"/>
        <w:ind w:right="-73"/>
        <w:rPr>
          <w:b/>
          <w:bCs/>
        </w:rPr>
      </w:pPr>
    </w:p>
    <w:p w:rsidR="00DB562D" w:rsidRPr="000B0DC0" w:rsidRDefault="00DB562D" w:rsidP="00023D45">
      <w:pPr>
        <w:pStyle w:val="ListParagraph"/>
        <w:spacing w:after="0"/>
        <w:ind w:left="567" w:right="69" w:hanging="709"/>
        <w:rPr>
          <w:rFonts w:ascii="Arial" w:eastAsia="Batang" w:hAnsi="Arial" w:cs="Arial"/>
          <w:b/>
          <w:bCs/>
          <w:sz w:val="20"/>
          <w:szCs w:val="20"/>
        </w:rPr>
      </w:pPr>
      <w:r w:rsidRPr="000B0DC0">
        <w:rPr>
          <w:rFonts w:ascii="Arial" w:hAnsi="Arial" w:cs="Arial"/>
          <w:b/>
          <w:bCs/>
          <w:sz w:val="28"/>
          <w:szCs w:val="28"/>
        </w:rPr>
        <w:t>7.</w:t>
      </w:r>
      <w:r w:rsidRPr="000B0DC0">
        <w:rPr>
          <w:rFonts w:ascii="Arial" w:hAnsi="Arial" w:cs="Arial"/>
          <w:b/>
          <w:bCs/>
        </w:rPr>
        <w:tab/>
      </w:r>
      <w:r w:rsidRPr="000B0DC0">
        <w:rPr>
          <w:rFonts w:ascii="Arial" w:eastAsia="Batang" w:hAnsi="Arial" w:cs="Arial"/>
          <w:b/>
          <w:bCs/>
          <w:sz w:val="20"/>
          <w:szCs w:val="20"/>
        </w:rPr>
        <w:t>Bir yerde sabit cıvata gibi dönüp duranların ne kendilerine faydaları vardır ne çevredekilere. Oysa dünyaya bakalım: Her şey değişir, durmadan yol alır. Su, buhar olur, yağmura dönüşür; tohum, baş verir, çiçeğe durur; civciv, pek cılız doğar, kocaman bir horoz olur. Dünyada hiçbir şey durmaz. Bu doğanın bir parçası olan bir insan neden dursun?</w:t>
      </w:r>
    </w:p>
    <w:p w:rsidR="00DB562D" w:rsidRPr="000B0DC0" w:rsidRDefault="00DB562D" w:rsidP="00023D45">
      <w:pPr>
        <w:pStyle w:val="ListParagraph"/>
        <w:spacing w:after="0"/>
        <w:ind w:left="567" w:right="69" w:hanging="709"/>
        <w:rPr>
          <w:rFonts w:ascii="Arial" w:hAnsi="Arial" w:cs="Arial"/>
          <w:b/>
          <w:bCs/>
          <w:sz w:val="20"/>
          <w:szCs w:val="20"/>
        </w:rPr>
      </w:pPr>
    </w:p>
    <w:p w:rsidR="00DB562D" w:rsidRPr="000B0DC0" w:rsidRDefault="00DB562D" w:rsidP="00023D45">
      <w:pPr>
        <w:pStyle w:val="ListParagraph"/>
        <w:spacing w:after="0"/>
        <w:ind w:left="567" w:right="69" w:hanging="709"/>
        <w:rPr>
          <w:rFonts w:ascii="Arial" w:hAnsi="Arial" w:cs="Arial"/>
          <w:b/>
          <w:bCs/>
          <w:sz w:val="20"/>
          <w:szCs w:val="20"/>
        </w:rPr>
      </w:pPr>
      <w:r w:rsidRPr="000B0DC0">
        <w:rPr>
          <w:rFonts w:ascii="Arial" w:hAnsi="Arial" w:cs="Arial"/>
          <w:b/>
          <w:bCs/>
          <w:sz w:val="20"/>
          <w:szCs w:val="20"/>
        </w:rPr>
        <w:tab/>
        <w:t>Bu parçada aşağıdaki düşünceyi geliştirme yollarından hangisi kullanılmıştır?</w:t>
      </w:r>
    </w:p>
    <w:p w:rsidR="00DB562D" w:rsidRPr="000B0DC0" w:rsidRDefault="00DB562D" w:rsidP="00023D45">
      <w:pPr>
        <w:pStyle w:val="ListParagraph"/>
        <w:spacing w:after="0"/>
        <w:ind w:left="567" w:right="69" w:hanging="709"/>
        <w:rPr>
          <w:rFonts w:ascii="Arial" w:hAnsi="Arial" w:cs="Arial"/>
          <w:b/>
          <w:bCs/>
          <w:sz w:val="20"/>
          <w:szCs w:val="20"/>
        </w:rPr>
      </w:pPr>
    </w:p>
    <w:p w:rsidR="00DB562D" w:rsidRPr="000B0DC0" w:rsidRDefault="00DB562D" w:rsidP="008B6EFE">
      <w:pPr>
        <w:pStyle w:val="ListParagraph"/>
        <w:numPr>
          <w:ilvl w:val="0"/>
          <w:numId w:val="35"/>
        </w:numPr>
        <w:spacing w:after="0"/>
        <w:ind w:right="69"/>
        <w:rPr>
          <w:rFonts w:ascii="Arial" w:hAnsi="Arial" w:cs="Arial"/>
          <w:sz w:val="20"/>
          <w:szCs w:val="20"/>
        </w:rPr>
      </w:pPr>
      <w:r w:rsidRPr="000B0DC0">
        <w:rPr>
          <w:rFonts w:ascii="Arial" w:hAnsi="Arial" w:cs="Arial"/>
          <w:sz w:val="20"/>
          <w:szCs w:val="20"/>
        </w:rPr>
        <w:t>Tanımlama</w:t>
      </w:r>
    </w:p>
    <w:p w:rsidR="00DB562D" w:rsidRPr="000B0DC0" w:rsidRDefault="00DB562D" w:rsidP="008B6EFE">
      <w:pPr>
        <w:pStyle w:val="ListParagraph"/>
        <w:numPr>
          <w:ilvl w:val="0"/>
          <w:numId w:val="35"/>
        </w:numPr>
        <w:spacing w:after="0"/>
        <w:ind w:right="69"/>
        <w:rPr>
          <w:rFonts w:ascii="Arial" w:hAnsi="Arial" w:cs="Arial"/>
          <w:sz w:val="20"/>
          <w:szCs w:val="20"/>
        </w:rPr>
      </w:pPr>
      <w:r w:rsidRPr="000B0DC0">
        <w:rPr>
          <w:rFonts w:ascii="Arial" w:hAnsi="Arial" w:cs="Arial"/>
          <w:sz w:val="20"/>
          <w:szCs w:val="20"/>
        </w:rPr>
        <w:t>Sayısal verilerden yararlanma</w:t>
      </w:r>
    </w:p>
    <w:p w:rsidR="00DB562D" w:rsidRPr="000B0DC0" w:rsidRDefault="00DB562D" w:rsidP="008B6EFE">
      <w:pPr>
        <w:pStyle w:val="ListParagraph"/>
        <w:numPr>
          <w:ilvl w:val="0"/>
          <w:numId w:val="35"/>
        </w:numPr>
        <w:spacing w:after="0"/>
        <w:ind w:right="69"/>
        <w:rPr>
          <w:rFonts w:ascii="Arial" w:hAnsi="Arial" w:cs="Arial"/>
          <w:sz w:val="20"/>
          <w:szCs w:val="20"/>
        </w:rPr>
      </w:pPr>
      <w:r w:rsidRPr="000B0DC0">
        <w:rPr>
          <w:rFonts w:ascii="Arial" w:hAnsi="Arial" w:cs="Arial"/>
          <w:sz w:val="20"/>
          <w:szCs w:val="20"/>
        </w:rPr>
        <w:t>Tanık gösterme</w:t>
      </w:r>
    </w:p>
    <w:p w:rsidR="00DB562D" w:rsidRPr="000B0DC0" w:rsidRDefault="00DB562D" w:rsidP="008B6EFE">
      <w:pPr>
        <w:pStyle w:val="ListParagraph"/>
        <w:numPr>
          <w:ilvl w:val="0"/>
          <w:numId w:val="35"/>
        </w:numPr>
        <w:spacing w:after="0"/>
        <w:ind w:right="69"/>
        <w:rPr>
          <w:rFonts w:ascii="Arial" w:hAnsi="Arial" w:cs="Arial"/>
          <w:sz w:val="20"/>
          <w:szCs w:val="20"/>
        </w:rPr>
      </w:pPr>
      <w:r w:rsidRPr="000B0DC0">
        <w:rPr>
          <w:rFonts w:ascii="Arial" w:hAnsi="Arial" w:cs="Arial"/>
          <w:sz w:val="20"/>
          <w:szCs w:val="20"/>
        </w:rPr>
        <w:t>Örnekleme</w:t>
      </w:r>
    </w:p>
    <w:p w:rsidR="00DB562D" w:rsidRPr="000B0DC0" w:rsidRDefault="00DB562D" w:rsidP="008B6EFE">
      <w:pPr>
        <w:pStyle w:val="ListParagraph"/>
        <w:spacing w:after="0"/>
        <w:ind w:left="927" w:right="69"/>
        <w:rPr>
          <w:rFonts w:ascii="Arial" w:hAnsi="Arial" w:cs="Arial"/>
          <w:sz w:val="20"/>
          <w:szCs w:val="20"/>
        </w:rPr>
      </w:pPr>
    </w:p>
    <w:p w:rsidR="00DB562D" w:rsidRPr="000B0DC0" w:rsidRDefault="00DB562D" w:rsidP="008B6EFE">
      <w:pPr>
        <w:pStyle w:val="ListParagraph"/>
        <w:spacing w:after="0"/>
        <w:ind w:left="927" w:right="69"/>
        <w:rPr>
          <w:rFonts w:ascii="Arial" w:hAnsi="Arial" w:cs="Arial"/>
          <w:sz w:val="20"/>
          <w:szCs w:val="20"/>
        </w:rPr>
      </w:pPr>
    </w:p>
    <w:p w:rsidR="00DB562D" w:rsidRPr="000B0DC0" w:rsidRDefault="00DB562D" w:rsidP="008B6EFE">
      <w:pPr>
        <w:pStyle w:val="ListParagraph"/>
        <w:spacing w:after="0"/>
        <w:ind w:left="927" w:right="69"/>
        <w:rPr>
          <w:rFonts w:ascii="Arial" w:hAnsi="Arial" w:cs="Arial"/>
          <w:sz w:val="20"/>
          <w:szCs w:val="20"/>
        </w:rPr>
      </w:pPr>
    </w:p>
    <w:p w:rsidR="00DB562D" w:rsidRPr="000B0DC0" w:rsidRDefault="00DB562D" w:rsidP="008B6EFE">
      <w:pPr>
        <w:pStyle w:val="ListParagraph"/>
        <w:spacing w:after="0"/>
        <w:ind w:left="927" w:right="69"/>
        <w:rPr>
          <w:rFonts w:ascii="Arial" w:hAnsi="Arial" w:cs="Arial"/>
          <w:sz w:val="20"/>
          <w:szCs w:val="20"/>
        </w:rPr>
      </w:pPr>
    </w:p>
    <w:p w:rsidR="00DB562D" w:rsidRPr="000B0DC0" w:rsidRDefault="00DB562D" w:rsidP="008B6EFE">
      <w:pPr>
        <w:pStyle w:val="ListParagraph"/>
        <w:spacing w:after="0"/>
        <w:ind w:left="927" w:right="69"/>
        <w:rPr>
          <w:rFonts w:ascii="Arial" w:hAnsi="Arial" w:cs="Arial"/>
          <w:sz w:val="20"/>
          <w:szCs w:val="20"/>
        </w:rPr>
      </w:pPr>
    </w:p>
    <w:p w:rsidR="00DB562D" w:rsidRPr="000B0DC0" w:rsidRDefault="00DB562D" w:rsidP="008B6EFE">
      <w:pPr>
        <w:pStyle w:val="ListParagraph"/>
        <w:spacing w:after="0"/>
        <w:ind w:left="927" w:right="69"/>
        <w:rPr>
          <w:rFonts w:ascii="Arial" w:hAnsi="Arial" w:cs="Arial"/>
          <w:sz w:val="20"/>
          <w:szCs w:val="20"/>
        </w:rPr>
      </w:pPr>
    </w:p>
    <w:p w:rsidR="00DB562D" w:rsidRPr="000B0DC0" w:rsidRDefault="00DB562D" w:rsidP="008B6EFE">
      <w:pPr>
        <w:pStyle w:val="ListParagraph"/>
        <w:spacing w:after="0"/>
        <w:ind w:left="927" w:right="69"/>
        <w:rPr>
          <w:rFonts w:ascii="Arial" w:hAnsi="Arial" w:cs="Arial"/>
          <w:sz w:val="20"/>
          <w:szCs w:val="20"/>
        </w:rPr>
      </w:pPr>
    </w:p>
    <w:p w:rsidR="00DB562D" w:rsidRPr="000B0DC0" w:rsidRDefault="00DB562D" w:rsidP="008B6EFE">
      <w:pPr>
        <w:pStyle w:val="ListParagraph"/>
        <w:spacing w:after="0"/>
        <w:ind w:left="927" w:right="69"/>
        <w:rPr>
          <w:rFonts w:ascii="Arial" w:hAnsi="Arial" w:cs="Arial"/>
          <w:sz w:val="20"/>
          <w:szCs w:val="20"/>
        </w:rPr>
      </w:pPr>
      <w:r w:rsidRPr="000B0DC0">
        <w:rPr>
          <w:rFonts w:ascii="Arial" w:hAnsi="Arial" w:cs="Arial"/>
          <w:sz w:val="20"/>
          <w:szCs w:val="20"/>
        </w:rPr>
        <w:t xml:space="preserve"> </w:t>
      </w:r>
    </w:p>
    <w:p w:rsidR="00DB562D" w:rsidRPr="000B0DC0" w:rsidRDefault="00DB562D" w:rsidP="00B9448B">
      <w:pPr>
        <w:spacing w:after="0"/>
        <w:rPr>
          <w:b/>
          <w:bCs/>
        </w:rPr>
      </w:pPr>
    </w:p>
    <w:p w:rsidR="00DB562D" w:rsidRPr="000B0DC0" w:rsidRDefault="00DB562D" w:rsidP="00B9448B">
      <w:pPr>
        <w:spacing w:after="0"/>
        <w:rPr>
          <w:b/>
          <w:bCs/>
        </w:rPr>
      </w:pPr>
    </w:p>
    <w:p w:rsidR="00DB562D" w:rsidRPr="000B0DC0" w:rsidRDefault="00DB562D" w:rsidP="0043371C">
      <w:pPr>
        <w:spacing w:after="0"/>
        <w:ind w:left="567" w:hanging="567"/>
        <w:rPr>
          <w:rFonts w:eastAsia="Batang"/>
          <w:b/>
          <w:bCs/>
        </w:rPr>
      </w:pPr>
      <w:r w:rsidRPr="000B0DC0">
        <w:rPr>
          <w:b/>
          <w:bCs/>
          <w:sz w:val="28"/>
          <w:szCs w:val="28"/>
        </w:rPr>
        <w:t>8.</w:t>
      </w:r>
      <w:r w:rsidRPr="000B0DC0">
        <w:rPr>
          <w:b/>
          <w:bCs/>
        </w:rPr>
        <w:tab/>
      </w:r>
      <w:r w:rsidRPr="000B0DC0">
        <w:rPr>
          <w:rFonts w:eastAsia="Batang"/>
          <w:b/>
          <w:bCs/>
        </w:rPr>
        <w:t>Bir genç olarak senin de yaşamdan beklentilerin var elbette. Ben bu konuda öğrencilerime: “</w:t>
      </w:r>
      <w:r w:rsidRPr="000B0DC0">
        <w:rPr>
          <w:rFonts w:eastAsia="Batang"/>
          <w:b/>
          <w:bCs/>
          <w:u w:val="single"/>
        </w:rPr>
        <w:t>Çok şey olmak isteyen hiçbir şey olamaz ama bir şey olmak isteyen çok şey olabilir.</w:t>
      </w:r>
      <w:r w:rsidRPr="000B0DC0">
        <w:rPr>
          <w:rFonts w:eastAsia="Batang"/>
          <w:b/>
          <w:bCs/>
        </w:rPr>
        <w:t>” derim. Düşün ki bir insan hem rekortmen bir atlet hem bilim insanı hem politikacı hem de büyük bir sanatçı olmak istiyor. İşte bu olanaksız! Çünkü bu alanların her birinde yükselmek için yaşamımızın büyük bir bölümünde o alan için çalışma gerekir, bu da çok zor.</w:t>
      </w:r>
    </w:p>
    <w:p w:rsidR="00DB562D" w:rsidRPr="000B0DC0" w:rsidRDefault="00DB562D" w:rsidP="0043371C">
      <w:pPr>
        <w:spacing w:after="0"/>
        <w:ind w:left="567" w:hanging="567"/>
      </w:pPr>
    </w:p>
    <w:p w:rsidR="00DB562D" w:rsidRPr="000B0DC0" w:rsidRDefault="00DB562D" w:rsidP="0043371C">
      <w:pPr>
        <w:spacing w:after="0"/>
        <w:ind w:left="567" w:hanging="567"/>
        <w:rPr>
          <w:b/>
          <w:bCs/>
        </w:rPr>
      </w:pPr>
      <w:r w:rsidRPr="000B0DC0">
        <w:tab/>
      </w:r>
      <w:r w:rsidRPr="000B0DC0">
        <w:rPr>
          <w:b/>
          <w:bCs/>
        </w:rPr>
        <w:t>Parçada altı çizili cümleyle anlamca yakın olan cümle aşağıdakilerden hangisidir?</w:t>
      </w:r>
    </w:p>
    <w:p w:rsidR="00DB562D" w:rsidRPr="000B0DC0" w:rsidRDefault="00DB562D" w:rsidP="0043371C">
      <w:pPr>
        <w:spacing w:after="0"/>
        <w:ind w:left="567" w:hanging="567"/>
        <w:rPr>
          <w:b/>
          <w:bCs/>
        </w:rPr>
      </w:pPr>
    </w:p>
    <w:p w:rsidR="00DB562D" w:rsidRPr="000B0DC0" w:rsidRDefault="00DB562D" w:rsidP="00EA215C">
      <w:pPr>
        <w:pStyle w:val="ListParagraph"/>
        <w:numPr>
          <w:ilvl w:val="0"/>
          <w:numId w:val="36"/>
        </w:numPr>
        <w:spacing w:after="0"/>
        <w:rPr>
          <w:rFonts w:ascii="Arial" w:hAnsi="Arial" w:cs="Arial"/>
          <w:b/>
          <w:bCs/>
        </w:rPr>
      </w:pPr>
      <w:r w:rsidRPr="000B0DC0">
        <w:rPr>
          <w:rFonts w:ascii="Arial" w:hAnsi="Arial" w:cs="Arial"/>
          <w:sz w:val="20"/>
          <w:szCs w:val="20"/>
        </w:rPr>
        <w:t>Çok işte çırak olacağına bir işte usta ol.</w:t>
      </w:r>
    </w:p>
    <w:p w:rsidR="00DB562D" w:rsidRPr="000B0DC0" w:rsidRDefault="00DB562D" w:rsidP="00EA215C">
      <w:pPr>
        <w:pStyle w:val="ListParagraph"/>
        <w:numPr>
          <w:ilvl w:val="0"/>
          <w:numId w:val="36"/>
        </w:numPr>
        <w:spacing w:after="0"/>
        <w:rPr>
          <w:rFonts w:ascii="Arial" w:hAnsi="Arial" w:cs="Arial"/>
          <w:b/>
          <w:bCs/>
        </w:rPr>
      </w:pPr>
      <w:r w:rsidRPr="000B0DC0">
        <w:rPr>
          <w:rFonts w:ascii="Arial" w:hAnsi="Arial" w:cs="Arial"/>
          <w:sz w:val="20"/>
          <w:szCs w:val="20"/>
        </w:rPr>
        <w:t>Beceriksiz kişiye yaptırılan iş yarım kalır.</w:t>
      </w:r>
    </w:p>
    <w:p w:rsidR="00DB562D" w:rsidRPr="000B0DC0" w:rsidRDefault="00DB562D" w:rsidP="00EA215C">
      <w:pPr>
        <w:pStyle w:val="ListParagraph"/>
        <w:numPr>
          <w:ilvl w:val="0"/>
          <w:numId w:val="36"/>
        </w:numPr>
        <w:spacing w:after="0"/>
        <w:rPr>
          <w:rFonts w:ascii="Arial" w:hAnsi="Arial" w:cs="Arial"/>
          <w:b/>
          <w:bCs/>
        </w:rPr>
      </w:pPr>
      <w:r w:rsidRPr="000B0DC0">
        <w:rPr>
          <w:rFonts w:ascii="Arial" w:hAnsi="Arial" w:cs="Arial"/>
          <w:sz w:val="20"/>
          <w:szCs w:val="20"/>
        </w:rPr>
        <w:t>Çalışkan insanlar her yerde el üstünde tutulurlar.</w:t>
      </w:r>
    </w:p>
    <w:p w:rsidR="00DB562D" w:rsidRPr="000B0DC0" w:rsidRDefault="00DB562D" w:rsidP="00EA215C">
      <w:pPr>
        <w:pStyle w:val="ListParagraph"/>
        <w:numPr>
          <w:ilvl w:val="0"/>
          <w:numId w:val="36"/>
        </w:numPr>
        <w:spacing w:after="0"/>
        <w:rPr>
          <w:rFonts w:ascii="Arial" w:hAnsi="Arial" w:cs="Arial"/>
          <w:b/>
          <w:bCs/>
        </w:rPr>
      </w:pPr>
      <w:r w:rsidRPr="000B0DC0">
        <w:rPr>
          <w:rFonts w:ascii="Arial" w:hAnsi="Arial" w:cs="Arial"/>
          <w:sz w:val="20"/>
          <w:szCs w:val="20"/>
        </w:rPr>
        <w:t>Her iş uzmanına yaptırılırsa iyi sonuç verir.</w:t>
      </w:r>
    </w:p>
    <w:p w:rsidR="00DB562D" w:rsidRPr="000B0DC0" w:rsidRDefault="00DB562D" w:rsidP="000C43CC">
      <w:pPr>
        <w:spacing w:after="0"/>
        <w:ind w:left="567" w:hanging="567"/>
      </w:pPr>
    </w:p>
    <w:p w:rsidR="00DB562D" w:rsidRPr="000B0DC0" w:rsidRDefault="00DB562D" w:rsidP="000C43CC">
      <w:pPr>
        <w:spacing w:after="0"/>
        <w:ind w:left="567" w:hanging="567"/>
      </w:pPr>
    </w:p>
    <w:p w:rsidR="00DB562D" w:rsidRPr="000B0DC0" w:rsidRDefault="00DB562D" w:rsidP="000C43CC">
      <w:pPr>
        <w:spacing w:after="0"/>
        <w:ind w:left="567" w:hanging="567"/>
      </w:pPr>
    </w:p>
    <w:p w:rsidR="00DB562D" w:rsidRPr="000B0DC0" w:rsidRDefault="00DB562D" w:rsidP="000C43CC">
      <w:pPr>
        <w:spacing w:after="0"/>
        <w:ind w:left="567" w:hanging="567"/>
      </w:pPr>
    </w:p>
    <w:p w:rsidR="00DB562D" w:rsidRPr="000B0DC0" w:rsidRDefault="00DB562D" w:rsidP="000C43CC">
      <w:pPr>
        <w:spacing w:after="0"/>
        <w:ind w:left="567" w:hanging="567"/>
      </w:pPr>
    </w:p>
    <w:p w:rsidR="00DB562D" w:rsidRPr="000B0DC0" w:rsidRDefault="00DB562D" w:rsidP="00B43219">
      <w:pPr>
        <w:spacing w:after="0"/>
        <w:ind w:left="567" w:hanging="709"/>
        <w:rPr>
          <w:b/>
          <w:bCs/>
        </w:rPr>
      </w:pPr>
    </w:p>
    <w:p w:rsidR="00DB562D" w:rsidRPr="000B0DC0" w:rsidRDefault="00DB562D" w:rsidP="002C4AD8">
      <w:pPr>
        <w:tabs>
          <w:tab w:val="left" w:pos="1701"/>
        </w:tabs>
        <w:spacing w:after="0"/>
        <w:ind w:left="567" w:hanging="709"/>
      </w:pPr>
    </w:p>
    <w:p w:rsidR="00DB562D" w:rsidRPr="000B0DC0" w:rsidRDefault="00DB562D" w:rsidP="007A1B34">
      <w:pPr>
        <w:tabs>
          <w:tab w:val="left" w:pos="1701"/>
        </w:tabs>
        <w:spacing w:after="0"/>
        <w:ind w:left="567" w:hanging="567"/>
        <w:rPr>
          <w:b/>
          <w:bCs/>
        </w:rPr>
      </w:pPr>
      <w:r w:rsidRPr="000B0DC0">
        <w:rPr>
          <w:b/>
          <w:bCs/>
          <w:sz w:val="28"/>
          <w:szCs w:val="28"/>
        </w:rPr>
        <w:t>9.</w:t>
      </w:r>
      <w:r w:rsidRPr="000B0DC0">
        <w:rPr>
          <w:b/>
          <w:bCs/>
        </w:rPr>
        <w:tab/>
        <w:t xml:space="preserve">Zamanın birinde ilim şehri Bağdat’ta yaşayan bir şair, “Sevdiğim güldüğünde yüzünde açan bir gonca gamzeye bütün Semerkand’ı feda ederim.” der. Zamanın padişahı bu sözü duyunca hem şaşırır hem de şairin bu sözü söyleme sebebini öğrenmek ister ve şairi makamına çağırır. Padişah, “Ben bu saydığın iki şehrin sahibi olmama rağmen kimseye bir karışını dahi feda edemiyorum da peki sen nasıl oluyor da hiç tereddüt etmeden feda edebiliyorsun?” diye sorar. Şair, “İşte biz şairleri ve sevenleri, padişahlardan ayıran bu gönül zenginliğimizdir. Sevdiğimizin bir gülüşü her şeye bedeldir.” der. </w:t>
      </w:r>
    </w:p>
    <w:p w:rsidR="00DB562D" w:rsidRPr="000B0DC0" w:rsidRDefault="00DB562D" w:rsidP="007A1B34">
      <w:pPr>
        <w:tabs>
          <w:tab w:val="left" w:pos="1701"/>
        </w:tabs>
        <w:spacing w:after="0"/>
        <w:ind w:left="567" w:hanging="567"/>
        <w:rPr>
          <w:b/>
          <w:bCs/>
        </w:rPr>
      </w:pPr>
    </w:p>
    <w:p w:rsidR="00DB562D" w:rsidRPr="000B0DC0" w:rsidRDefault="00DB562D" w:rsidP="007A1B34">
      <w:pPr>
        <w:tabs>
          <w:tab w:val="left" w:pos="1701"/>
        </w:tabs>
        <w:spacing w:after="0"/>
        <w:ind w:left="567" w:hanging="567"/>
        <w:rPr>
          <w:b/>
          <w:bCs/>
        </w:rPr>
      </w:pPr>
      <w:r w:rsidRPr="000B0DC0">
        <w:rPr>
          <w:b/>
          <w:bCs/>
        </w:rPr>
        <w:tab/>
        <w:t>Bu hikâyede şairin padişaha vermek istediği mesaj aşağıdakilerde hangisidir?</w:t>
      </w:r>
    </w:p>
    <w:p w:rsidR="00DB562D" w:rsidRPr="000B0DC0" w:rsidRDefault="00DB562D" w:rsidP="007A1B34">
      <w:pPr>
        <w:tabs>
          <w:tab w:val="left" w:pos="1701"/>
        </w:tabs>
        <w:spacing w:after="0"/>
        <w:ind w:left="567" w:hanging="567"/>
        <w:rPr>
          <w:b/>
          <w:bCs/>
        </w:rPr>
      </w:pPr>
    </w:p>
    <w:p w:rsidR="00DB562D" w:rsidRPr="000B0DC0" w:rsidRDefault="00DB562D" w:rsidP="007A1B34">
      <w:pPr>
        <w:pStyle w:val="ListParagraph"/>
        <w:numPr>
          <w:ilvl w:val="0"/>
          <w:numId w:val="37"/>
        </w:numPr>
        <w:tabs>
          <w:tab w:val="left" w:pos="1701"/>
        </w:tabs>
        <w:spacing w:after="0"/>
        <w:rPr>
          <w:rFonts w:ascii="Arial" w:hAnsi="Arial" w:cs="Arial"/>
          <w:b/>
          <w:bCs/>
        </w:rPr>
      </w:pPr>
      <w:r w:rsidRPr="000B0DC0">
        <w:rPr>
          <w:rFonts w:ascii="Arial" w:hAnsi="Arial" w:cs="Arial"/>
          <w:sz w:val="20"/>
          <w:szCs w:val="20"/>
        </w:rPr>
        <w:t>Seven insan için zenginlik güzellikten önce gelir.</w:t>
      </w:r>
    </w:p>
    <w:p w:rsidR="00DB562D" w:rsidRPr="000B0DC0" w:rsidRDefault="00DB562D" w:rsidP="007A1B34">
      <w:pPr>
        <w:pStyle w:val="ListParagraph"/>
        <w:numPr>
          <w:ilvl w:val="0"/>
          <w:numId w:val="37"/>
        </w:numPr>
        <w:tabs>
          <w:tab w:val="left" w:pos="1701"/>
        </w:tabs>
        <w:spacing w:after="0"/>
        <w:rPr>
          <w:rFonts w:ascii="Arial" w:hAnsi="Arial" w:cs="Arial"/>
          <w:b/>
          <w:bCs/>
        </w:rPr>
      </w:pPr>
      <w:r w:rsidRPr="000B0DC0">
        <w:rPr>
          <w:rFonts w:ascii="Arial" w:hAnsi="Arial" w:cs="Arial"/>
          <w:sz w:val="20"/>
          <w:szCs w:val="20"/>
        </w:rPr>
        <w:t>Seven insanlar, sevdiklerinin ufacık mutluluğuna paha biçemezler.</w:t>
      </w:r>
    </w:p>
    <w:p w:rsidR="00DB562D" w:rsidRPr="000B0DC0" w:rsidRDefault="00DB562D" w:rsidP="007A1B34">
      <w:pPr>
        <w:pStyle w:val="ListParagraph"/>
        <w:numPr>
          <w:ilvl w:val="0"/>
          <w:numId w:val="37"/>
        </w:numPr>
        <w:tabs>
          <w:tab w:val="left" w:pos="1701"/>
        </w:tabs>
        <w:spacing w:after="0"/>
        <w:rPr>
          <w:rFonts w:ascii="Arial" w:hAnsi="Arial" w:cs="Arial"/>
          <w:b/>
          <w:bCs/>
        </w:rPr>
      </w:pPr>
      <w:r w:rsidRPr="000B0DC0">
        <w:rPr>
          <w:rFonts w:ascii="Arial" w:hAnsi="Arial" w:cs="Arial"/>
          <w:sz w:val="20"/>
          <w:szCs w:val="20"/>
        </w:rPr>
        <w:t>Küçük mutluluklar bazen insana daha çok şey kazandırır.</w:t>
      </w:r>
    </w:p>
    <w:p w:rsidR="00DB562D" w:rsidRPr="000B0DC0" w:rsidRDefault="00DB562D" w:rsidP="007A1B34">
      <w:pPr>
        <w:pStyle w:val="ListParagraph"/>
        <w:numPr>
          <w:ilvl w:val="0"/>
          <w:numId w:val="37"/>
        </w:numPr>
        <w:tabs>
          <w:tab w:val="left" w:pos="1701"/>
        </w:tabs>
        <w:spacing w:after="0"/>
        <w:rPr>
          <w:rFonts w:ascii="Arial" w:hAnsi="Arial" w:cs="Arial"/>
          <w:b/>
          <w:bCs/>
        </w:rPr>
      </w:pPr>
      <w:r w:rsidRPr="000B0DC0">
        <w:rPr>
          <w:rFonts w:ascii="Arial" w:hAnsi="Arial" w:cs="Arial"/>
          <w:sz w:val="20"/>
          <w:szCs w:val="20"/>
        </w:rPr>
        <w:t>Bir şeyin gerçek değerini, o işten anlayanlar verebilir.</w:t>
      </w:r>
    </w:p>
    <w:p w:rsidR="00DB562D" w:rsidRPr="000B0DC0" w:rsidRDefault="00DB562D" w:rsidP="0058224A">
      <w:pPr>
        <w:pStyle w:val="ListParagraph"/>
        <w:tabs>
          <w:tab w:val="left" w:pos="1701"/>
        </w:tabs>
        <w:spacing w:after="0"/>
        <w:ind w:left="927"/>
        <w:rPr>
          <w:rFonts w:ascii="Arial" w:hAnsi="Arial" w:cs="Arial"/>
          <w:b/>
          <w:bCs/>
        </w:rPr>
      </w:pPr>
    </w:p>
    <w:p w:rsidR="00DB562D" w:rsidRPr="000B0DC0" w:rsidRDefault="00DB562D" w:rsidP="00984F09">
      <w:pPr>
        <w:tabs>
          <w:tab w:val="left" w:pos="1701"/>
        </w:tabs>
        <w:spacing w:after="0"/>
        <w:rPr>
          <w:b/>
          <w:bCs/>
        </w:rPr>
      </w:pPr>
    </w:p>
    <w:p w:rsidR="00DB562D" w:rsidRPr="000B0DC0" w:rsidRDefault="00DB562D" w:rsidP="00FD4317">
      <w:pPr>
        <w:spacing w:after="0"/>
        <w:ind w:left="567" w:hanging="709"/>
        <w:rPr>
          <w:b/>
          <w:bCs/>
        </w:rPr>
      </w:pPr>
      <w:r w:rsidRPr="000B0DC0">
        <w:rPr>
          <w:b/>
          <w:bCs/>
          <w:sz w:val="28"/>
          <w:szCs w:val="28"/>
        </w:rPr>
        <w:t>10.</w:t>
      </w:r>
      <w:r w:rsidRPr="000B0DC0">
        <w:rPr>
          <w:b/>
          <w:bCs/>
          <w:sz w:val="28"/>
          <w:szCs w:val="28"/>
        </w:rPr>
        <w:tab/>
      </w:r>
      <w:r w:rsidRPr="000B0DC0">
        <w:rPr>
          <w:b/>
          <w:bCs/>
        </w:rPr>
        <w:t>Soğuklardan yakınacak değilim. Üşümenin, şöyle biraz üşümenin de bir tadı vardır doğrusu. (1) Kar altında beş on dakika, yarım saat yürüdükten sonra sıcak bir odaya girip parmaklarınızı hohlamanın zevkine doyulur mu? (2) Gözlerinizin içi parlar. “Uuu! Üşüdüm!” diyerek mangala, sobaya yaklaşırken gülümsememek, gülmemek elinizde midir? (3) Ben en çok bir gece, otuz beş yıl oluyor, Sofya’da üşümüştüm. Trenden inmiş, arabayla bir otele gidiyorduk. Bir soğuk ki öyle paltoydu, atkıydı, dinlemiyor, bıçak gibi işliyor insanın içine. (4) Ertesi sabah öğrendik, meğer o gece sıfırın altında kırkı, kırk biri görmüşüz… Aklıma geldikçe hâlâ titrerim.</w:t>
      </w:r>
    </w:p>
    <w:p w:rsidR="00DB562D" w:rsidRPr="000B0DC0" w:rsidRDefault="00DB562D" w:rsidP="00FD4317">
      <w:pPr>
        <w:spacing w:after="0"/>
        <w:ind w:left="567" w:hanging="709"/>
        <w:rPr>
          <w:b/>
          <w:bCs/>
        </w:rPr>
      </w:pPr>
    </w:p>
    <w:p w:rsidR="00DB562D" w:rsidRPr="000B0DC0" w:rsidRDefault="00DB562D" w:rsidP="00FD4317">
      <w:pPr>
        <w:spacing w:after="0"/>
        <w:ind w:left="567" w:hanging="709"/>
        <w:rPr>
          <w:b/>
          <w:bCs/>
        </w:rPr>
      </w:pPr>
      <w:r w:rsidRPr="000B0DC0">
        <w:rPr>
          <w:b/>
          <w:bCs/>
        </w:rPr>
        <w:tab/>
        <w:t>Bu parçada numaralanmış yerlerin hangisinden itibaren yazar bir hatırasını anlatmaya başlamıştır?</w:t>
      </w:r>
    </w:p>
    <w:p w:rsidR="00DB562D" w:rsidRPr="000B0DC0" w:rsidRDefault="00DB562D" w:rsidP="00FD4317">
      <w:pPr>
        <w:spacing w:after="0"/>
        <w:ind w:left="567" w:hanging="709"/>
        <w:rPr>
          <w:b/>
          <w:bCs/>
        </w:rPr>
      </w:pPr>
    </w:p>
    <w:p w:rsidR="00DB562D" w:rsidRPr="000B0DC0" w:rsidRDefault="00DB562D" w:rsidP="00D10833">
      <w:pPr>
        <w:tabs>
          <w:tab w:val="left" w:pos="1560"/>
        </w:tabs>
        <w:spacing w:after="0"/>
        <w:ind w:left="567" w:hanging="709"/>
      </w:pPr>
      <w:r w:rsidRPr="000B0DC0">
        <w:rPr>
          <w:b/>
          <w:bCs/>
        </w:rPr>
        <w:tab/>
      </w:r>
      <w:r w:rsidRPr="000B0DC0">
        <w:t>A) 1</w:t>
      </w:r>
      <w:r w:rsidRPr="000B0DC0">
        <w:tab/>
        <w:t>B) 2</w:t>
      </w:r>
      <w:r w:rsidRPr="000B0DC0">
        <w:tab/>
      </w:r>
      <w:r w:rsidRPr="000B0DC0">
        <w:tab/>
        <w:t>C) 3</w:t>
      </w:r>
      <w:r w:rsidRPr="000B0DC0">
        <w:tab/>
      </w:r>
      <w:r w:rsidRPr="000B0DC0">
        <w:tab/>
        <w:t>D) 4</w:t>
      </w:r>
    </w:p>
    <w:p w:rsidR="00DB562D" w:rsidRPr="000B0DC0" w:rsidRDefault="00DB562D" w:rsidP="00046220">
      <w:pPr>
        <w:tabs>
          <w:tab w:val="left" w:pos="1701"/>
        </w:tabs>
        <w:spacing w:after="0"/>
        <w:ind w:left="567" w:hanging="567"/>
        <w:rPr>
          <w:b/>
          <w:bCs/>
        </w:rPr>
      </w:pPr>
    </w:p>
    <w:p w:rsidR="00DB562D" w:rsidRPr="000B0DC0" w:rsidRDefault="00DB562D" w:rsidP="00046220">
      <w:pPr>
        <w:tabs>
          <w:tab w:val="left" w:pos="1701"/>
        </w:tabs>
        <w:spacing w:after="0"/>
        <w:ind w:left="567" w:hanging="567"/>
        <w:rPr>
          <w:b/>
          <w:bCs/>
        </w:rPr>
      </w:pPr>
    </w:p>
    <w:p w:rsidR="00DB562D" w:rsidRPr="000B0DC0" w:rsidRDefault="00DB562D" w:rsidP="007A1B34">
      <w:pPr>
        <w:tabs>
          <w:tab w:val="left" w:pos="1701"/>
        </w:tabs>
        <w:spacing w:after="0"/>
        <w:ind w:left="567" w:hanging="709"/>
        <w:rPr>
          <w:b/>
          <w:bCs/>
        </w:rPr>
      </w:pPr>
      <w:r w:rsidRPr="000B0DC0">
        <w:rPr>
          <w:b/>
          <w:bCs/>
          <w:sz w:val="28"/>
          <w:szCs w:val="28"/>
        </w:rPr>
        <w:t>11.</w:t>
      </w:r>
      <w:r w:rsidRPr="000B0DC0">
        <w:rPr>
          <w:b/>
          <w:bCs/>
          <w:sz w:val="28"/>
          <w:szCs w:val="28"/>
        </w:rPr>
        <w:tab/>
      </w:r>
      <w:r w:rsidRPr="000B0DC0">
        <w:rPr>
          <w:b/>
          <w:bCs/>
        </w:rPr>
        <w:t>Kelimeler, cümleler duygu ve düşüncelerimizin dışa yansımasıdır. Bazı duygu ve düşüncelerimiz içimizde, beynimizde durduğu müddetçe zararsız iken kelime ve cümle hâlini alıp dışa yansıdığında artık kelimelerin sahibi biz değil, kelimeler bizim sahibimiz olurlar. Bunun için söyleyeceğimiz her söze, cümleye çok dikkat etmeliyiz.</w:t>
      </w:r>
    </w:p>
    <w:p w:rsidR="00DB562D" w:rsidRPr="000B0DC0" w:rsidRDefault="00DB562D" w:rsidP="007A1B34">
      <w:pPr>
        <w:tabs>
          <w:tab w:val="left" w:pos="1701"/>
        </w:tabs>
        <w:spacing w:after="0"/>
        <w:ind w:left="567" w:hanging="709"/>
        <w:rPr>
          <w:b/>
          <w:bCs/>
        </w:rPr>
      </w:pPr>
    </w:p>
    <w:p w:rsidR="00DB562D" w:rsidRPr="000B0DC0" w:rsidRDefault="00DB562D" w:rsidP="007A1B34">
      <w:pPr>
        <w:tabs>
          <w:tab w:val="left" w:pos="1701"/>
        </w:tabs>
        <w:spacing w:after="0"/>
        <w:ind w:left="567" w:hanging="709"/>
        <w:rPr>
          <w:b/>
          <w:bCs/>
        </w:rPr>
      </w:pPr>
      <w:r w:rsidRPr="000B0DC0">
        <w:rPr>
          <w:b/>
          <w:bCs/>
        </w:rPr>
        <w:tab/>
        <w:t xml:space="preserve">Bu parçayı </w:t>
      </w:r>
      <w:r w:rsidRPr="000B0DC0">
        <w:rPr>
          <w:b/>
          <w:bCs/>
          <w:u w:val="single"/>
        </w:rPr>
        <w:t>en iyi</w:t>
      </w:r>
      <w:r w:rsidRPr="000B0DC0">
        <w:rPr>
          <w:b/>
          <w:bCs/>
        </w:rPr>
        <w:t xml:space="preserve"> özetleyen atasözü aşağıdakilerden hangisidir?</w:t>
      </w:r>
    </w:p>
    <w:p w:rsidR="00DB562D" w:rsidRPr="000B0DC0" w:rsidRDefault="00DB562D" w:rsidP="007A1B34">
      <w:pPr>
        <w:tabs>
          <w:tab w:val="left" w:pos="1701"/>
        </w:tabs>
        <w:spacing w:after="0"/>
        <w:ind w:left="567" w:hanging="709"/>
        <w:rPr>
          <w:b/>
          <w:bCs/>
        </w:rPr>
      </w:pPr>
    </w:p>
    <w:p w:rsidR="00DB562D" w:rsidRPr="000B0DC0" w:rsidRDefault="00DB562D" w:rsidP="007A1B34">
      <w:pPr>
        <w:pStyle w:val="ListParagraph"/>
        <w:numPr>
          <w:ilvl w:val="0"/>
          <w:numId w:val="41"/>
        </w:numPr>
        <w:tabs>
          <w:tab w:val="left" w:pos="1701"/>
        </w:tabs>
        <w:spacing w:after="0"/>
        <w:rPr>
          <w:rFonts w:ascii="Arial" w:hAnsi="Arial" w:cs="Arial"/>
          <w:b/>
          <w:bCs/>
        </w:rPr>
      </w:pPr>
      <w:r w:rsidRPr="000B0DC0">
        <w:rPr>
          <w:rFonts w:ascii="Arial" w:hAnsi="Arial" w:cs="Arial"/>
          <w:sz w:val="20"/>
          <w:szCs w:val="20"/>
        </w:rPr>
        <w:t>Bin düşün, bir söyle.</w:t>
      </w:r>
    </w:p>
    <w:p w:rsidR="00DB562D" w:rsidRPr="000B0DC0" w:rsidRDefault="00DB562D" w:rsidP="007A1B34">
      <w:pPr>
        <w:pStyle w:val="ListParagraph"/>
        <w:numPr>
          <w:ilvl w:val="0"/>
          <w:numId w:val="41"/>
        </w:numPr>
        <w:tabs>
          <w:tab w:val="left" w:pos="1701"/>
        </w:tabs>
        <w:spacing w:after="0"/>
        <w:rPr>
          <w:rFonts w:ascii="Arial" w:hAnsi="Arial" w:cs="Arial"/>
          <w:b/>
          <w:bCs/>
        </w:rPr>
      </w:pPr>
      <w:r w:rsidRPr="000B0DC0">
        <w:rPr>
          <w:rFonts w:ascii="Arial" w:hAnsi="Arial" w:cs="Arial"/>
          <w:sz w:val="20"/>
          <w:szCs w:val="20"/>
        </w:rPr>
        <w:t>Söz gümüşse sükût altındır.</w:t>
      </w:r>
    </w:p>
    <w:p w:rsidR="00DB562D" w:rsidRPr="000B0DC0" w:rsidRDefault="00DB562D" w:rsidP="0058224A">
      <w:pPr>
        <w:pStyle w:val="ListParagraph"/>
        <w:numPr>
          <w:ilvl w:val="0"/>
          <w:numId w:val="41"/>
        </w:numPr>
        <w:tabs>
          <w:tab w:val="left" w:pos="1701"/>
        </w:tabs>
        <w:spacing w:after="0"/>
        <w:rPr>
          <w:rFonts w:ascii="Arial" w:hAnsi="Arial" w:cs="Arial"/>
          <w:b/>
          <w:bCs/>
        </w:rPr>
      </w:pPr>
      <w:r w:rsidRPr="000B0DC0">
        <w:rPr>
          <w:rFonts w:ascii="Arial" w:hAnsi="Arial" w:cs="Arial"/>
          <w:sz w:val="20"/>
          <w:szCs w:val="20"/>
        </w:rPr>
        <w:t>Öfkeyle kalkan zararla oturur.</w:t>
      </w:r>
    </w:p>
    <w:p w:rsidR="00DB562D" w:rsidRPr="000B0DC0" w:rsidRDefault="00DB562D" w:rsidP="0058224A">
      <w:pPr>
        <w:pStyle w:val="ListParagraph"/>
        <w:numPr>
          <w:ilvl w:val="0"/>
          <w:numId w:val="41"/>
        </w:numPr>
        <w:tabs>
          <w:tab w:val="left" w:pos="1701"/>
        </w:tabs>
        <w:spacing w:after="0"/>
        <w:rPr>
          <w:rFonts w:ascii="Arial" w:hAnsi="Arial" w:cs="Arial"/>
          <w:b/>
          <w:bCs/>
        </w:rPr>
      </w:pPr>
      <w:r w:rsidRPr="000B0DC0">
        <w:rPr>
          <w:rFonts w:ascii="Arial" w:hAnsi="Arial" w:cs="Arial"/>
          <w:sz w:val="20"/>
          <w:szCs w:val="20"/>
        </w:rPr>
        <w:t>Sözü söyle alana, kulağında kalana.</w:t>
      </w:r>
    </w:p>
    <w:p w:rsidR="00DB562D" w:rsidRPr="000B0DC0" w:rsidRDefault="00DB562D" w:rsidP="0058224A">
      <w:pPr>
        <w:pStyle w:val="ListParagraph"/>
        <w:tabs>
          <w:tab w:val="left" w:pos="1701"/>
        </w:tabs>
        <w:spacing w:after="0"/>
        <w:ind w:left="927"/>
        <w:rPr>
          <w:rFonts w:ascii="Arial" w:hAnsi="Arial" w:cs="Arial"/>
          <w:b/>
          <w:bCs/>
        </w:rPr>
      </w:pPr>
      <w:r w:rsidRPr="000B0DC0">
        <w:rPr>
          <w:rFonts w:ascii="Arial" w:hAnsi="Arial" w:cs="Arial"/>
          <w:sz w:val="20"/>
          <w:szCs w:val="20"/>
        </w:rPr>
        <w:t xml:space="preserve"> </w:t>
      </w:r>
    </w:p>
    <w:p w:rsidR="00DB562D" w:rsidRPr="000B0DC0" w:rsidRDefault="00DB562D" w:rsidP="00BB3ACC">
      <w:pPr>
        <w:spacing w:after="0"/>
        <w:ind w:left="567" w:hanging="709"/>
        <w:rPr>
          <w:b/>
          <w:bCs/>
        </w:rPr>
      </w:pPr>
      <w:r w:rsidRPr="000B0DC0">
        <w:rPr>
          <w:b/>
          <w:bCs/>
        </w:rPr>
        <w:tab/>
      </w:r>
      <w:r w:rsidRPr="000B0DC0">
        <w:rPr>
          <w:b/>
          <w:bCs/>
        </w:rPr>
        <w:tab/>
      </w:r>
    </w:p>
    <w:p w:rsidR="00DB562D" w:rsidRPr="000B0DC0" w:rsidRDefault="00DB562D" w:rsidP="00BB3ACC">
      <w:pPr>
        <w:spacing w:after="0"/>
        <w:ind w:left="567" w:hanging="709"/>
        <w:rPr>
          <w:b/>
          <w:bCs/>
        </w:rPr>
      </w:pPr>
    </w:p>
    <w:p w:rsidR="00DB562D" w:rsidRPr="000B0DC0" w:rsidRDefault="00DB562D" w:rsidP="00BB3ACC">
      <w:pPr>
        <w:spacing w:after="0"/>
        <w:ind w:left="567" w:hanging="709"/>
        <w:rPr>
          <w:b/>
          <w:bCs/>
        </w:rPr>
      </w:pPr>
    </w:p>
    <w:p w:rsidR="00DB562D" w:rsidRPr="000B0DC0" w:rsidRDefault="00DB562D" w:rsidP="00BB3ACC">
      <w:pPr>
        <w:spacing w:after="0"/>
        <w:ind w:left="567" w:hanging="709"/>
        <w:rPr>
          <w:b/>
          <w:bCs/>
        </w:rPr>
      </w:pPr>
    </w:p>
    <w:p w:rsidR="00DB562D" w:rsidRPr="000B0DC0" w:rsidRDefault="00DB562D" w:rsidP="00BB3ACC">
      <w:pPr>
        <w:spacing w:after="0"/>
        <w:ind w:left="567" w:hanging="709"/>
        <w:rPr>
          <w:b/>
          <w:bCs/>
        </w:rPr>
      </w:pPr>
    </w:p>
    <w:p w:rsidR="00DB562D" w:rsidRPr="000B0DC0" w:rsidRDefault="00DB562D" w:rsidP="00BB3ACC">
      <w:pPr>
        <w:spacing w:after="0"/>
        <w:ind w:left="567" w:hanging="709"/>
        <w:rPr>
          <w:b/>
          <w:bCs/>
        </w:rPr>
      </w:pPr>
    </w:p>
    <w:p w:rsidR="00DB562D" w:rsidRPr="000B0DC0" w:rsidRDefault="00DB562D" w:rsidP="00BB3ACC">
      <w:pPr>
        <w:spacing w:after="0"/>
        <w:ind w:left="567" w:hanging="709"/>
        <w:rPr>
          <w:b/>
          <w:bCs/>
        </w:rPr>
      </w:pPr>
    </w:p>
    <w:p w:rsidR="00DB562D" w:rsidRPr="000B0DC0" w:rsidRDefault="00DB562D" w:rsidP="00BB3ACC">
      <w:pPr>
        <w:spacing w:after="0"/>
        <w:ind w:left="567" w:hanging="709"/>
        <w:rPr>
          <w:b/>
          <w:bCs/>
        </w:rPr>
      </w:pPr>
      <w:r w:rsidRPr="000B0DC0">
        <w:rPr>
          <w:b/>
          <w:bCs/>
        </w:rPr>
        <w:tab/>
      </w:r>
    </w:p>
    <w:p w:rsidR="00DB562D" w:rsidRPr="000B0DC0" w:rsidRDefault="00DB562D" w:rsidP="007A1B34">
      <w:pPr>
        <w:spacing w:after="0"/>
        <w:ind w:left="567" w:hanging="709"/>
        <w:rPr>
          <w:b/>
          <w:bCs/>
        </w:rPr>
      </w:pPr>
      <w:r w:rsidRPr="000B0DC0">
        <w:rPr>
          <w:b/>
          <w:bCs/>
          <w:sz w:val="28"/>
          <w:szCs w:val="28"/>
        </w:rPr>
        <w:t>12.</w:t>
      </w:r>
      <w:r w:rsidRPr="000B0DC0">
        <w:rPr>
          <w:b/>
          <w:bCs/>
        </w:rPr>
        <w:tab/>
        <w:t>Arabanızla büyük ve karanlık bir şehrin sokaklarında seyahat ettiğinizi, daha önce hiç gitmediğiniz bir adresi bulmaya çalıştığınızı ama kavşaklarda ve dönemeçlerde hiç levha bulunmadığını düşünün. Aradığınız adresi bulmak için kim bilir kaç kez yanlış yola girer, kaç kez kaza atlatırsınız. Doğru ve kabul edilebilir davranışları öğrenmeye çalışan çocuklar için de durum aynıdır. Koyduğunuz sınırlar, yol gösterici levhalar gibidir…</w:t>
      </w:r>
    </w:p>
    <w:p w:rsidR="00DB562D" w:rsidRPr="000B0DC0" w:rsidRDefault="00DB562D" w:rsidP="007A1B34">
      <w:pPr>
        <w:spacing w:after="0"/>
        <w:ind w:left="567" w:hanging="709"/>
        <w:rPr>
          <w:b/>
          <w:bCs/>
        </w:rPr>
      </w:pPr>
    </w:p>
    <w:p w:rsidR="00DB562D" w:rsidRPr="000B0DC0" w:rsidRDefault="00DB562D" w:rsidP="007A1B34">
      <w:pPr>
        <w:spacing w:after="0"/>
        <w:ind w:left="567" w:hanging="709"/>
        <w:rPr>
          <w:b/>
          <w:bCs/>
        </w:rPr>
      </w:pPr>
      <w:r w:rsidRPr="000B0DC0">
        <w:rPr>
          <w:b/>
          <w:bCs/>
        </w:rPr>
        <w:tab/>
        <w:t xml:space="preserve">Bu parça anlam akışına göre aşağıdakilerden hangisiyle </w:t>
      </w:r>
      <w:r w:rsidRPr="000B0DC0">
        <w:rPr>
          <w:b/>
          <w:bCs/>
          <w:u w:val="single"/>
        </w:rPr>
        <w:t>sürdürülemez</w:t>
      </w:r>
      <w:r w:rsidRPr="000B0DC0">
        <w:rPr>
          <w:b/>
          <w:bCs/>
        </w:rPr>
        <w:t>?</w:t>
      </w:r>
    </w:p>
    <w:p w:rsidR="00DB562D" w:rsidRPr="000B0DC0" w:rsidRDefault="00DB562D" w:rsidP="007A1B34">
      <w:pPr>
        <w:spacing w:after="0"/>
        <w:ind w:left="567" w:hanging="709"/>
        <w:rPr>
          <w:b/>
          <w:bCs/>
        </w:rPr>
      </w:pPr>
    </w:p>
    <w:p w:rsidR="00DB562D" w:rsidRPr="000B0DC0" w:rsidRDefault="00DB562D" w:rsidP="007A1B34">
      <w:pPr>
        <w:pStyle w:val="ListParagraph"/>
        <w:numPr>
          <w:ilvl w:val="0"/>
          <w:numId w:val="28"/>
        </w:numPr>
        <w:spacing w:after="0"/>
        <w:rPr>
          <w:rFonts w:ascii="Arial" w:hAnsi="Arial" w:cs="Arial"/>
          <w:b/>
          <w:bCs/>
          <w:sz w:val="20"/>
          <w:szCs w:val="20"/>
        </w:rPr>
      </w:pPr>
      <w:r w:rsidRPr="000B0DC0">
        <w:rPr>
          <w:rFonts w:ascii="Arial" w:hAnsi="Arial" w:cs="Arial"/>
          <w:sz w:val="20"/>
          <w:szCs w:val="20"/>
        </w:rPr>
        <w:t>Sınırlar sanıldığı gibi çocukların haklarını kısıtlamak, onlara baskı uygulamak değildir.</w:t>
      </w:r>
    </w:p>
    <w:p w:rsidR="00DB562D" w:rsidRPr="000B0DC0" w:rsidRDefault="00DB562D" w:rsidP="007A1B34">
      <w:pPr>
        <w:pStyle w:val="ListParagraph"/>
        <w:numPr>
          <w:ilvl w:val="0"/>
          <w:numId w:val="28"/>
        </w:numPr>
        <w:spacing w:after="0"/>
        <w:rPr>
          <w:rFonts w:ascii="Arial" w:hAnsi="Arial" w:cs="Arial"/>
          <w:b/>
          <w:bCs/>
          <w:sz w:val="20"/>
          <w:szCs w:val="20"/>
        </w:rPr>
      </w:pPr>
      <w:r w:rsidRPr="000B0DC0">
        <w:rPr>
          <w:rFonts w:ascii="Arial" w:hAnsi="Arial" w:cs="Arial"/>
          <w:sz w:val="20"/>
          <w:szCs w:val="20"/>
        </w:rPr>
        <w:t>Sınırlar, çocuklara güvende oldukları, korundukları ve değer verildikleri duygusunu kazandırır.</w:t>
      </w:r>
    </w:p>
    <w:p w:rsidR="00DB562D" w:rsidRPr="000B0DC0" w:rsidRDefault="00DB562D" w:rsidP="007A1B34">
      <w:pPr>
        <w:pStyle w:val="ListParagraph"/>
        <w:numPr>
          <w:ilvl w:val="0"/>
          <w:numId w:val="28"/>
        </w:numPr>
        <w:spacing w:after="0"/>
        <w:rPr>
          <w:rFonts w:ascii="Arial" w:hAnsi="Arial" w:cs="Arial"/>
          <w:b/>
          <w:bCs/>
          <w:sz w:val="20"/>
          <w:szCs w:val="20"/>
        </w:rPr>
      </w:pPr>
      <w:r w:rsidRPr="000B0DC0">
        <w:rPr>
          <w:rFonts w:ascii="Arial" w:hAnsi="Arial" w:cs="Arial"/>
          <w:sz w:val="20"/>
          <w:szCs w:val="20"/>
        </w:rPr>
        <w:t>Aile içi kurallara uymalarını, iş birliği yapmalarını, otoriteye saygı duymalarını sağlar.</w:t>
      </w:r>
    </w:p>
    <w:p w:rsidR="00DB562D" w:rsidRPr="000B0DC0" w:rsidRDefault="00DB562D" w:rsidP="007A1B34">
      <w:pPr>
        <w:pStyle w:val="ListParagraph"/>
        <w:numPr>
          <w:ilvl w:val="0"/>
          <w:numId w:val="28"/>
        </w:numPr>
        <w:spacing w:after="0"/>
        <w:rPr>
          <w:rFonts w:ascii="Arial" w:hAnsi="Arial" w:cs="Arial"/>
          <w:b/>
          <w:bCs/>
          <w:sz w:val="20"/>
          <w:szCs w:val="20"/>
        </w:rPr>
      </w:pPr>
      <w:r w:rsidRPr="000B0DC0">
        <w:rPr>
          <w:rFonts w:ascii="Arial" w:hAnsi="Arial" w:cs="Arial"/>
          <w:sz w:val="20"/>
          <w:szCs w:val="20"/>
        </w:rPr>
        <w:t>Sınırlar çocukların kendilerine olan güvenlerini sarsar, onları başarısızlığa sürükler.</w:t>
      </w:r>
    </w:p>
    <w:p w:rsidR="00DB562D" w:rsidRPr="000B0DC0" w:rsidRDefault="00DB562D" w:rsidP="00F95434">
      <w:pPr>
        <w:tabs>
          <w:tab w:val="left" w:pos="1701"/>
        </w:tabs>
        <w:spacing w:after="0"/>
        <w:ind w:left="567" w:hanging="567"/>
        <w:rPr>
          <w:b/>
          <w:bCs/>
        </w:rPr>
      </w:pPr>
    </w:p>
    <w:p w:rsidR="00DB562D" w:rsidRPr="000B0DC0" w:rsidRDefault="00DB562D" w:rsidP="00D21689">
      <w:pPr>
        <w:spacing w:after="0"/>
        <w:ind w:left="567" w:hanging="709"/>
        <w:rPr>
          <w:b/>
          <w:bCs/>
        </w:rPr>
      </w:pPr>
      <w:r w:rsidRPr="000B0DC0">
        <w:rPr>
          <w:b/>
          <w:bCs/>
          <w:sz w:val="28"/>
          <w:szCs w:val="28"/>
        </w:rPr>
        <w:t>13.</w:t>
      </w:r>
      <w:r w:rsidRPr="000B0DC0">
        <w:rPr>
          <w:b/>
          <w:bCs/>
        </w:rPr>
        <w:tab/>
        <w:t>Güneşi öldürdüler; zavallı yiğit güneş!</w:t>
      </w:r>
    </w:p>
    <w:p w:rsidR="00DB562D" w:rsidRPr="000B0DC0" w:rsidRDefault="00DB562D" w:rsidP="00D21689">
      <w:pPr>
        <w:tabs>
          <w:tab w:val="left" w:pos="1701"/>
        </w:tabs>
        <w:spacing w:after="0"/>
        <w:ind w:left="567" w:hanging="709"/>
        <w:rPr>
          <w:b/>
          <w:bCs/>
        </w:rPr>
      </w:pPr>
      <w:r w:rsidRPr="000B0DC0">
        <w:rPr>
          <w:b/>
          <w:bCs/>
          <w:sz w:val="28"/>
          <w:szCs w:val="28"/>
        </w:rPr>
        <w:tab/>
      </w:r>
      <w:r w:rsidRPr="000B0DC0">
        <w:rPr>
          <w:b/>
          <w:bCs/>
        </w:rPr>
        <w:t>Bu sabah nasıl dinçti, nasıl şendi, güzeldi!</w:t>
      </w:r>
    </w:p>
    <w:p w:rsidR="00DB562D" w:rsidRPr="000B0DC0" w:rsidRDefault="00DB562D" w:rsidP="00D21689">
      <w:pPr>
        <w:tabs>
          <w:tab w:val="left" w:pos="1701"/>
        </w:tabs>
        <w:spacing w:after="0"/>
        <w:ind w:left="567" w:hanging="709"/>
        <w:rPr>
          <w:b/>
          <w:bCs/>
        </w:rPr>
      </w:pPr>
      <w:r w:rsidRPr="000B0DC0">
        <w:rPr>
          <w:b/>
          <w:bCs/>
        </w:rPr>
        <w:tab/>
        <w:t>Bağrında ta ezelden yalap yalap bir ateş</w:t>
      </w:r>
    </w:p>
    <w:p w:rsidR="00DB562D" w:rsidRPr="000B0DC0" w:rsidRDefault="00DB562D" w:rsidP="00D21689">
      <w:pPr>
        <w:tabs>
          <w:tab w:val="left" w:pos="1701"/>
        </w:tabs>
        <w:spacing w:after="0"/>
        <w:ind w:left="567" w:hanging="709"/>
        <w:rPr>
          <w:b/>
          <w:bCs/>
        </w:rPr>
      </w:pPr>
      <w:r w:rsidRPr="000B0DC0">
        <w:rPr>
          <w:b/>
          <w:bCs/>
        </w:rPr>
        <w:tab/>
        <w:t>Göklerin</w:t>
      </w:r>
      <w:r>
        <w:rPr>
          <w:b/>
          <w:bCs/>
        </w:rPr>
        <w:t xml:space="preserve"> ortasında ne pervasız yükseldi!</w:t>
      </w:r>
    </w:p>
    <w:p w:rsidR="00DB562D" w:rsidRPr="000B0DC0" w:rsidRDefault="00DB562D" w:rsidP="00D21689">
      <w:pPr>
        <w:tabs>
          <w:tab w:val="left" w:pos="1701"/>
        </w:tabs>
        <w:spacing w:after="0"/>
        <w:ind w:left="567" w:hanging="709"/>
        <w:rPr>
          <w:b/>
          <w:bCs/>
        </w:rPr>
      </w:pPr>
    </w:p>
    <w:p w:rsidR="00DB562D" w:rsidRPr="000B0DC0" w:rsidRDefault="00DB562D" w:rsidP="00D21689">
      <w:pPr>
        <w:tabs>
          <w:tab w:val="left" w:pos="1701"/>
        </w:tabs>
        <w:spacing w:after="0"/>
        <w:ind w:left="567" w:hanging="709"/>
        <w:rPr>
          <w:b/>
          <w:bCs/>
        </w:rPr>
      </w:pPr>
      <w:r w:rsidRPr="000B0DC0">
        <w:rPr>
          <w:b/>
          <w:bCs/>
        </w:rPr>
        <w:tab/>
        <w:t>Bu dörtlükte yararlanılan söz sanatı aşağıdakilerden hangisidir?</w:t>
      </w:r>
    </w:p>
    <w:p w:rsidR="00DB562D" w:rsidRPr="000B0DC0" w:rsidRDefault="00DB562D" w:rsidP="00D21689">
      <w:pPr>
        <w:tabs>
          <w:tab w:val="left" w:pos="1701"/>
        </w:tabs>
        <w:spacing w:after="0"/>
        <w:ind w:left="567" w:hanging="709"/>
        <w:rPr>
          <w:b/>
          <w:bCs/>
        </w:rPr>
      </w:pPr>
    </w:p>
    <w:p w:rsidR="00DB562D" w:rsidRPr="000B0DC0" w:rsidRDefault="00DB562D" w:rsidP="00D21689">
      <w:pPr>
        <w:pStyle w:val="ListParagraph"/>
        <w:numPr>
          <w:ilvl w:val="0"/>
          <w:numId w:val="40"/>
        </w:numPr>
        <w:tabs>
          <w:tab w:val="left" w:pos="1701"/>
        </w:tabs>
        <w:spacing w:after="0"/>
        <w:rPr>
          <w:rFonts w:ascii="Arial" w:hAnsi="Arial" w:cs="Arial"/>
        </w:rPr>
      </w:pPr>
      <w:r w:rsidRPr="000B0DC0">
        <w:rPr>
          <w:rFonts w:ascii="Arial" w:hAnsi="Arial" w:cs="Arial"/>
          <w:sz w:val="20"/>
          <w:szCs w:val="20"/>
        </w:rPr>
        <w:t>Konuşturma</w:t>
      </w:r>
    </w:p>
    <w:p w:rsidR="00DB562D" w:rsidRPr="000B0DC0" w:rsidRDefault="00DB562D" w:rsidP="00D21689">
      <w:pPr>
        <w:pStyle w:val="ListParagraph"/>
        <w:numPr>
          <w:ilvl w:val="0"/>
          <w:numId w:val="40"/>
        </w:numPr>
        <w:tabs>
          <w:tab w:val="left" w:pos="1701"/>
        </w:tabs>
        <w:spacing w:after="0"/>
        <w:rPr>
          <w:rFonts w:ascii="Arial" w:hAnsi="Arial" w:cs="Arial"/>
        </w:rPr>
      </w:pPr>
      <w:r w:rsidRPr="000B0DC0">
        <w:rPr>
          <w:rFonts w:ascii="Arial" w:hAnsi="Arial" w:cs="Arial"/>
          <w:sz w:val="20"/>
          <w:szCs w:val="20"/>
        </w:rPr>
        <w:t>Abartma</w:t>
      </w:r>
    </w:p>
    <w:p w:rsidR="00DB562D" w:rsidRPr="000B0DC0" w:rsidRDefault="00DB562D" w:rsidP="00D21689">
      <w:pPr>
        <w:pStyle w:val="ListParagraph"/>
        <w:numPr>
          <w:ilvl w:val="0"/>
          <w:numId w:val="40"/>
        </w:numPr>
        <w:tabs>
          <w:tab w:val="left" w:pos="1701"/>
        </w:tabs>
        <w:spacing w:after="0"/>
        <w:rPr>
          <w:rFonts w:ascii="Arial" w:hAnsi="Arial" w:cs="Arial"/>
        </w:rPr>
      </w:pPr>
      <w:r w:rsidRPr="000B0DC0">
        <w:rPr>
          <w:rFonts w:ascii="Arial" w:hAnsi="Arial" w:cs="Arial"/>
          <w:sz w:val="20"/>
          <w:szCs w:val="20"/>
        </w:rPr>
        <w:t>Kişileştirme</w:t>
      </w:r>
    </w:p>
    <w:p w:rsidR="00DB562D" w:rsidRPr="000B0DC0" w:rsidRDefault="00DB562D" w:rsidP="00D21689">
      <w:pPr>
        <w:pStyle w:val="ListParagraph"/>
        <w:numPr>
          <w:ilvl w:val="0"/>
          <w:numId w:val="40"/>
        </w:numPr>
        <w:tabs>
          <w:tab w:val="left" w:pos="1701"/>
        </w:tabs>
        <w:spacing w:after="0"/>
        <w:rPr>
          <w:rFonts w:ascii="Arial" w:hAnsi="Arial" w:cs="Arial"/>
        </w:rPr>
      </w:pPr>
      <w:r w:rsidRPr="000B0DC0">
        <w:rPr>
          <w:rFonts w:ascii="Arial" w:hAnsi="Arial" w:cs="Arial"/>
          <w:sz w:val="20"/>
          <w:szCs w:val="20"/>
        </w:rPr>
        <w:t>Benzetme</w:t>
      </w:r>
    </w:p>
    <w:p w:rsidR="00DB562D" w:rsidRPr="000B0DC0" w:rsidRDefault="00DB562D" w:rsidP="00D21689">
      <w:pPr>
        <w:pStyle w:val="ListParagraph"/>
        <w:tabs>
          <w:tab w:val="left" w:pos="1701"/>
        </w:tabs>
        <w:spacing w:after="0"/>
        <w:ind w:left="927"/>
        <w:rPr>
          <w:rFonts w:ascii="Arial" w:hAnsi="Arial" w:cs="Arial"/>
          <w:sz w:val="20"/>
          <w:szCs w:val="20"/>
        </w:rPr>
      </w:pPr>
    </w:p>
    <w:p w:rsidR="00DB562D" w:rsidRPr="000B0DC0" w:rsidRDefault="00DB562D" w:rsidP="00D21689">
      <w:pPr>
        <w:pStyle w:val="ListParagraph"/>
        <w:tabs>
          <w:tab w:val="left" w:pos="1701"/>
        </w:tabs>
        <w:spacing w:after="0"/>
        <w:ind w:left="927"/>
        <w:rPr>
          <w:rFonts w:ascii="Arial" w:hAnsi="Arial" w:cs="Arial"/>
        </w:rPr>
      </w:pPr>
    </w:p>
    <w:p w:rsidR="00DB562D" w:rsidRPr="000B0DC0" w:rsidRDefault="00DB562D" w:rsidP="00D21689">
      <w:pPr>
        <w:pStyle w:val="ListParagraph"/>
        <w:tabs>
          <w:tab w:val="left" w:pos="1701"/>
        </w:tabs>
        <w:spacing w:after="0"/>
        <w:ind w:left="927"/>
        <w:rPr>
          <w:rFonts w:ascii="Arial" w:hAnsi="Arial" w:cs="Arial"/>
        </w:rPr>
      </w:pPr>
    </w:p>
    <w:p w:rsidR="00DB562D" w:rsidRPr="000B0DC0" w:rsidRDefault="00DB562D" w:rsidP="00D21689">
      <w:pPr>
        <w:pStyle w:val="ListParagraph"/>
        <w:tabs>
          <w:tab w:val="left" w:pos="1701"/>
        </w:tabs>
        <w:spacing w:after="0"/>
        <w:ind w:left="927"/>
        <w:rPr>
          <w:rFonts w:ascii="Arial" w:hAnsi="Arial" w:cs="Arial"/>
        </w:rPr>
      </w:pPr>
    </w:p>
    <w:p w:rsidR="00DB562D" w:rsidRPr="000B0DC0" w:rsidRDefault="00DB562D" w:rsidP="00D21689">
      <w:pPr>
        <w:spacing w:after="0"/>
        <w:ind w:left="567" w:hanging="567"/>
      </w:pPr>
      <w:r w:rsidRPr="000B0DC0">
        <w:rPr>
          <w:b/>
          <w:bCs/>
          <w:sz w:val="28"/>
          <w:szCs w:val="28"/>
        </w:rPr>
        <w:t>14.</w:t>
      </w:r>
      <w:r w:rsidRPr="000B0DC0">
        <w:rPr>
          <w:b/>
          <w:bCs/>
        </w:rPr>
        <w:tab/>
        <w:t>Plan yapmamak… Anı yakalamak… Hissetmek… Zamanla özdeşleşmek ve onu görmek… Usta foto muhabirinden söz etmeye çalışıyorum. “Ben dikiş makinesiyle fotoğraf çekerim.” diyor Ara Güler. Onunkisi alışılmışın ötesinde sanat anlayışı… Geçen ay fotoğraf evinde yayımlanan “Aradan Yedi Yıl Geçti” adlı albümü ustanın bu söylediklerinin en büyük kanıtıdır. Sayfaları çevirirken her karede insanın ruhunu alıp zamanın dondurulduğu “o an”a götüren tılsım, ustanın her fotoğrafı, elinde tuttuğu makineden ziyade hisleri, benliği ve duygularıyla kendisinden bir parça katarak çektiğini çarpıcı bir biçimde gözler önüne seriyor.</w:t>
      </w:r>
    </w:p>
    <w:p w:rsidR="00DB562D" w:rsidRPr="000B0DC0" w:rsidRDefault="00DB562D" w:rsidP="00D21689">
      <w:pPr>
        <w:spacing w:after="0"/>
        <w:ind w:left="567" w:hanging="567"/>
        <w:rPr>
          <w:b/>
          <w:bCs/>
        </w:rPr>
      </w:pPr>
    </w:p>
    <w:p w:rsidR="00DB562D" w:rsidRPr="000B0DC0" w:rsidRDefault="00DB562D" w:rsidP="00D21689">
      <w:pPr>
        <w:spacing w:after="0"/>
        <w:ind w:left="567" w:hanging="567"/>
        <w:rPr>
          <w:b/>
          <w:bCs/>
        </w:rPr>
      </w:pPr>
      <w:r w:rsidRPr="000B0DC0">
        <w:rPr>
          <w:b/>
          <w:bCs/>
        </w:rPr>
        <w:tab/>
      </w:r>
      <w:r>
        <w:rPr>
          <w:b/>
          <w:bCs/>
        </w:rPr>
        <w:t xml:space="preserve">Parçaya göre </w:t>
      </w:r>
      <w:r w:rsidRPr="000B0DC0">
        <w:rPr>
          <w:b/>
          <w:bCs/>
        </w:rPr>
        <w:t>Ara Güler’in fotoğraflarında insanın ruhunu alıp onu “o an”a götüren tılsım aşağıdakilerden hangisidir?</w:t>
      </w:r>
    </w:p>
    <w:p w:rsidR="00DB562D" w:rsidRPr="000B0DC0" w:rsidRDefault="00DB562D" w:rsidP="00D21689">
      <w:pPr>
        <w:spacing w:after="0"/>
        <w:ind w:left="567" w:hanging="567"/>
        <w:rPr>
          <w:b/>
          <w:bCs/>
        </w:rPr>
      </w:pPr>
    </w:p>
    <w:p w:rsidR="00DB562D" w:rsidRPr="000B0DC0" w:rsidRDefault="00DB562D" w:rsidP="00D21689">
      <w:pPr>
        <w:pStyle w:val="ListParagraph"/>
        <w:numPr>
          <w:ilvl w:val="0"/>
          <w:numId w:val="42"/>
        </w:numPr>
        <w:spacing w:after="0"/>
        <w:rPr>
          <w:rFonts w:ascii="Arial" w:hAnsi="Arial" w:cs="Arial"/>
          <w:sz w:val="20"/>
          <w:szCs w:val="20"/>
        </w:rPr>
      </w:pPr>
      <w:r w:rsidRPr="000B0DC0">
        <w:rPr>
          <w:rFonts w:ascii="Arial" w:hAnsi="Arial" w:cs="Arial"/>
          <w:sz w:val="20"/>
          <w:szCs w:val="20"/>
        </w:rPr>
        <w:t>Fotoğraflarını duygularını ve benliğini katarak çekmesi</w:t>
      </w:r>
    </w:p>
    <w:p w:rsidR="00DB562D" w:rsidRPr="000B0DC0" w:rsidRDefault="00DB562D" w:rsidP="00D21689">
      <w:pPr>
        <w:pStyle w:val="ListParagraph"/>
        <w:numPr>
          <w:ilvl w:val="0"/>
          <w:numId w:val="42"/>
        </w:numPr>
        <w:spacing w:after="0"/>
        <w:rPr>
          <w:rFonts w:ascii="Arial" w:hAnsi="Arial" w:cs="Arial"/>
          <w:sz w:val="20"/>
          <w:szCs w:val="20"/>
        </w:rPr>
      </w:pPr>
      <w:r w:rsidRPr="000B0DC0">
        <w:rPr>
          <w:rFonts w:ascii="Arial" w:hAnsi="Arial" w:cs="Arial"/>
          <w:sz w:val="20"/>
          <w:szCs w:val="20"/>
        </w:rPr>
        <w:t>Fotoğraflarında gerçekleri yansıtması</w:t>
      </w:r>
    </w:p>
    <w:p w:rsidR="00DB562D" w:rsidRPr="000B0DC0" w:rsidRDefault="00DB562D" w:rsidP="00D21689">
      <w:pPr>
        <w:pStyle w:val="ListParagraph"/>
        <w:numPr>
          <w:ilvl w:val="0"/>
          <w:numId w:val="42"/>
        </w:numPr>
        <w:spacing w:after="0"/>
        <w:rPr>
          <w:rFonts w:ascii="Arial" w:hAnsi="Arial" w:cs="Arial"/>
          <w:sz w:val="20"/>
          <w:szCs w:val="20"/>
        </w:rPr>
      </w:pPr>
      <w:r w:rsidRPr="000B0DC0">
        <w:rPr>
          <w:rFonts w:ascii="Arial" w:hAnsi="Arial" w:cs="Arial"/>
          <w:sz w:val="20"/>
          <w:szCs w:val="20"/>
        </w:rPr>
        <w:t>Fotoğraflarda ulusallığı aşıp evrenselliğe ulaşması</w:t>
      </w:r>
    </w:p>
    <w:p w:rsidR="00DB562D" w:rsidRPr="000B0DC0" w:rsidRDefault="00DB562D" w:rsidP="00D21689">
      <w:pPr>
        <w:pStyle w:val="ListParagraph"/>
        <w:numPr>
          <w:ilvl w:val="0"/>
          <w:numId w:val="42"/>
        </w:numPr>
        <w:spacing w:after="0"/>
        <w:rPr>
          <w:rFonts w:ascii="Arial" w:hAnsi="Arial" w:cs="Arial"/>
          <w:sz w:val="20"/>
          <w:szCs w:val="20"/>
        </w:rPr>
      </w:pPr>
      <w:r w:rsidRPr="000B0DC0">
        <w:rPr>
          <w:rFonts w:ascii="Arial" w:hAnsi="Arial" w:cs="Arial"/>
          <w:sz w:val="20"/>
          <w:szCs w:val="20"/>
        </w:rPr>
        <w:t>Görülenin arkasındaki gerçeği görüntülemeyi başarması</w:t>
      </w:r>
    </w:p>
    <w:p w:rsidR="00DB562D" w:rsidRPr="000B0DC0" w:rsidRDefault="00DB562D" w:rsidP="00033C70">
      <w:pPr>
        <w:spacing w:after="0"/>
        <w:ind w:left="567" w:right="-215" w:hanging="567"/>
      </w:pPr>
    </w:p>
    <w:p w:rsidR="00DB562D" w:rsidRPr="000B0DC0" w:rsidRDefault="00DB562D" w:rsidP="002F5484">
      <w:pPr>
        <w:spacing w:after="0"/>
        <w:ind w:left="567" w:hanging="567"/>
        <w:rPr>
          <w:b/>
          <w:bCs/>
        </w:rPr>
      </w:pPr>
      <w:r w:rsidRPr="000B0DC0">
        <w:rPr>
          <w:b/>
          <w:bCs/>
        </w:rPr>
        <w:tab/>
      </w:r>
    </w:p>
    <w:p w:rsidR="00DB562D" w:rsidRPr="000B0DC0" w:rsidRDefault="00DB562D" w:rsidP="002F5484">
      <w:pPr>
        <w:spacing w:after="0"/>
        <w:ind w:left="567" w:hanging="567"/>
        <w:rPr>
          <w:b/>
          <w:bCs/>
        </w:rPr>
      </w:pPr>
    </w:p>
    <w:p w:rsidR="00DB562D" w:rsidRPr="000B0DC0" w:rsidRDefault="00DB562D" w:rsidP="002F5484">
      <w:pPr>
        <w:spacing w:after="0"/>
        <w:ind w:left="567" w:hanging="567"/>
        <w:rPr>
          <w:b/>
          <w:bCs/>
        </w:rPr>
      </w:pPr>
    </w:p>
    <w:p w:rsidR="00DB562D" w:rsidRPr="000B0DC0" w:rsidRDefault="00DB562D" w:rsidP="002F5484">
      <w:pPr>
        <w:spacing w:after="0"/>
        <w:ind w:left="567" w:hanging="567"/>
        <w:rPr>
          <w:b/>
          <w:bCs/>
        </w:rPr>
      </w:pPr>
    </w:p>
    <w:p w:rsidR="00DB562D" w:rsidRPr="000B0DC0" w:rsidRDefault="00DB562D" w:rsidP="002F5484">
      <w:pPr>
        <w:spacing w:after="0"/>
        <w:ind w:left="567" w:hanging="567"/>
        <w:rPr>
          <w:b/>
          <w:bCs/>
        </w:rPr>
      </w:pPr>
    </w:p>
    <w:p w:rsidR="00DB562D" w:rsidRPr="000B0DC0" w:rsidRDefault="00DB562D" w:rsidP="002F5484">
      <w:pPr>
        <w:spacing w:after="0"/>
        <w:ind w:left="567" w:hanging="567"/>
        <w:rPr>
          <w:b/>
          <w:bCs/>
        </w:rPr>
      </w:pPr>
    </w:p>
    <w:p w:rsidR="00DB562D" w:rsidRPr="000B0DC0" w:rsidRDefault="00DB562D" w:rsidP="002F5484">
      <w:pPr>
        <w:spacing w:after="0"/>
        <w:ind w:left="567" w:hanging="567"/>
        <w:rPr>
          <w:b/>
          <w:bCs/>
        </w:rPr>
      </w:pPr>
    </w:p>
    <w:p w:rsidR="00DB562D" w:rsidRDefault="00DB562D" w:rsidP="0086420E">
      <w:pPr>
        <w:spacing w:after="0"/>
        <w:ind w:left="567" w:hanging="567"/>
      </w:pPr>
    </w:p>
    <w:p w:rsidR="00DB562D" w:rsidRPr="000B0DC0" w:rsidRDefault="00DB562D" w:rsidP="0086420E">
      <w:pPr>
        <w:spacing w:after="0"/>
        <w:ind w:left="567" w:hanging="567"/>
      </w:pPr>
    </w:p>
    <w:p w:rsidR="00DB562D" w:rsidRPr="000B0DC0" w:rsidRDefault="00DB562D" w:rsidP="0086420E">
      <w:pPr>
        <w:spacing w:after="0"/>
        <w:ind w:left="567" w:hanging="709"/>
        <w:rPr>
          <w:b/>
          <w:bCs/>
        </w:rPr>
      </w:pPr>
      <w:r>
        <w:rPr>
          <w:noProof/>
          <w:lang w:eastAsia="tr-TR"/>
        </w:rPr>
        <w:pict>
          <v:rect id="_x0000_s1026" style="position:absolute;left:0;text-align:left;margin-left:27.4pt;margin-top:16.7pt;width:216.75pt;height:90pt;z-index:251654144">
            <v:textbox>
              <w:txbxContent>
                <w:p w:rsidR="00DB562D" w:rsidRPr="0086420E" w:rsidRDefault="00DB562D">
                  <w:pPr>
                    <w:rPr>
                      <w:b/>
                      <w:bCs/>
                    </w:rPr>
                  </w:pPr>
                  <w:r>
                    <w:rPr>
                      <w:b/>
                      <w:bCs/>
                    </w:rPr>
                    <w:t>Hatta bunların bazıları “Bu yarışma değil, çocuk oyuncağı.” deyip meydanı terk ederken kaplumbağalara bıyık altından gülüp “Tırmanmaya yeltenmeyin, nasıl olsa başaramazsınız; sizin etiniz ne, budunuz ne!” demişler.</w:t>
                  </w:r>
                </w:p>
              </w:txbxContent>
            </v:textbox>
          </v:rect>
        </w:pict>
      </w:r>
      <w:r w:rsidRPr="000B0DC0">
        <w:rPr>
          <w:b/>
          <w:bCs/>
          <w:sz w:val="28"/>
          <w:szCs w:val="28"/>
        </w:rPr>
        <w:t>15.</w:t>
      </w:r>
      <w:r w:rsidRPr="000B0DC0">
        <w:rPr>
          <w:b/>
          <w:bCs/>
        </w:rPr>
        <w:tab/>
      </w:r>
    </w:p>
    <w:p w:rsidR="00DB562D" w:rsidRPr="000B0DC0" w:rsidRDefault="00DB562D" w:rsidP="0086420E">
      <w:pPr>
        <w:spacing w:after="0"/>
        <w:ind w:left="567" w:hanging="709"/>
        <w:rPr>
          <w:b/>
          <w:bCs/>
          <w:u w:val="single"/>
        </w:rPr>
      </w:pPr>
    </w:p>
    <w:p w:rsidR="00DB562D" w:rsidRPr="000B0DC0" w:rsidRDefault="00DB562D" w:rsidP="0086420E">
      <w:pPr>
        <w:spacing w:after="0"/>
        <w:ind w:left="567" w:hanging="709"/>
      </w:pPr>
    </w:p>
    <w:p w:rsidR="00DB562D" w:rsidRPr="000B0DC0" w:rsidRDefault="00DB562D" w:rsidP="004A4A99">
      <w:pPr>
        <w:tabs>
          <w:tab w:val="left" w:pos="1843"/>
        </w:tabs>
        <w:spacing w:after="0"/>
        <w:ind w:left="567" w:hanging="709"/>
      </w:pPr>
      <w:r>
        <w:rPr>
          <w:noProof/>
          <w:lang w:eastAsia="tr-TR"/>
        </w:rPr>
        <w:pict>
          <v:rect id="_x0000_s1027" style="position:absolute;left:0;text-align:left;margin-left:7.15pt;margin-top:6.25pt;width:20.25pt;height:18.75pt;z-index:251658240">
            <v:textbox>
              <w:txbxContent>
                <w:p w:rsidR="00DB562D" w:rsidRPr="00292D7A" w:rsidRDefault="00DB562D" w:rsidP="00292D7A">
                  <w:pPr>
                    <w:jc w:val="center"/>
                    <w:rPr>
                      <w:b/>
                      <w:bCs/>
                    </w:rPr>
                  </w:pPr>
                  <w:r w:rsidRPr="00292D7A">
                    <w:rPr>
                      <w:b/>
                      <w:bCs/>
                    </w:rPr>
                    <w:t>K</w:t>
                  </w:r>
                </w:p>
              </w:txbxContent>
            </v:textbox>
          </v:rect>
        </w:pict>
      </w:r>
    </w:p>
    <w:p w:rsidR="00DB562D" w:rsidRPr="000B0DC0" w:rsidRDefault="00DB562D" w:rsidP="006B4D77">
      <w:pPr>
        <w:spacing w:after="0"/>
      </w:pPr>
    </w:p>
    <w:p w:rsidR="00DB562D" w:rsidRPr="000B0DC0" w:rsidRDefault="00DB562D" w:rsidP="00BF0C10">
      <w:pPr>
        <w:tabs>
          <w:tab w:val="left" w:pos="1701"/>
        </w:tabs>
        <w:spacing w:after="0"/>
        <w:ind w:left="567"/>
      </w:pPr>
    </w:p>
    <w:p w:rsidR="00DB562D" w:rsidRPr="000B0DC0" w:rsidRDefault="00DB562D" w:rsidP="00BF0C10">
      <w:pPr>
        <w:tabs>
          <w:tab w:val="left" w:pos="1701"/>
        </w:tabs>
        <w:spacing w:after="0"/>
        <w:ind w:left="567"/>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r>
        <w:rPr>
          <w:noProof/>
          <w:lang w:eastAsia="tr-TR"/>
        </w:rPr>
        <w:pict>
          <v:rect id="_x0000_s1028" style="position:absolute;left:0;text-align:left;margin-left:27.4pt;margin-top:.9pt;width:216.75pt;height:103.5pt;z-index:251655168">
            <v:textbox>
              <w:txbxContent>
                <w:p w:rsidR="00DB562D" w:rsidRPr="0086420E" w:rsidRDefault="00DB562D" w:rsidP="0086420E">
                  <w:pPr>
                    <w:rPr>
                      <w:b/>
                      <w:bCs/>
                    </w:rPr>
                  </w:pPr>
                  <w:r>
                    <w:rPr>
                      <w:b/>
                      <w:bCs/>
                    </w:rPr>
                    <w:t xml:space="preserve">Çok geçmeden sincabın biri, kulenin tepesine ulaşmasına ramak kalmış bir kaplumbağayı göstererek “Şuna da bakın!’” demiş. Meydandakiler, kaplumbağanın arkadaşlarına hayretle sormuşlar: “Nasıl başardı?” Arkadaşları yanıt vermiş: “Ha o mu? O, sağırdır.” </w:t>
                  </w:r>
                </w:p>
              </w:txbxContent>
            </v:textbox>
          </v:rect>
        </w:pic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r>
        <w:rPr>
          <w:noProof/>
          <w:lang w:eastAsia="tr-TR"/>
        </w:rPr>
        <w:pict>
          <v:rect id="_x0000_s1029" style="position:absolute;left:0;text-align:left;margin-left:7.15pt;margin-top:.2pt;width:20.25pt;height:18.75pt;z-index:251661312">
            <v:textbox>
              <w:txbxContent>
                <w:p w:rsidR="00DB562D" w:rsidRPr="00292D7A" w:rsidRDefault="00DB562D" w:rsidP="00292D7A">
                  <w:pPr>
                    <w:jc w:val="center"/>
                    <w:rPr>
                      <w:b/>
                      <w:bCs/>
                    </w:rPr>
                  </w:pPr>
                  <w:r>
                    <w:rPr>
                      <w:b/>
                      <w:bCs/>
                    </w:rPr>
                    <w:t>L</w:t>
                  </w:r>
                </w:p>
              </w:txbxContent>
            </v:textbox>
          </v:rect>
        </w:pic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r>
        <w:rPr>
          <w:noProof/>
          <w:lang w:eastAsia="tr-TR"/>
        </w:rPr>
        <w:pict>
          <v:rect id="_x0000_s1030" style="position:absolute;left:0;text-align:left;margin-left:27.4pt;margin-top:4.6pt;width:216.75pt;height:103.5pt;z-index:251656192">
            <v:textbox>
              <w:txbxContent>
                <w:p w:rsidR="00DB562D" w:rsidRPr="0086420E" w:rsidRDefault="00DB562D" w:rsidP="00212608">
                  <w:pPr>
                    <w:rPr>
                      <w:b/>
                      <w:bCs/>
                    </w:rPr>
                  </w:pPr>
                  <w:r>
                    <w:rPr>
                      <w:b/>
                      <w:bCs/>
                    </w:rPr>
                    <w:t>Bir yarışma olacağını duyan kaplumbağalar: “Biz de katılalım.” diyerek yarışmanın yapılacağı meydana gitmişler. Yarışmacıların yüksek bir kuleye tırmanması gerekiyormuş. Meydandakilerin çoğu güçlü kuvvetli hayvanlarmış.</w:t>
                  </w:r>
                </w:p>
              </w:txbxContent>
            </v:textbox>
          </v:rect>
        </w:pic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r>
        <w:rPr>
          <w:noProof/>
          <w:lang w:eastAsia="tr-TR"/>
        </w:rPr>
        <w:pict>
          <v:rect id="_x0000_s1031" style="position:absolute;left:0;text-align:left;margin-left:7.15pt;margin-top:3.9pt;width:20.25pt;height:18.75pt;z-index:251660288">
            <v:textbox>
              <w:txbxContent>
                <w:p w:rsidR="00DB562D" w:rsidRPr="00292D7A" w:rsidRDefault="00DB562D" w:rsidP="00292D7A">
                  <w:pPr>
                    <w:jc w:val="center"/>
                    <w:rPr>
                      <w:b/>
                      <w:bCs/>
                    </w:rPr>
                  </w:pPr>
                  <w:r>
                    <w:rPr>
                      <w:b/>
                      <w:bCs/>
                    </w:rPr>
                    <w:t>M</w:t>
                  </w:r>
                </w:p>
              </w:txbxContent>
            </v:textbox>
          </v:rect>
        </w:pic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r>
        <w:rPr>
          <w:noProof/>
          <w:lang w:eastAsia="tr-TR"/>
        </w:rPr>
        <w:pict>
          <v:rect id="_x0000_s1032" style="position:absolute;left:0;text-align:left;margin-left:27.4pt;margin-top:6.8pt;width:216.75pt;height:86.25pt;z-index:251657216">
            <v:textbox>
              <w:txbxContent>
                <w:p w:rsidR="00DB562D" w:rsidRPr="0086420E" w:rsidRDefault="00DB562D" w:rsidP="00CB2EF9">
                  <w:pPr>
                    <w:rPr>
                      <w:b/>
                      <w:bCs/>
                    </w:rPr>
                  </w:pPr>
                  <w:r>
                    <w:rPr>
                      <w:b/>
                      <w:bCs/>
                    </w:rPr>
                    <w:t>Kaplumbağaların bazıları: “Evet, haklılar.” deyip yarışmadan çekilmişler. Bir kısmıysa “Denemekte yarar var.” deyip kuleye yönelirken izleyicilerin hepsi: “Başaramazsınız, geri dönün.” diye bağırmış.</w:t>
                  </w:r>
                </w:p>
              </w:txbxContent>
            </v:textbox>
          </v:rect>
        </w:pic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r>
        <w:rPr>
          <w:noProof/>
          <w:lang w:eastAsia="tr-TR"/>
        </w:rPr>
        <w:pict>
          <v:rect id="_x0000_s1033" style="position:absolute;left:0;text-align:left;margin-left:7.15pt;margin-top:5.4pt;width:20.25pt;height:18.75pt;z-index:251659264">
            <v:textbox>
              <w:txbxContent>
                <w:p w:rsidR="00DB562D" w:rsidRPr="00292D7A" w:rsidRDefault="00DB562D" w:rsidP="00292D7A">
                  <w:pPr>
                    <w:jc w:val="center"/>
                    <w:rPr>
                      <w:b/>
                      <w:bCs/>
                    </w:rPr>
                  </w:pPr>
                  <w:r>
                    <w:rPr>
                      <w:b/>
                      <w:bCs/>
                    </w:rPr>
                    <w:t>N</w:t>
                  </w:r>
                </w:p>
              </w:txbxContent>
            </v:textbox>
          </v:rect>
        </w:pic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r w:rsidRPr="000B0DC0">
        <w:rPr>
          <w:b/>
          <w:bCs/>
        </w:rPr>
        <w:tab/>
        <w:t>Harflerle gösterilen bölümleri karışık olarak verilen bu metin, harfler nasıl sıralanırsa anlamlı bir bütün olur?</w: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pPr>
      <w:r w:rsidRPr="000B0DC0">
        <w:rPr>
          <w:b/>
          <w:bCs/>
        </w:rPr>
        <w:tab/>
      </w:r>
      <w:r w:rsidRPr="000B0DC0">
        <w:t>A) N, M, K, L</w:t>
      </w:r>
      <w:r w:rsidRPr="000B0DC0">
        <w:tab/>
      </w:r>
      <w:r w:rsidRPr="000B0DC0">
        <w:tab/>
        <w:t>B) M, K, N, L</w:t>
      </w:r>
    </w:p>
    <w:p w:rsidR="00DB562D" w:rsidRPr="000B0DC0" w:rsidRDefault="00DB562D" w:rsidP="0002632D">
      <w:pPr>
        <w:tabs>
          <w:tab w:val="left" w:pos="1701"/>
        </w:tabs>
        <w:spacing w:after="0"/>
        <w:ind w:left="567" w:hanging="709"/>
      </w:pPr>
      <w:r w:rsidRPr="000B0DC0">
        <w:tab/>
        <w:t>C) N, L, K, M</w:t>
      </w:r>
      <w:r w:rsidRPr="000B0DC0">
        <w:tab/>
      </w:r>
      <w:r w:rsidRPr="000B0DC0">
        <w:tab/>
        <w:t>D) M, N, K, L</w:t>
      </w: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02632D">
      <w:pPr>
        <w:tabs>
          <w:tab w:val="left" w:pos="1701"/>
        </w:tabs>
        <w:spacing w:after="0"/>
        <w:ind w:left="567" w:hanging="709"/>
        <w:rPr>
          <w:b/>
          <w:bCs/>
        </w:rPr>
      </w:pPr>
    </w:p>
    <w:p w:rsidR="00DB562D" w:rsidRPr="000B0DC0" w:rsidRDefault="00DB562D" w:rsidP="00144BCF">
      <w:pPr>
        <w:tabs>
          <w:tab w:val="left" w:pos="1701"/>
        </w:tabs>
        <w:spacing w:after="0"/>
        <w:ind w:left="567" w:hanging="709"/>
        <w:rPr>
          <w:b/>
          <w:bCs/>
        </w:rPr>
      </w:pPr>
      <w:r w:rsidRPr="000B0DC0">
        <w:rPr>
          <w:b/>
          <w:bCs/>
          <w:sz w:val="28"/>
          <w:szCs w:val="28"/>
        </w:rPr>
        <w:t>16.</w:t>
      </w:r>
      <w:r w:rsidRPr="000B0DC0">
        <w:rPr>
          <w:b/>
          <w:bCs/>
        </w:rPr>
        <w:tab/>
        <w:t>Çocuk kitapları(1) her türlü inanç ve ön yargıdan arınmış olmalıdır(2) ırk üstünlüğü(3) bağnazlık(4) cinsiyet ayrımı doğrudan ya da dolaylı olarak çocuklara aşılanmamalıdır.</w:t>
      </w:r>
    </w:p>
    <w:p w:rsidR="00DB562D" w:rsidRPr="000B0DC0" w:rsidRDefault="00DB562D" w:rsidP="00144BCF">
      <w:pPr>
        <w:tabs>
          <w:tab w:val="left" w:pos="1701"/>
        </w:tabs>
        <w:spacing w:after="0"/>
        <w:ind w:left="567" w:hanging="709"/>
        <w:rPr>
          <w:b/>
          <w:bCs/>
        </w:rPr>
      </w:pPr>
    </w:p>
    <w:p w:rsidR="00DB562D" w:rsidRPr="000B0DC0" w:rsidRDefault="00DB562D" w:rsidP="00144BCF">
      <w:pPr>
        <w:tabs>
          <w:tab w:val="left" w:pos="1701"/>
        </w:tabs>
        <w:spacing w:after="0"/>
        <w:ind w:left="567" w:hanging="709"/>
        <w:rPr>
          <w:b/>
          <w:bCs/>
        </w:rPr>
      </w:pPr>
      <w:r w:rsidRPr="000B0DC0">
        <w:rPr>
          <w:b/>
          <w:bCs/>
        </w:rPr>
        <w:tab/>
        <w:t>Bu cümledeki ayraçlardan hangisine diğerlerinden farklı bir noktalama işareti getirilmelidir?</w:t>
      </w:r>
    </w:p>
    <w:p w:rsidR="00DB562D" w:rsidRPr="000B0DC0" w:rsidRDefault="00DB562D" w:rsidP="00144BCF">
      <w:pPr>
        <w:tabs>
          <w:tab w:val="left" w:pos="1701"/>
        </w:tabs>
        <w:spacing w:after="0"/>
        <w:ind w:left="567" w:hanging="709"/>
        <w:rPr>
          <w:b/>
          <w:bCs/>
        </w:rPr>
      </w:pPr>
    </w:p>
    <w:p w:rsidR="00DB562D" w:rsidRPr="000B0DC0" w:rsidRDefault="00DB562D" w:rsidP="00144BCF">
      <w:pPr>
        <w:tabs>
          <w:tab w:val="left" w:pos="567"/>
          <w:tab w:val="left" w:pos="1843"/>
        </w:tabs>
        <w:spacing w:after="0"/>
        <w:rPr>
          <w:b/>
          <w:bCs/>
        </w:rPr>
      </w:pPr>
      <w:r w:rsidRPr="000B0DC0">
        <w:tab/>
        <w:t>A) 1</w:t>
      </w:r>
      <w:r w:rsidRPr="000B0DC0">
        <w:tab/>
        <w:t>B) 2</w:t>
      </w:r>
      <w:r w:rsidRPr="000B0DC0">
        <w:tab/>
        <w:t>C) 3</w:t>
      </w:r>
      <w:r w:rsidRPr="000B0DC0">
        <w:tab/>
      </w:r>
      <w:r w:rsidRPr="000B0DC0">
        <w:tab/>
        <w:t>D) 4</w:t>
      </w:r>
    </w:p>
    <w:p w:rsidR="00DB562D" w:rsidRPr="000B0DC0" w:rsidRDefault="00DB562D" w:rsidP="00AA0FA1">
      <w:pPr>
        <w:tabs>
          <w:tab w:val="left" w:pos="1701"/>
        </w:tabs>
        <w:spacing w:after="0"/>
        <w:ind w:left="567" w:hanging="567"/>
        <w:rPr>
          <w:b/>
          <w:bCs/>
        </w:rPr>
      </w:pPr>
    </w:p>
    <w:p w:rsidR="00DB562D" w:rsidRPr="000B0DC0" w:rsidRDefault="00DB562D" w:rsidP="0016507C">
      <w:pPr>
        <w:tabs>
          <w:tab w:val="left" w:pos="1701"/>
        </w:tabs>
        <w:spacing w:after="0"/>
        <w:ind w:left="567" w:hanging="567"/>
        <w:rPr>
          <w:b/>
          <w:bCs/>
        </w:rPr>
      </w:pPr>
      <w:r w:rsidRPr="000B0DC0">
        <w:rPr>
          <w:b/>
          <w:bCs/>
          <w:sz w:val="28"/>
          <w:szCs w:val="28"/>
        </w:rPr>
        <w:t>17.</w:t>
      </w:r>
      <w:r w:rsidRPr="000B0DC0">
        <w:rPr>
          <w:b/>
          <w:bCs/>
        </w:rPr>
        <w:tab/>
        <w:t>Aşağıdaki sıralı cümlelerin hangisinde nesne ortaklığı söz konusudur?</w:t>
      </w:r>
    </w:p>
    <w:p w:rsidR="00DB562D" w:rsidRPr="000B0DC0" w:rsidRDefault="00DB562D" w:rsidP="0016507C">
      <w:pPr>
        <w:tabs>
          <w:tab w:val="left" w:pos="1701"/>
        </w:tabs>
        <w:spacing w:after="0"/>
        <w:ind w:left="567" w:hanging="567"/>
      </w:pPr>
    </w:p>
    <w:p w:rsidR="00DB562D" w:rsidRPr="000B0DC0" w:rsidRDefault="00DB562D" w:rsidP="000A0211">
      <w:pPr>
        <w:pStyle w:val="ListParagraph"/>
        <w:numPr>
          <w:ilvl w:val="0"/>
          <w:numId w:val="43"/>
        </w:numPr>
        <w:tabs>
          <w:tab w:val="left" w:pos="1701"/>
        </w:tabs>
        <w:spacing w:after="0"/>
        <w:rPr>
          <w:rFonts w:ascii="Arial" w:hAnsi="Arial" w:cs="Arial"/>
          <w:sz w:val="20"/>
          <w:szCs w:val="20"/>
        </w:rPr>
      </w:pPr>
      <w:r w:rsidRPr="000B0DC0">
        <w:rPr>
          <w:rFonts w:ascii="Arial" w:eastAsia="Batang" w:hAnsi="Arial" w:cs="Arial"/>
          <w:sz w:val="20"/>
          <w:szCs w:val="20"/>
        </w:rPr>
        <w:t>Yanına gidip bir şeyler söylemeli, onu rahatlatmalıyım.</w:t>
      </w:r>
    </w:p>
    <w:p w:rsidR="00DB562D" w:rsidRPr="000B0DC0" w:rsidRDefault="00DB562D" w:rsidP="000A0211">
      <w:pPr>
        <w:pStyle w:val="ListParagraph"/>
        <w:numPr>
          <w:ilvl w:val="0"/>
          <w:numId w:val="43"/>
        </w:numPr>
        <w:tabs>
          <w:tab w:val="left" w:pos="1701"/>
        </w:tabs>
        <w:spacing w:after="0"/>
        <w:rPr>
          <w:rFonts w:ascii="Arial" w:hAnsi="Arial" w:cs="Arial"/>
          <w:sz w:val="20"/>
          <w:szCs w:val="20"/>
        </w:rPr>
      </w:pPr>
      <w:r w:rsidRPr="000B0DC0">
        <w:rPr>
          <w:rFonts w:ascii="Arial" w:eastAsia="Batang" w:hAnsi="Arial" w:cs="Arial"/>
          <w:sz w:val="20"/>
          <w:szCs w:val="20"/>
        </w:rPr>
        <w:t>Çayırda piknik yapın, papatyalardan taçlar yapın.</w:t>
      </w:r>
    </w:p>
    <w:p w:rsidR="00DB562D" w:rsidRPr="000B0DC0" w:rsidRDefault="00DB562D" w:rsidP="000A0211">
      <w:pPr>
        <w:pStyle w:val="ListParagraph"/>
        <w:numPr>
          <w:ilvl w:val="0"/>
          <w:numId w:val="43"/>
        </w:numPr>
        <w:tabs>
          <w:tab w:val="left" w:pos="1701"/>
        </w:tabs>
        <w:spacing w:after="0"/>
        <w:rPr>
          <w:rFonts w:ascii="Arial" w:hAnsi="Arial" w:cs="Arial"/>
          <w:sz w:val="20"/>
          <w:szCs w:val="20"/>
        </w:rPr>
      </w:pPr>
      <w:r w:rsidRPr="000B0DC0">
        <w:rPr>
          <w:rFonts w:ascii="Arial" w:eastAsia="Batang" w:hAnsi="Arial" w:cs="Arial"/>
          <w:sz w:val="20"/>
          <w:szCs w:val="20"/>
        </w:rPr>
        <w:t>Ben masama oturdum, o yatağımın üzerine tünedi.</w:t>
      </w:r>
    </w:p>
    <w:p w:rsidR="00DB562D" w:rsidRPr="000B0DC0" w:rsidRDefault="00DB562D" w:rsidP="000A0211">
      <w:pPr>
        <w:pStyle w:val="ListParagraph"/>
        <w:numPr>
          <w:ilvl w:val="0"/>
          <w:numId w:val="43"/>
        </w:numPr>
        <w:tabs>
          <w:tab w:val="left" w:pos="1701"/>
        </w:tabs>
        <w:spacing w:after="0"/>
        <w:rPr>
          <w:rFonts w:ascii="Arial" w:hAnsi="Arial" w:cs="Arial"/>
          <w:sz w:val="20"/>
          <w:szCs w:val="20"/>
        </w:rPr>
      </w:pPr>
      <w:r w:rsidRPr="000B0DC0">
        <w:rPr>
          <w:rFonts w:ascii="Arial" w:eastAsia="Batang" w:hAnsi="Arial" w:cs="Arial"/>
          <w:sz w:val="20"/>
          <w:szCs w:val="20"/>
        </w:rPr>
        <w:t>Çavuş ertesi gün anneme her şeyi anlatmış, o da bana anlattı.</w:t>
      </w:r>
    </w:p>
    <w:p w:rsidR="00DB562D" w:rsidRPr="000B0DC0" w:rsidRDefault="00DB562D" w:rsidP="00AF7C99">
      <w:pPr>
        <w:tabs>
          <w:tab w:val="left" w:pos="1701"/>
        </w:tabs>
        <w:spacing w:after="0"/>
        <w:ind w:left="567" w:hanging="567"/>
      </w:pPr>
    </w:p>
    <w:p w:rsidR="00DB562D" w:rsidRPr="000B0DC0" w:rsidRDefault="00DB562D" w:rsidP="00AF7C99">
      <w:pPr>
        <w:tabs>
          <w:tab w:val="left" w:pos="1701"/>
        </w:tabs>
        <w:spacing w:after="0"/>
        <w:ind w:left="567" w:hanging="567"/>
      </w:pPr>
    </w:p>
    <w:p w:rsidR="00DB562D" w:rsidRPr="000B0DC0" w:rsidRDefault="00DB562D" w:rsidP="00AF7C99">
      <w:pPr>
        <w:tabs>
          <w:tab w:val="left" w:pos="1701"/>
        </w:tabs>
        <w:spacing w:after="0"/>
        <w:ind w:left="567" w:hanging="567"/>
      </w:pPr>
      <w:r w:rsidRPr="000B0DC0">
        <w:rPr>
          <w:b/>
          <w:bCs/>
        </w:rPr>
        <w:tab/>
      </w:r>
    </w:p>
    <w:p w:rsidR="00DB562D" w:rsidRPr="000B0DC0" w:rsidRDefault="00DB562D" w:rsidP="00DF0C40">
      <w:pPr>
        <w:tabs>
          <w:tab w:val="left" w:pos="1701"/>
        </w:tabs>
        <w:spacing w:after="0"/>
        <w:ind w:left="567" w:hanging="567"/>
      </w:pPr>
    </w:p>
    <w:p w:rsidR="00DB562D" w:rsidRPr="000B0DC0" w:rsidRDefault="00DB562D" w:rsidP="00BB538D">
      <w:pPr>
        <w:tabs>
          <w:tab w:val="left" w:pos="1701"/>
        </w:tabs>
        <w:spacing w:after="0"/>
      </w:pPr>
    </w:p>
    <w:p w:rsidR="00DB562D" w:rsidRPr="000B0DC0" w:rsidRDefault="00DB562D" w:rsidP="00BB538D">
      <w:pPr>
        <w:tabs>
          <w:tab w:val="left" w:pos="1701"/>
        </w:tabs>
        <w:spacing w:after="0"/>
      </w:pPr>
    </w:p>
    <w:p w:rsidR="00DB562D" w:rsidRPr="000B0DC0" w:rsidRDefault="00DB562D" w:rsidP="00BB538D">
      <w:pPr>
        <w:tabs>
          <w:tab w:val="left" w:pos="1701"/>
        </w:tabs>
        <w:spacing w:after="0"/>
      </w:pPr>
    </w:p>
    <w:p w:rsidR="00DB562D" w:rsidRPr="000B0DC0" w:rsidRDefault="00DB562D" w:rsidP="007265B5">
      <w:pPr>
        <w:tabs>
          <w:tab w:val="left" w:pos="1701"/>
        </w:tabs>
        <w:spacing w:after="0"/>
        <w:ind w:left="567" w:hanging="567"/>
      </w:pPr>
    </w:p>
    <w:p w:rsidR="00DB562D" w:rsidRPr="000B0DC0" w:rsidRDefault="00DB562D" w:rsidP="0045314E">
      <w:pPr>
        <w:pStyle w:val="ListParagraph"/>
        <w:tabs>
          <w:tab w:val="left" w:pos="1701"/>
        </w:tabs>
        <w:spacing w:after="0"/>
        <w:ind w:left="927"/>
        <w:rPr>
          <w:rFonts w:ascii="Arial" w:hAnsi="Arial" w:cs="Arial"/>
          <w:b/>
          <w:bCs/>
        </w:rPr>
      </w:pPr>
    </w:p>
    <w:p w:rsidR="00DB562D" w:rsidRPr="000B0DC0" w:rsidRDefault="00DB562D" w:rsidP="005B1907">
      <w:pPr>
        <w:tabs>
          <w:tab w:val="left" w:pos="1701"/>
        </w:tabs>
        <w:spacing w:after="0"/>
        <w:rPr>
          <w:b/>
          <w:bCs/>
        </w:rPr>
      </w:pPr>
    </w:p>
    <w:p w:rsidR="00DB562D" w:rsidRPr="000B0DC0" w:rsidRDefault="00DB562D" w:rsidP="005B1907">
      <w:pPr>
        <w:tabs>
          <w:tab w:val="left" w:pos="1701"/>
        </w:tabs>
        <w:spacing w:after="0"/>
        <w:rPr>
          <w:b/>
          <w:bCs/>
        </w:rPr>
      </w:pPr>
    </w:p>
    <w:p w:rsidR="00DB562D" w:rsidRPr="000B0DC0" w:rsidRDefault="00DB562D" w:rsidP="004B270E">
      <w:pPr>
        <w:tabs>
          <w:tab w:val="left" w:pos="1701"/>
        </w:tabs>
        <w:spacing w:after="0"/>
        <w:ind w:left="567" w:hanging="567"/>
        <w:rPr>
          <w:b/>
          <w:bCs/>
        </w:rPr>
      </w:pPr>
    </w:p>
    <w:p w:rsidR="00DB562D" w:rsidRPr="000B0DC0" w:rsidRDefault="00DB562D" w:rsidP="007331D1">
      <w:pPr>
        <w:tabs>
          <w:tab w:val="left" w:pos="1701"/>
        </w:tabs>
        <w:spacing w:after="0"/>
        <w:ind w:left="567" w:hanging="567"/>
        <w:rPr>
          <w:rFonts w:eastAsia="Batang"/>
          <w:b/>
          <w:bCs/>
        </w:rPr>
      </w:pPr>
      <w:r w:rsidRPr="000B0DC0">
        <w:rPr>
          <w:b/>
          <w:bCs/>
          <w:sz w:val="28"/>
          <w:szCs w:val="28"/>
        </w:rPr>
        <w:t>18.</w:t>
      </w:r>
      <w:r w:rsidRPr="000B0DC0">
        <w:rPr>
          <w:b/>
          <w:bCs/>
        </w:rPr>
        <w:tab/>
      </w:r>
      <w:r w:rsidRPr="000B0DC0">
        <w:rPr>
          <w:rFonts w:eastAsia="Batang"/>
          <w:b/>
          <w:bCs/>
        </w:rPr>
        <w:t xml:space="preserve">Konak, Efendi’nin ölümünü </w:t>
      </w:r>
      <w:r w:rsidRPr="000B0DC0">
        <w:rPr>
          <w:rFonts w:eastAsia="Batang"/>
          <w:b/>
          <w:bCs/>
          <w:u w:val="single"/>
        </w:rPr>
        <w:t>unutalı</w:t>
      </w:r>
      <w:r w:rsidRPr="000B0DC0">
        <w:rPr>
          <w:rFonts w:eastAsia="Batang"/>
          <w:b/>
          <w:bCs/>
        </w:rPr>
        <w:t xml:space="preserve"> seneler olmuştu.</w:t>
      </w:r>
    </w:p>
    <w:p w:rsidR="00DB562D" w:rsidRPr="000B0DC0" w:rsidRDefault="00DB562D" w:rsidP="007331D1">
      <w:pPr>
        <w:tabs>
          <w:tab w:val="left" w:pos="1701"/>
        </w:tabs>
        <w:spacing w:after="0"/>
        <w:ind w:left="567" w:hanging="567"/>
        <w:rPr>
          <w:rFonts w:eastAsia="Batang"/>
        </w:rPr>
      </w:pPr>
    </w:p>
    <w:p w:rsidR="00DB562D" w:rsidRPr="000B0DC0" w:rsidRDefault="00DB562D" w:rsidP="007331D1">
      <w:pPr>
        <w:tabs>
          <w:tab w:val="left" w:pos="1701"/>
        </w:tabs>
        <w:spacing w:after="0"/>
        <w:ind w:left="567" w:hanging="567"/>
        <w:rPr>
          <w:rFonts w:eastAsia="Batang"/>
          <w:b/>
          <w:bCs/>
        </w:rPr>
      </w:pPr>
      <w:r w:rsidRPr="000B0DC0">
        <w:rPr>
          <w:rFonts w:eastAsia="Batang"/>
        </w:rPr>
        <w:tab/>
      </w:r>
      <w:r w:rsidRPr="000B0DC0">
        <w:rPr>
          <w:rFonts w:eastAsia="Batang"/>
          <w:b/>
          <w:bCs/>
        </w:rPr>
        <w:t>Bu cümlede altı çizilen zarf-fiilin cümleye kattığı anlam aşağıdakilerin hangisinde vardır?</w:t>
      </w:r>
    </w:p>
    <w:p w:rsidR="00DB562D" w:rsidRPr="000B0DC0" w:rsidRDefault="00DB562D" w:rsidP="007331D1">
      <w:pPr>
        <w:tabs>
          <w:tab w:val="left" w:pos="1701"/>
        </w:tabs>
        <w:spacing w:after="0"/>
        <w:ind w:left="567" w:hanging="567"/>
        <w:rPr>
          <w:rFonts w:eastAsia="Batang"/>
          <w:b/>
          <w:bCs/>
        </w:rPr>
      </w:pPr>
    </w:p>
    <w:p w:rsidR="00DB562D" w:rsidRPr="000B0DC0" w:rsidRDefault="00DB562D" w:rsidP="007331D1">
      <w:pPr>
        <w:pStyle w:val="ListParagraph"/>
        <w:numPr>
          <w:ilvl w:val="0"/>
          <w:numId w:val="44"/>
        </w:numPr>
        <w:tabs>
          <w:tab w:val="left" w:pos="1701"/>
        </w:tabs>
        <w:spacing w:after="0"/>
        <w:rPr>
          <w:rFonts w:ascii="Arial" w:eastAsia="Batang" w:hAnsi="Arial"/>
          <w:b/>
          <w:bCs/>
        </w:rPr>
      </w:pPr>
      <w:r w:rsidRPr="000B0DC0">
        <w:rPr>
          <w:rFonts w:ascii="Arial" w:eastAsia="Batang" w:hAnsi="Arial" w:cs="Arial"/>
          <w:sz w:val="20"/>
          <w:szCs w:val="20"/>
        </w:rPr>
        <w:t>Yolun ortasında dikilip kaldınız hem de uzunca bir süre.</w:t>
      </w:r>
    </w:p>
    <w:p w:rsidR="00DB562D" w:rsidRPr="000B0DC0" w:rsidRDefault="00DB562D" w:rsidP="007331D1">
      <w:pPr>
        <w:pStyle w:val="ListParagraph"/>
        <w:numPr>
          <w:ilvl w:val="0"/>
          <w:numId w:val="44"/>
        </w:numPr>
        <w:tabs>
          <w:tab w:val="left" w:pos="1701"/>
        </w:tabs>
        <w:spacing w:after="0"/>
        <w:rPr>
          <w:rFonts w:ascii="Arial" w:eastAsia="Batang" w:hAnsi="Arial"/>
          <w:b/>
          <w:bCs/>
        </w:rPr>
      </w:pPr>
      <w:r w:rsidRPr="000B0DC0">
        <w:rPr>
          <w:rFonts w:ascii="Arial" w:eastAsia="Batang" w:hAnsi="Arial" w:cs="Arial"/>
          <w:sz w:val="20"/>
          <w:szCs w:val="20"/>
        </w:rPr>
        <w:t>Gök gürledi, bardaktan boşanırcasına bir yağmur başladı.</w:t>
      </w:r>
    </w:p>
    <w:p w:rsidR="00DB562D" w:rsidRPr="000B0DC0" w:rsidRDefault="00DB562D" w:rsidP="007331D1">
      <w:pPr>
        <w:pStyle w:val="ListParagraph"/>
        <w:numPr>
          <w:ilvl w:val="0"/>
          <w:numId w:val="44"/>
        </w:numPr>
        <w:tabs>
          <w:tab w:val="left" w:pos="1701"/>
        </w:tabs>
        <w:spacing w:after="0"/>
        <w:rPr>
          <w:rFonts w:ascii="Arial" w:eastAsia="Batang" w:hAnsi="Arial"/>
          <w:b/>
          <w:bCs/>
        </w:rPr>
      </w:pPr>
      <w:r w:rsidRPr="000B0DC0">
        <w:rPr>
          <w:rFonts w:ascii="Arial" w:eastAsia="Batang" w:hAnsi="Arial" w:cs="Arial"/>
          <w:sz w:val="20"/>
          <w:szCs w:val="20"/>
        </w:rPr>
        <w:t>Şapkasını aldı, kapısını kapamadan dışarı çıktı.</w:t>
      </w:r>
    </w:p>
    <w:p w:rsidR="00DB562D" w:rsidRPr="000B0DC0" w:rsidRDefault="00DB562D" w:rsidP="007331D1">
      <w:pPr>
        <w:pStyle w:val="ListParagraph"/>
        <w:numPr>
          <w:ilvl w:val="0"/>
          <w:numId w:val="44"/>
        </w:numPr>
        <w:tabs>
          <w:tab w:val="left" w:pos="1701"/>
        </w:tabs>
        <w:spacing w:after="0"/>
        <w:rPr>
          <w:rFonts w:ascii="Arial" w:eastAsia="Batang" w:hAnsi="Arial"/>
          <w:b/>
          <w:bCs/>
        </w:rPr>
      </w:pPr>
      <w:r w:rsidRPr="000B0DC0">
        <w:rPr>
          <w:rFonts w:ascii="Arial" w:eastAsia="Batang" w:hAnsi="Arial" w:cs="Arial"/>
          <w:sz w:val="20"/>
          <w:szCs w:val="20"/>
        </w:rPr>
        <w:t>Yorganı silkelemeye başladığında çarşafın üzerine bir fare düştü.</w:t>
      </w:r>
    </w:p>
    <w:p w:rsidR="00DB562D" w:rsidRPr="000B0DC0" w:rsidRDefault="00DB562D" w:rsidP="00AF7C99">
      <w:pPr>
        <w:tabs>
          <w:tab w:val="left" w:pos="1701"/>
        </w:tabs>
        <w:spacing w:after="0"/>
        <w:ind w:left="567" w:hanging="567"/>
      </w:pPr>
    </w:p>
    <w:p w:rsidR="00DB562D" w:rsidRPr="000B0DC0" w:rsidRDefault="00DB562D" w:rsidP="00DC343A">
      <w:pPr>
        <w:pStyle w:val="ListParagraph"/>
        <w:tabs>
          <w:tab w:val="left" w:pos="1701"/>
        </w:tabs>
        <w:spacing w:after="0"/>
        <w:ind w:left="927"/>
        <w:rPr>
          <w:rFonts w:ascii="Arial" w:hAnsi="Arial" w:cs="Arial"/>
        </w:rPr>
      </w:pPr>
    </w:p>
    <w:p w:rsidR="00DB562D" w:rsidRPr="000B0DC0" w:rsidRDefault="00DB562D" w:rsidP="00381E8A">
      <w:pPr>
        <w:pStyle w:val="ListParagraph"/>
        <w:tabs>
          <w:tab w:val="left" w:pos="1701"/>
        </w:tabs>
        <w:spacing w:after="0"/>
        <w:ind w:left="927"/>
        <w:rPr>
          <w:rFonts w:ascii="Arial" w:hAnsi="Arial" w:cs="Arial"/>
        </w:rPr>
      </w:pPr>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Default="00DB562D" w:rsidP="006E52F9">
      <w:pPr>
        <w:tabs>
          <w:tab w:val="left" w:pos="1701"/>
        </w:tabs>
        <w:spacing w:after="0"/>
      </w:pPr>
    </w:p>
    <w:p w:rsidR="00DB562D" w:rsidRPr="000B0DC0" w:rsidRDefault="00DB562D" w:rsidP="006E52F9">
      <w:pPr>
        <w:tabs>
          <w:tab w:val="left" w:pos="1701"/>
        </w:tabs>
        <w:spacing w:after="0"/>
      </w:pPr>
      <w:hyperlink r:id="rId7" w:history="1">
        <w:r w:rsidRPr="0084627E">
          <w:rPr>
            <w:rStyle w:val="Hyperlink"/>
            <w:rFonts w:ascii="Calibri" w:hAnsi="Calibri" w:cs="Calibri"/>
          </w:rPr>
          <w:t>www.sorubak.com</w:t>
        </w:r>
      </w:hyperlink>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Pr="000B0DC0" w:rsidRDefault="00DB562D" w:rsidP="006E52F9">
      <w:pPr>
        <w:tabs>
          <w:tab w:val="left" w:pos="1701"/>
        </w:tabs>
        <w:spacing w:after="0"/>
      </w:pPr>
    </w:p>
    <w:p w:rsidR="00DB562D" w:rsidRPr="000B0DC0" w:rsidRDefault="00DB562D" w:rsidP="00BA730E">
      <w:pPr>
        <w:tabs>
          <w:tab w:val="left" w:pos="1701"/>
        </w:tabs>
        <w:spacing w:after="0"/>
        <w:ind w:left="567" w:hanging="709"/>
        <w:rPr>
          <w:b/>
          <w:bCs/>
        </w:rPr>
      </w:pPr>
    </w:p>
    <w:p w:rsidR="00DB562D" w:rsidRPr="000B0DC0" w:rsidRDefault="00DB562D" w:rsidP="00027CFA">
      <w:pPr>
        <w:tabs>
          <w:tab w:val="left" w:pos="1701"/>
        </w:tabs>
        <w:spacing w:after="0"/>
        <w:ind w:left="567" w:hanging="709"/>
        <w:rPr>
          <w:b/>
          <w:bCs/>
        </w:rPr>
      </w:pPr>
      <w:r w:rsidRPr="000B0DC0">
        <w:rPr>
          <w:b/>
          <w:bCs/>
          <w:sz w:val="28"/>
          <w:szCs w:val="28"/>
        </w:rPr>
        <w:t>19.</w:t>
      </w:r>
      <w:r w:rsidRPr="000B0DC0">
        <w:rPr>
          <w:b/>
          <w:bCs/>
        </w:rPr>
        <w:tab/>
        <w:t xml:space="preserve">Sabahları erken </w:t>
      </w:r>
      <w:r w:rsidRPr="000B0DC0">
        <w:rPr>
          <w:b/>
          <w:bCs/>
          <w:u w:val="single"/>
        </w:rPr>
        <w:t>kalkıyor</w:t>
      </w:r>
      <w:r w:rsidRPr="000B0DC0">
        <w:rPr>
          <w:b/>
          <w:bCs/>
        </w:rPr>
        <w:t xml:space="preserve"> yolcular</w:t>
      </w:r>
    </w:p>
    <w:p w:rsidR="00DB562D" w:rsidRPr="000B0DC0" w:rsidRDefault="00DB562D" w:rsidP="00027CFA">
      <w:pPr>
        <w:tabs>
          <w:tab w:val="left" w:pos="1701"/>
        </w:tabs>
        <w:spacing w:after="0"/>
        <w:ind w:left="567" w:hanging="709"/>
        <w:rPr>
          <w:b/>
          <w:bCs/>
        </w:rPr>
      </w:pPr>
      <w:r w:rsidRPr="000B0DC0">
        <w:rPr>
          <w:b/>
          <w:bCs/>
          <w:sz w:val="28"/>
          <w:szCs w:val="28"/>
        </w:rPr>
        <w:tab/>
      </w:r>
      <w:r w:rsidRPr="000B0DC0">
        <w:rPr>
          <w:b/>
          <w:bCs/>
        </w:rPr>
        <w:t>Doğan güneşe karşı</w:t>
      </w:r>
    </w:p>
    <w:p w:rsidR="00DB562D" w:rsidRPr="000B0DC0" w:rsidRDefault="00DB562D" w:rsidP="00027CFA">
      <w:pPr>
        <w:tabs>
          <w:tab w:val="left" w:pos="1701"/>
        </w:tabs>
        <w:spacing w:after="0"/>
        <w:ind w:left="567" w:hanging="709"/>
        <w:rPr>
          <w:b/>
          <w:bCs/>
        </w:rPr>
      </w:pPr>
      <w:r w:rsidRPr="000B0DC0">
        <w:rPr>
          <w:b/>
          <w:bCs/>
        </w:rPr>
        <w:tab/>
        <w:t xml:space="preserve">Dertler biraz daha </w:t>
      </w:r>
      <w:r w:rsidRPr="000B0DC0">
        <w:rPr>
          <w:b/>
          <w:bCs/>
          <w:u w:val="single"/>
        </w:rPr>
        <w:t>unutulmuş</w:t>
      </w:r>
    </w:p>
    <w:p w:rsidR="00DB562D" w:rsidRPr="000B0DC0" w:rsidRDefault="00DB562D" w:rsidP="00027CFA">
      <w:pPr>
        <w:tabs>
          <w:tab w:val="left" w:pos="1701"/>
        </w:tabs>
        <w:spacing w:after="0"/>
        <w:ind w:left="567" w:hanging="709"/>
        <w:rPr>
          <w:b/>
          <w:bCs/>
        </w:rPr>
      </w:pPr>
      <w:r w:rsidRPr="000B0DC0">
        <w:rPr>
          <w:b/>
          <w:bCs/>
        </w:rPr>
        <w:tab/>
        <w:t xml:space="preserve">Gurbete biraz daha </w:t>
      </w:r>
      <w:r w:rsidRPr="000B0DC0">
        <w:rPr>
          <w:b/>
          <w:bCs/>
          <w:u w:val="single"/>
        </w:rPr>
        <w:t>alışılmış</w:t>
      </w:r>
    </w:p>
    <w:p w:rsidR="00DB562D" w:rsidRPr="000B0DC0" w:rsidRDefault="00DB562D" w:rsidP="00027CFA">
      <w:pPr>
        <w:tabs>
          <w:tab w:val="left" w:pos="1701"/>
        </w:tabs>
        <w:spacing w:after="0"/>
        <w:ind w:left="567" w:hanging="709"/>
        <w:rPr>
          <w:b/>
          <w:bCs/>
        </w:rPr>
      </w:pPr>
      <w:r w:rsidRPr="000B0DC0">
        <w:rPr>
          <w:b/>
          <w:bCs/>
        </w:rPr>
        <w:tab/>
        <w:t xml:space="preserve">Yapılacak işler </w:t>
      </w:r>
      <w:r w:rsidRPr="000B0DC0">
        <w:rPr>
          <w:b/>
          <w:bCs/>
          <w:u w:val="single"/>
        </w:rPr>
        <w:t>düşünülüyor</w:t>
      </w:r>
      <w:r w:rsidRPr="000B0DC0">
        <w:rPr>
          <w:b/>
          <w:bCs/>
        </w:rPr>
        <w:t>.</w:t>
      </w:r>
    </w:p>
    <w:p w:rsidR="00DB562D" w:rsidRPr="000B0DC0" w:rsidRDefault="00DB562D" w:rsidP="00027CFA">
      <w:pPr>
        <w:tabs>
          <w:tab w:val="left" w:pos="1701"/>
        </w:tabs>
        <w:spacing w:after="0"/>
        <w:ind w:left="567" w:hanging="709"/>
        <w:rPr>
          <w:b/>
          <w:bCs/>
        </w:rPr>
      </w:pPr>
    </w:p>
    <w:p w:rsidR="00DB562D" w:rsidRPr="000B0DC0" w:rsidRDefault="00DB562D" w:rsidP="00027CFA">
      <w:pPr>
        <w:tabs>
          <w:tab w:val="left" w:pos="1701"/>
        </w:tabs>
        <w:spacing w:after="0"/>
        <w:ind w:left="567" w:hanging="709"/>
        <w:rPr>
          <w:b/>
          <w:bCs/>
        </w:rPr>
      </w:pPr>
      <w:r w:rsidRPr="000B0DC0">
        <w:rPr>
          <w:b/>
          <w:bCs/>
        </w:rPr>
        <w:tab/>
        <w:t>Bu dizelerde altı çizilen yüklemlerden hangisinin öznesi bellidir?</w:t>
      </w:r>
    </w:p>
    <w:p w:rsidR="00DB562D" w:rsidRPr="000B0DC0" w:rsidRDefault="00DB562D" w:rsidP="00027CFA">
      <w:pPr>
        <w:tabs>
          <w:tab w:val="left" w:pos="1701"/>
        </w:tabs>
        <w:spacing w:after="0"/>
        <w:ind w:left="567" w:hanging="709"/>
        <w:rPr>
          <w:b/>
          <w:bCs/>
        </w:rPr>
      </w:pPr>
    </w:p>
    <w:p w:rsidR="00DB562D" w:rsidRPr="000B0DC0" w:rsidRDefault="00DB562D" w:rsidP="00027CFA">
      <w:pPr>
        <w:tabs>
          <w:tab w:val="left" w:pos="1701"/>
        </w:tabs>
        <w:spacing w:after="0"/>
        <w:ind w:left="567" w:hanging="709"/>
      </w:pPr>
      <w:r w:rsidRPr="000B0DC0">
        <w:rPr>
          <w:b/>
          <w:bCs/>
        </w:rPr>
        <w:tab/>
      </w:r>
      <w:r w:rsidRPr="000B0DC0">
        <w:t>A) kalkıyor</w:t>
      </w:r>
      <w:r w:rsidRPr="000B0DC0">
        <w:tab/>
      </w:r>
      <w:r w:rsidRPr="000B0DC0">
        <w:tab/>
      </w:r>
      <w:r w:rsidRPr="000B0DC0">
        <w:tab/>
        <w:t>B) unutulmuş</w:t>
      </w:r>
    </w:p>
    <w:p w:rsidR="00DB562D" w:rsidRPr="000B0DC0" w:rsidRDefault="00DB562D" w:rsidP="00027CFA">
      <w:pPr>
        <w:tabs>
          <w:tab w:val="left" w:pos="1701"/>
        </w:tabs>
        <w:spacing w:after="0"/>
        <w:ind w:left="567" w:hanging="709"/>
      </w:pPr>
      <w:r w:rsidRPr="000B0DC0">
        <w:tab/>
        <w:t>C) alışılmış</w:t>
      </w:r>
      <w:r w:rsidRPr="000B0DC0">
        <w:tab/>
      </w:r>
      <w:r w:rsidRPr="000B0DC0">
        <w:tab/>
      </w:r>
      <w:r w:rsidRPr="000B0DC0">
        <w:tab/>
        <w:t>D) düşünülüyor</w:t>
      </w:r>
    </w:p>
    <w:p w:rsidR="00DB562D" w:rsidRPr="000B0DC0" w:rsidRDefault="00DB562D" w:rsidP="00491DCA">
      <w:pPr>
        <w:pStyle w:val="ListParagraph"/>
        <w:tabs>
          <w:tab w:val="left" w:pos="1701"/>
        </w:tabs>
        <w:spacing w:after="0"/>
        <w:ind w:left="927"/>
        <w:rPr>
          <w:rFonts w:ascii="Arial" w:hAnsi="Arial" w:cs="Arial"/>
          <w:b/>
          <w:bCs/>
        </w:rPr>
      </w:pPr>
    </w:p>
    <w:p w:rsidR="00DB562D" w:rsidRPr="000B0DC0" w:rsidRDefault="00DB562D" w:rsidP="00821CA8">
      <w:pPr>
        <w:tabs>
          <w:tab w:val="left" w:pos="1701"/>
        </w:tabs>
        <w:spacing w:after="0"/>
        <w:ind w:left="567" w:hanging="709"/>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C61D80">
      <w:pPr>
        <w:tabs>
          <w:tab w:val="left" w:pos="1701"/>
        </w:tabs>
        <w:spacing w:after="0"/>
        <w:ind w:left="567" w:hanging="709"/>
        <w:rPr>
          <w:b/>
          <w:bCs/>
        </w:rPr>
      </w:pPr>
    </w:p>
    <w:p w:rsidR="00DB562D" w:rsidRPr="000B0DC0" w:rsidRDefault="00DB562D" w:rsidP="00A66702">
      <w:pPr>
        <w:tabs>
          <w:tab w:val="left" w:pos="1701"/>
        </w:tabs>
        <w:spacing w:after="0"/>
        <w:ind w:left="567" w:hanging="709"/>
        <w:rPr>
          <w:rFonts w:eastAsia="Batang"/>
          <w:b/>
          <w:bCs/>
        </w:rPr>
      </w:pPr>
      <w:r w:rsidRPr="000B0DC0">
        <w:rPr>
          <w:b/>
          <w:bCs/>
          <w:sz w:val="28"/>
          <w:szCs w:val="28"/>
        </w:rPr>
        <w:t>20.</w:t>
      </w:r>
      <w:r w:rsidRPr="000B0DC0">
        <w:rPr>
          <w:b/>
          <w:bCs/>
        </w:rPr>
        <w:tab/>
      </w:r>
      <w:r w:rsidRPr="000B0DC0">
        <w:rPr>
          <w:rFonts w:eastAsia="Batang"/>
          <w:b/>
          <w:bCs/>
        </w:rPr>
        <w:t>Anne, zannetme ki günler geçti de</w:t>
      </w:r>
    </w:p>
    <w:p w:rsidR="00DB562D" w:rsidRPr="000B0DC0" w:rsidRDefault="00DB562D" w:rsidP="00A66702">
      <w:pPr>
        <w:tabs>
          <w:tab w:val="left" w:pos="1701"/>
        </w:tabs>
        <w:spacing w:after="0"/>
        <w:ind w:left="567" w:hanging="709"/>
        <w:rPr>
          <w:b/>
          <w:bCs/>
        </w:rPr>
      </w:pPr>
      <w:r w:rsidRPr="000B0DC0">
        <w:rPr>
          <w:b/>
          <w:bCs/>
          <w:sz w:val="28"/>
          <w:szCs w:val="28"/>
        </w:rPr>
        <w:tab/>
      </w:r>
      <w:r w:rsidRPr="000B0DC0">
        <w:rPr>
          <w:b/>
          <w:bCs/>
        </w:rPr>
        <w:t>Değişti evvelki hissim gitgide</w:t>
      </w:r>
    </w:p>
    <w:p w:rsidR="00DB562D" w:rsidRPr="000B0DC0" w:rsidRDefault="00DB562D" w:rsidP="00A66702">
      <w:pPr>
        <w:tabs>
          <w:tab w:val="left" w:pos="1701"/>
        </w:tabs>
        <w:spacing w:after="0"/>
        <w:ind w:left="567" w:hanging="709"/>
        <w:rPr>
          <w:b/>
          <w:bCs/>
        </w:rPr>
      </w:pPr>
      <w:r w:rsidRPr="000B0DC0">
        <w:rPr>
          <w:b/>
          <w:bCs/>
        </w:rPr>
        <w:tab/>
        <w:t>Bir hırçın çocuğum değişmez huyum</w:t>
      </w:r>
    </w:p>
    <w:p w:rsidR="00DB562D" w:rsidRPr="000B0DC0" w:rsidRDefault="00DB562D" w:rsidP="00A66702">
      <w:pPr>
        <w:tabs>
          <w:tab w:val="left" w:pos="1701"/>
        </w:tabs>
        <w:spacing w:after="0"/>
        <w:ind w:left="567" w:hanging="709"/>
        <w:rPr>
          <w:b/>
          <w:bCs/>
        </w:rPr>
      </w:pPr>
      <w:r w:rsidRPr="000B0DC0">
        <w:rPr>
          <w:b/>
          <w:bCs/>
        </w:rPr>
        <w:tab/>
        <w:t>Seneler geçsede ben yine buyum.</w:t>
      </w:r>
    </w:p>
    <w:p w:rsidR="00DB562D" w:rsidRPr="000B0DC0" w:rsidRDefault="00DB562D" w:rsidP="00A66702">
      <w:pPr>
        <w:tabs>
          <w:tab w:val="left" w:pos="1701"/>
        </w:tabs>
        <w:spacing w:after="0"/>
        <w:ind w:left="567" w:hanging="709"/>
        <w:rPr>
          <w:b/>
          <w:bCs/>
        </w:rPr>
      </w:pPr>
    </w:p>
    <w:p w:rsidR="00DB562D" w:rsidRPr="000B0DC0" w:rsidRDefault="00DB562D" w:rsidP="00A66702">
      <w:pPr>
        <w:tabs>
          <w:tab w:val="left" w:pos="1701"/>
        </w:tabs>
        <w:spacing w:after="0"/>
        <w:ind w:left="567" w:hanging="709"/>
        <w:rPr>
          <w:b/>
          <w:bCs/>
        </w:rPr>
      </w:pPr>
      <w:r w:rsidRPr="000B0DC0">
        <w:rPr>
          <w:b/>
          <w:bCs/>
        </w:rPr>
        <w:tab/>
        <w:t>Bu dörtlüğün kaçıncı dizesinde bir yazım yanlışı söz konusudur?</w:t>
      </w:r>
    </w:p>
    <w:p w:rsidR="00DB562D" w:rsidRPr="000B0DC0" w:rsidRDefault="00DB562D" w:rsidP="00A66702">
      <w:pPr>
        <w:tabs>
          <w:tab w:val="left" w:pos="1701"/>
        </w:tabs>
        <w:spacing w:after="0"/>
        <w:ind w:left="567" w:hanging="709"/>
        <w:rPr>
          <w:b/>
          <w:bCs/>
        </w:rPr>
      </w:pPr>
    </w:p>
    <w:p w:rsidR="00DB562D" w:rsidRPr="000B0DC0" w:rsidRDefault="00DB562D" w:rsidP="00A66702">
      <w:pPr>
        <w:tabs>
          <w:tab w:val="left" w:pos="1701"/>
        </w:tabs>
        <w:spacing w:after="0"/>
        <w:ind w:left="567" w:hanging="709"/>
      </w:pPr>
      <w:r w:rsidRPr="000B0DC0">
        <w:rPr>
          <w:b/>
          <w:bCs/>
        </w:rPr>
        <w:tab/>
      </w:r>
      <w:r w:rsidRPr="000B0DC0">
        <w:t>A) 1</w:t>
      </w:r>
      <w:r w:rsidRPr="000B0DC0">
        <w:tab/>
        <w:t>B) 2</w:t>
      </w:r>
      <w:r w:rsidRPr="000B0DC0">
        <w:tab/>
      </w:r>
      <w:r w:rsidRPr="000B0DC0">
        <w:tab/>
        <w:t>C) 3</w:t>
      </w:r>
      <w:r w:rsidRPr="000B0DC0">
        <w:tab/>
      </w:r>
      <w:r w:rsidRPr="000B0DC0">
        <w:tab/>
        <w:t>D) 4</w:t>
      </w:r>
    </w:p>
    <w:p w:rsidR="00DB562D" w:rsidRPr="000B0DC0" w:rsidRDefault="00DB562D" w:rsidP="00F40034">
      <w:pPr>
        <w:tabs>
          <w:tab w:val="left" w:pos="1701"/>
        </w:tabs>
        <w:spacing w:after="0"/>
        <w:ind w:left="567" w:hanging="709"/>
      </w:pPr>
      <w:r w:rsidRPr="000B0DC0">
        <w:tab/>
      </w: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p>
    <w:p w:rsidR="00DB562D" w:rsidRPr="000B0DC0" w:rsidRDefault="00DB562D" w:rsidP="00105C7A">
      <w:pPr>
        <w:pStyle w:val="ListParagraph"/>
        <w:tabs>
          <w:tab w:val="left" w:pos="1701"/>
        </w:tabs>
        <w:spacing w:after="0"/>
        <w:ind w:left="567"/>
        <w:rPr>
          <w:rFonts w:ascii="Arial" w:hAnsi="Arial" w:cs="Arial"/>
          <w:b/>
          <w:bCs/>
          <w:sz w:val="20"/>
          <w:szCs w:val="20"/>
        </w:rPr>
      </w:pPr>
      <w:r w:rsidRPr="000B0DC0">
        <w:rPr>
          <w:rFonts w:ascii="Arial" w:hAnsi="Arial" w:cs="Arial"/>
          <w:b/>
          <w:bCs/>
          <w:sz w:val="20"/>
          <w:szCs w:val="20"/>
        </w:rPr>
        <w:t>TEST BİTTİ.</w:t>
      </w:r>
    </w:p>
    <w:p w:rsidR="00DB562D" w:rsidRPr="000B0DC0" w:rsidRDefault="00DB562D" w:rsidP="00105C7A">
      <w:pPr>
        <w:pStyle w:val="ListParagraph"/>
        <w:tabs>
          <w:tab w:val="left" w:pos="1701"/>
        </w:tabs>
        <w:spacing w:after="0"/>
        <w:ind w:left="567"/>
        <w:rPr>
          <w:rFonts w:ascii="Arial" w:hAnsi="Arial" w:cs="Arial"/>
          <w:b/>
          <w:bCs/>
          <w:sz w:val="20"/>
          <w:szCs w:val="20"/>
        </w:rPr>
      </w:pPr>
      <w:r w:rsidRPr="000B0DC0">
        <w:rPr>
          <w:rFonts w:ascii="Arial" w:hAnsi="Arial" w:cs="Arial"/>
          <w:b/>
          <w:bCs/>
          <w:sz w:val="20"/>
          <w:szCs w:val="20"/>
        </w:rPr>
        <w:t>CEVAPLARINIZI KONTROL EDİNİZ.</w:t>
      </w:r>
    </w:p>
    <w:p w:rsidR="00DB562D" w:rsidRPr="000B0DC0" w:rsidRDefault="00DB562D" w:rsidP="00110575">
      <w:pPr>
        <w:pStyle w:val="ListParagraph"/>
        <w:tabs>
          <w:tab w:val="left" w:pos="1701"/>
        </w:tabs>
        <w:spacing w:after="0"/>
        <w:ind w:left="927"/>
        <w:rPr>
          <w:rFonts w:ascii="Arial" w:hAnsi="Arial" w:cs="Arial"/>
          <w:sz w:val="20"/>
          <w:szCs w:val="20"/>
        </w:rPr>
      </w:pPr>
    </w:p>
    <w:p w:rsidR="00DB562D" w:rsidRPr="000B0DC0" w:rsidRDefault="00DB562D" w:rsidP="00110575">
      <w:pPr>
        <w:pStyle w:val="ListParagraph"/>
        <w:tabs>
          <w:tab w:val="left" w:pos="1701"/>
        </w:tabs>
        <w:spacing w:after="0"/>
        <w:ind w:left="927"/>
        <w:rPr>
          <w:rFonts w:ascii="Arial" w:hAnsi="Arial" w:cs="Arial"/>
          <w:sz w:val="20"/>
          <w:szCs w:val="20"/>
        </w:rPr>
      </w:pPr>
    </w:p>
    <w:p w:rsidR="00DB562D" w:rsidRPr="000B0DC0" w:rsidRDefault="00DB562D" w:rsidP="00110575">
      <w:pPr>
        <w:pStyle w:val="ListParagraph"/>
        <w:tabs>
          <w:tab w:val="left" w:pos="1701"/>
        </w:tabs>
        <w:spacing w:after="0"/>
        <w:ind w:left="927"/>
        <w:rPr>
          <w:rFonts w:ascii="Arial" w:hAnsi="Arial" w:cs="Arial"/>
          <w:sz w:val="20"/>
          <w:szCs w:val="20"/>
        </w:rPr>
        <w:sectPr w:rsidR="00DB562D" w:rsidRPr="000B0DC0" w:rsidSect="00DB5D70">
          <w:headerReference w:type="default" r:id="rId8"/>
          <w:footerReference w:type="default" r:id="rId9"/>
          <w:pgSz w:w="11906" w:h="16838"/>
          <w:pgMar w:top="424" w:right="851" w:bottom="567" w:left="851" w:header="426" w:footer="342" w:gutter="0"/>
          <w:cols w:num="2" w:sep="1" w:space="709"/>
          <w:docGrid w:linePitch="360"/>
        </w:sectPr>
      </w:pPr>
    </w:p>
    <w:p w:rsidR="00DB562D" w:rsidRPr="000B0DC0" w:rsidRDefault="00DB562D" w:rsidP="00110575">
      <w:pPr>
        <w:pStyle w:val="ListParagraph"/>
        <w:tabs>
          <w:tab w:val="left" w:pos="1701"/>
        </w:tabs>
        <w:spacing w:after="0"/>
        <w:ind w:left="567"/>
        <w:rPr>
          <w:rFonts w:ascii="Arial" w:hAnsi="Arial" w:cs="Arial"/>
          <w:b/>
          <w:bCs/>
        </w:rPr>
        <w:sectPr w:rsidR="00DB562D" w:rsidRPr="000B0DC0" w:rsidSect="00105C7A">
          <w:type w:val="continuous"/>
          <w:pgSz w:w="11906" w:h="16838"/>
          <w:pgMar w:top="424" w:right="851" w:bottom="567" w:left="851" w:header="426" w:footer="342" w:gutter="0"/>
          <w:cols w:sep="1" w:space="709"/>
          <w:docGrid w:linePitch="360"/>
        </w:sectPr>
      </w:pPr>
    </w:p>
    <w:p w:rsidR="00DB562D" w:rsidRPr="000B0DC0" w:rsidRDefault="00DB562D" w:rsidP="00561D38">
      <w:pPr>
        <w:pStyle w:val="ListParagraph"/>
        <w:spacing w:after="0"/>
        <w:ind w:left="0"/>
        <w:rPr>
          <w:rFonts w:ascii="Arial" w:hAnsi="Arial" w:cs="Arial"/>
          <w:b/>
          <w:bCs/>
        </w:rPr>
      </w:pPr>
    </w:p>
    <w:p w:rsidR="00DB562D" w:rsidRPr="000B0DC0" w:rsidRDefault="00DB562D" w:rsidP="00335785">
      <w:pPr>
        <w:pStyle w:val="ListParagraph"/>
        <w:spacing w:after="0"/>
        <w:ind w:left="0"/>
        <w:jc w:val="center"/>
        <w:rPr>
          <w:rFonts w:ascii="Arial" w:hAnsi="Arial" w:cs="Arial"/>
          <w:b/>
          <w:bCs/>
        </w:rPr>
      </w:pPr>
    </w:p>
    <w:sectPr w:rsidR="00DB562D" w:rsidRPr="000B0DC0" w:rsidSect="00105C7A">
      <w:type w:val="continuous"/>
      <w:pgSz w:w="11906" w:h="16838"/>
      <w:pgMar w:top="424" w:right="851" w:bottom="567" w:left="851" w:header="426" w:footer="342"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62D" w:rsidRDefault="00DB562D" w:rsidP="00DB5D70">
      <w:pPr>
        <w:spacing w:after="0" w:line="240" w:lineRule="auto"/>
      </w:pPr>
      <w:r>
        <w:separator/>
      </w:r>
    </w:p>
  </w:endnote>
  <w:endnote w:type="continuationSeparator" w:id="0">
    <w:p w:rsidR="00DB562D" w:rsidRDefault="00DB562D"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62D" w:rsidRDefault="00DB562D">
    <w:pPr>
      <w:pStyle w:val="Footer"/>
      <w:jc w:val="center"/>
    </w:pPr>
    <w:r w:rsidRPr="00DB5D70">
      <w:rPr>
        <w:rFonts w:ascii="Comic Sans MS" w:hAnsi="Comic Sans MS" w:cs="Comic Sans MS"/>
        <w:b/>
        <w:bCs/>
        <w:sz w:val="28"/>
        <w:szCs w:val="28"/>
      </w:rPr>
      <w:fldChar w:fldCharType="begin"/>
    </w:r>
    <w:r w:rsidRPr="00DB5D70">
      <w:rPr>
        <w:rFonts w:ascii="Comic Sans MS" w:hAnsi="Comic Sans MS" w:cs="Comic Sans MS"/>
        <w:b/>
        <w:bCs/>
        <w:sz w:val="28"/>
        <w:szCs w:val="28"/>
      </w:rPr>
      <w:instrText xml:space="preserve"> PAGE   \* MERGEFORMAT </w:instrText>
    </w:r>
    <w:r w:rsidRPr="00DB5D70">
      <w:rPr>
        <w:rFonts w:ascii="Comic Sans MS" w:hAnsi="Comic Sans MS" w:cs="Comic Sans MS"/>
        <w:b/>
        <w:bCs/>
        <w:sz w:val="28"/>
        <w:szCs w:val="28"/>
      </w:rPr>
      <w:fldChar w:fldCharType="separate"/>
    </w:r>
    <w:r>
      <w:rPr>
        <w:rFonts w:ascii="Comic Sans MS" w:hAnsi="Comic Sans MS" w:cs="Comic Sans MS"/>
        <w:b/>
        <w:bCs/>
        <w:noProof/>
        <w:sz w:val="28"/>
        <w:szCs w:val="28"/>
      </w:rPr>
      <w:t>5</w:t>
    </w:r>
    <w:r w:rsidRPr="00DB5D70">
      <w:rPr>
        <w:rFonts w:ascii="Comic Sans MS" w:hAnsi="Comic Sans MS" w:cs="Comic Sans MS"/>
        <w:b/>
        <w:bCs/>
        <w:sz w:val="28"/>
        <w:szCs w:val="28"/>
      </w:rPr>
      <w:fldChar w:fldCharType="end"/>
    </w:r>
  </w:p>
  <w:p w:rsidR="00DB562D" w:rsidRDefault="00DB56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62D" w:rsidRDefault="00DB562D" w:rsidP="00DB5D70">
      <w:pPr>
        <w:spacing w:after="0" w:line="240" w:lineRule="auto"/>
      </w:pPr>
      <w:r>
        <w:separator/>
      </w:r>
    </w:p>
  </w:footnote>
  <w:footnote w:type="continuationSeparator" w:id="0">
    <w:p w:rsidR="00DB562D" w:rsidRDefault="00DB562D"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62D" w:rsidRPr="00DB5D70" w:rsidRDefault="00DB562D">
    <w:pPr>
      <w:pStyle w:val="Header"/>
      <w:pBdr>
        <w:bottom w:val="thickThinSmallGap" w:sz="24" w:space="1" w:color="622423"/>
      </w:pBdr>
      <w:jc w:val="center"/>
      <w:rPr>
        <w:rFonts w:ascii="Comic Sans MS" w:hAnsi="Comic Sans MS" w:cs="Comic Sans MS"/>
        <w:b/>
        <w:bCs/>
        <w:sz w:val="28"/>
        <w:szCs w:val="28"/>
      </w:rPr>
    </w:pPr>
    <w:r w:rsidRPr="00DB5D70">
      <w:rPr>
        <w:rFonts w:ascii="Comic Sans MS" w:hAnsi="Comic Sans MS" w:cs="Comic Sans MS"/>
        <w:b/>
        <w:bCs/>
        <w:sz w:val="28"/>
        <w:szCs w:val="28"/>
      </w:rPr>
      <w:t>TÜRKÇE</w:t>
    </w:r>
  </w:p>
  <w:p w:rsidR="00DB562D" w:rsidRPr="00DB5D70" w:rsidRDefault="00DB562D">
    <w:pPr>
      <w:pStyle w:val="Header"/>
      <w:rPr>
        <w:rFonts w:ascii="Comic Sans MS" w:hAnsi="Comic Sans MS" w:cs="Comic Sans MS"/>
        <w:b/>
        <w:bCs/>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517B"/>
    <w:multiLevelType w:val="hybridMultilevel"/>
    <w:tmpl w:val="523E871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
    <w:nsid w:val="01D32B7F"/>
    <w:multiLevelType w:val="hybridMultilevel"/>
    <w:tmpl w:val="7514225A"/>
    <w:lvl w:ilvl="0" w:tplc="1F7E8014">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
    <w:nsid w:val="02952A63"/>
    <w:multiLevelType w:val="hybridMultilevel"/>
    <w:tmpl w:val="92565F7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
    <w:nsid w:val="03841CCC"/>
    <w:multiLevelType w:val="hybridMultilevel"/>
    <w:tmpl w:val="D268985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4">
    <w:nsid w:val="04B706DE"/>
    <w:multiLevelType w:val="hybridMultilevel"/>
    <w:tmpl w:val="3E525B5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5">
    <w:nsid w:val="06257774"/>
    <w:multiLevelType w:val="hybridMultilevel"/>
    <w:tmpl w:val="E16A1B9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6">
    <w:nsid w:val="0C000C15"/>
    <w:multiLevelType w:val="hybridMultilevel"/>
    <w:tmpl w:val="5006504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7">
    <w:nsid w:val="14860AC6"/>
    <w:multiLevelType w:val="hybridMultilevel"/>
    <w:tmpl w:val="05F877E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8">
    <w:nsid w:val="15F63424"/>
    <w:multiLevelType w:val="hybridMultilevel"/>
    <w:tmpl w:val="FB32479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9">
    <w:nsid w:val="17F70E21"/>
    <w:multiLevelType w:val="hybridMultilevel"/>
    <w:tmpl w:val="6D223610"/>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0">
    <w:nsid w:val="191F78F0"/>
    <w:multiLevelType w:val="hybridMultilevel"/>
    <w:tmpl w:val="B8F4E3C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1">
    <w:nsid w:val="19870C0B"/>
    <w:multiLevelType w:val="hybridMultilevel"/>
    <w:tmpl w:val="49C8DCBE"/>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2">
    <w:nsid w:val="1A921ABC"/>
    <w:multiLevelType w:val="hybridMultilevel"/>
    <w:tmpl w:val="A8B23E0C"/>
    <w:lvl w:ilvl="0" w:tplc="DC3C9C08">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3">
    <w:nsid w:val="1CB5049F"/>
    <w:multiLevelType w:val="hybridMultilevel"/>
    <w:tmpl w:val="D04A27D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4">
    <w:nsid w:val="1DFB6569"/>
    <w:multiLevelType w:val="hybridMultilevel"/>
    <w:tmpl w:val="6A246250"/>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5">
    <w:nsid w:val="218351BB"/>
    <w:multiLevelType w:val="hybridMultilevel"/>
    <w:tmpl w:val="61348830"/>
    <w:lvl w:ilvl="0" w:tplc="DC3C9C08">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21FF5F60"/>
    <w:multiLevelType w:val="hybridMultilevel"/>
    <w:tmpl w:val="7B841B1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7">
    <w:nsid w:val="239E0AC4"/>
    <w:multiLevelType w:val="hybridMultilevel"/>
    <w:tmpl w:val="02E2015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8">
    <w:nsid w:val="25613A2D"/>
    <w:multiLevelType w:val="hybridMultilevel"/>
    <w:tmpl w:val="1B9EBB6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9">
    <w:nsid w:val="29002DC7"/>
    <w:multiLevelType w:val="hybridMultilevel"/>
    <w:tmpl w:val="F2BE1140"/>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0">
    <w:nsid w:val="29AF5728"/>
    <w:multiLevelType w:val="hybridMultilevel"/>
    <w:tmpl w:val="CE201668"/>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1">
    <w:nsid w:val="2AC036F1"/>
    <w:multiLevelType w:val="hybridMultilevel"/>
    <w:tmpl w:val="F4ECC90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2">
    <w:nsid w:val="2FB85F60"/>
    <w:multiLevelType w:val="hybridMultilevel"/>
    <w:tmpl w:val="7B841B1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3">
    <w:nsid w:val="303F0EB3"/>
    <w:multiLevelType w:val="hybridMultilevel"/>
    <w:tmpl w:val="31ECB4A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4">
    <w:nsid w:val="32226D69"/>
    <w:multiLevelType w:val="hybridMultilevel"/>
    <w:tmpl w:val="2DA0B8E8"/>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5">
    <w:nsid w:val="396E6DD8"/>
    <w:multiLevelType w:val="hybridMultilevel"/>
    <w:tmpl w:val="4ACCD79A"/>
    <w:lvl w:ilvl="0" w:tplc="B636CBEE">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6">
    <w:nsid w:val="3B3652A4"/>
    <w:multiLevelType w:val="hybridMultilevel"/>
    <w:tmpl w:val="4E84A76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7">
    <w:nsid w:val="40E378B3"/>
    <w:multiLevelType w:val="hybridMultilevel"/>
    <w:tmpl w:val="8B42F9DE"/>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8">
    <w:nsid w:val="44C57F60"/>
    <w:multiLevelType w:val="hybridMultilevel"/>
    <w:tmpl w:val="92CE826E"/>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9">
    <w:nsid w:val="45EF34F6"/>
    <w:multiLevelType w:val="hybridMultilevel"/>
    <w:tmpl w:val="1646D1C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0">
    <w:nsid w:val="4AE9058E"/>
    <w:multiLevelType w:val="hybridMultilevel"/>
    <w:tmpl w:val="6BA8A27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1">
    <w:nsid w:val="4BDB5A87"/>
    <w:multiLevelType w:val="hybridMultilevel"/>
    <w:tmpl w:val="6174FA0E"/>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2">
    <w:nsid w:val="51A32DB0"/>
    <w:multiLevelType w:val="hybridMultilevel"/>
    <w:tmpl w:val="02E2015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3">
    <w:nsid w:val="571A591C"/>
    <w:multiLevelType w:val="hybridMultilevel"/>
    <w:tmpl w:val="9C805DEA"/>
    <w:lvl w:ilvl="0" w:tplc="041F000F">
      <w:start w:val="1"/>
      <w:numFmt w:val="decimal"/>
      <w:lvlText w:val="%1."/>
      <w:lvlJc w:val="left"/>
      <w:pPr>
        <w:ind w:left="1069" w:hanging="360"/>
      </w:p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4">
    <w:nsid w:val="587D776A"/>
    <w:multiLevelType w:val="hybridMultilevel"/>
    <w:tmpl w:val="B9B4BC5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5">
    <w:nsid w:val="5AB7667C"/>
    <w:multiLevelType w:val="hybridMultilevel"/>
    <w:tmpl w:val="F41A2BD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6">
    <w:nsid w:val="62ED5B63"/>
    <w:multiLevelType w:val="hybridMultilevel"/>
    <w:tmpl w:val="55947BA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7">
    <w:nsid w:val="64AE32FF"/>
    <w:multiLevelType w:val="hybridMultilevel"/>
    <w:tmpl w:val="247608C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8">
    <w:nsid w:val="652E6B5D"/>
    <w:multiLevelType w:val="hybridMultilevel"/>
    <w:tmpl w:val="269C773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9">
    <w:nsid w:val="680E327C"/>
    <w:multiLevelType w:val="hybridMultilevel"/>
    <w:tmpl w:val="D53E48E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40">
    <w:nsid w:val="684B48A3"/>
    <w:multiLevelType w:val="hybridMultilevel"/>
    <w:tmpl w:val="9FC2688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41">
    <w:nsid w:val="68816C1C"/>
    <w:multiLevelType w:val="hybridMultilevel"/>
    <w:tmpl w:val="7CAE8CD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42">
    <w:nsid w:val="6DEB2F35"/>
    <w:multiLevelType w:val="hybridMultilevel"/>
    <w:tmpl w:val="97F4FA7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43">
    <w:nsid w:val="75AE6B82"/>
    <w:multiLevelType w:val="hybridMultilevel"/>
    <w:tmpl w:val="3E525B5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num w:numId="1">
    <w:abstractNumId w:val="27"/>
  </w:num>
  <w:num w:numId="2">
    <w:abstractNumId w:val="9"/>
  </w:num>
  <w:num w:numId="3">
    <w:abstractNumId w:val="41"/>
  </w:num>
  <w:num w:numId="4">
    <w:abstractNumId w:val="40"/>
  </w:num>
  <w:num w:numId="5">
    <w:abstractNumId w:val="1"/>
  </w:num>
  <w:num w:numId="6">
    <w:abstractNumId w:val="22"/>
  </w:num>
  <w:num w:numId="7">
    <w:abstractNumId w:val="2"/>
  </w:num>
  <w:num w:numId="8">
    <w:abstractNumId w:val="34"/>
  </w:num>
  <w:num w:numId="9">
    <w:abstractNumId w:val="37"/>
  </w:num>
  <w:num w:numId="10">
    <w:abstractNumId w:val="24"/>
  </w:num>
  <w:num w:numId="11">
    <w:abstractNumId w:val="6"/>
  </w:num>
  <w:num w:numId="12">
    <w:abstractNumId w:val="29"/>
  </w:num>
  <w:num w:numId="13">
    <w:abstractNumId w:val="20"/>
  </w:num>
  <w:num w:numId="14">
    <w:abstractNumId w:val="21"/>
  </w:num>
  <w:num w:numId="15">
    <w:abstractNumId w:val="38"/>
  </w:num>
  <w:num w:numId="16">
    <w:abstractNumId w:val="26"/>
  </w:num>
  <w:num w:numId="17">
    <w:abstractNumId w:val="25"/>
  </w:num>
  <w:num w:numId="18">
    <w:abstractNumId w:val="5"/>
  </w:num>
  <w:num w:numId="19">
    <w:abstractNumId w:val="33"/>
  </w:num>
  <w:num w:numId="20">
    <w:abstractNumId w:val="18"/>
  </w:num>
  <w:num w:numId="21">
    <w:abstractNumId w:val="23"/>
  </w:num>
  <w:num w:numId="22">
    <w:abstractNumId w:val="14"/>
  </w:num>
  <w:num w:numId="23">
    <w:abstractNumId w:val="32"/>
  </w:num>
  <w:num w:numId="24">
    <w:abstractNumId w:val="7"/>
  </w:num>
  <w:num w:numId="25">
    <w:abstractNumId w:val="12"/>
  </w:num>
  <w:num w:numId="26">
    <w:abstractNumId w:val="15"/>
  </w:num>
  <w:num w:numId="27">
    <w:abstractNumId w:val="0"/>
  </w:num>
  <w:num w:numId="28">
    <w:abstractNumId w:val="16"/>
  </w:num>
  <w:num w:numId="29">
    <w:abstractNumId w:val="31"/>
  </w:num>
  <w:num w:numId="30">
    <w:abstractNumId w:val="8"/>
  </w:num>
  <w:num w:numId="31">
    <w:abstractNumId w:val="11"/>
  </w:num>
  <w:num w:numId="32">
    <w:abstractNumId w:val="19"/>
  </w:num>
  <w:num w:numId="33">
    <w:abstractNumId w:val="28"/>
  </w:num>
  <w:num w:numId="34">
    <w:abstractNumId w:val="36"/>
  </w:num>
  <w:num w:numId="35">
    <w:abstractNumId w:val="42"/>
  </w:num>
  <w:num w:numId="36">
    <w:abstractNumId w:val="13"/>
  </w:num>
  <w:num w:numId="37">
    <w:abstractNumId w:val="3"/>
  </w:num>
  <w:num w:numId="38">
    <w:abstractNumId w:val="4"/>
  </w:num>
  <w:num w:numId="39">
    <w:abstractNumId w:val="10"/>
  </w:num>
  <w:num w:numId="40">
    <w:abstractNumId w:val="43"/>
  </w:num>
  <w:num w:numId="41">
    <w:abstractNumId w:val="17"/>
  </w:num>
  <w:num w:numId="42">
    <w:abstractNumId w:val="35"/>
  </w:num>
  <w:num w:numId="43">
    <w:abstractNumId w:val="30"/>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5D70"/>
    <w:rsid w:val="00011107"/>
    <w:rsid w:val="00013738"/>
    <w:rsid w:val="0001633A"/>
    <w:rsid w:val="00017100"/>
    <w:rsid w:val="00017552"/>
    <w:rsid w:val="000203E1"/>
    <w:rsid w:val="00021A63"/>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51F7"/>
    <w:rsid w:val="000873F0"/>
    <w:rsid w:val="000A0211"/>
    <w:rsid w:val="000A0B29"/>
    <w:rsid w:val="000A2D91"/>
    <w:rsid w:val="000A3B1A"/>
    <w:rsid w:val="000A42CD"/>
    <w:rsid w:val="000B0DC0"/>
    <w:rsid w:val="000B1803"/>
    <w:rsid w:val="000B4FE1"/>
    <w:rsid w:val="000C1D11"/>
    <w:rsid w:val="000C43CC"/>
    <w:rsid w:val="000C568B"/>
    <w:rsid w:val="000D0486"/>
    <w:rsid w:val="000D1539"/>
    <w:rsid w:val="000D1722"/>
    <w:rsid w:val="000D4C8C"/>
    <w:rsid w:val="000D7195"/>
    <w:rsid w:val="000E249E"/>
    <w:rsid w:val="000E56D5"/>
    <w:rsid w:val="000F6805"/>
    <w:rsid w:val="000F781C"/>
    <w:rsid w:val="00100292"/>
    <w:rsid w:val="001007BF"/>
    <w:rsid w:val="00101095"/>
    <w:rsid w:val="00105C7A"/>
    <w:rsid w:val="00106617"/>
    <w:rsid w:val="00110575"/>
    <w:rsid w:val="00112677"/>
    <w:rsid w:val="00114955"/>
    <w:rsid w:val="001229CF"/>
    <w:rsid w:val="00124B09"/>
    <w:rsid w:val="00136703"/>
    <w:rsid w:val="001373D2"/>
    <w:rsid w:val="00140802"/>
    <w:rsid w:val="00144BCF"/>
    <w:rsid w:val="00145CF0"/>
    <w:rsid w:val="001558EC"/>
    <w:rsid w:val="00162BF9"/>
    <w:rsid w:val="00162DEA"/>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4B72"/>
    <w:rsid w:val="001D37AF"/>
    <w:rsid w:val="001D3C60"/>
    <w:rsid w:val="001D416A"/>
    <w:rsid w:val="001D5737"/>
    <w:rsid w:val="001D78B9"/>
    <w:rsid w:val="001E38F5"/>
    <w:rsid w:val="001F7279"/>
    <w:rsid w:val="00203DD9"/>
    <w:rsid w:val="00212608"/>
    <w:rsid w:val="00214F6C"/>
    <w:rsid w:val="00216107"/>
    <w:rsid w:val="00217468"/>
    <w:rsid w:val="0022197C"/>
    <w:rsid w:val="00221B2F"/>
    <w:rsid w:val="002255D8"/>
    <w:rsid w:val="00225636"/>
    <w:rsid w:val="00227340"/>
    <w:rsid w:val="00242EF5"/>
    <w:rsid w:val="00244B73"/>
    <w:rsid w:val="00245AA4"/>
    <w:rsid w:val="002509DB"/>
    <w:rsid w:val="00253595"/>
    <w:rsid w:val="002558E0"/>
    <w:rsid w:val="002575BA"/>
    <w:rsid w:val="00270605"/>
    <w:rsid w:val="00272A4B"/>
    <w:rsid w:val="002748C0"/>
    <w:rsid w:val="00280806"/>
    <w:rsid w:val="00283282"/>
    <w:rsid w:val="00284DC4"/>
    <w:rsid w:val="002913C8"/>
    <w:rsid w:val="00292D7A"/>
    <w:rsid w:val="00294238"/>
    <w:rsid w:val="00295256"/>
    <w:rsid w:val="002A20AB"/>
    <w:rsid w:val="002A438A"/>
    <w:rsid w:val="002A4944"/>
    <w:rsid w:val="002B1808"/>
    <w:rsid w:val="002B61C7"/>
    <w:rsid w:val="002B7631"/>
    <w:rsid w:val="002C4AD8"/>
    <w:rsid w:val="002D67F3"/>
    <w:rsid w:val="002E448F"/>
    <w:rsid w:val="002E7BAF"/>
    <w:rsid w:val="002F0B6D"/>
    <w:rsid w:val="002F1612"/>
    <w:rsid w:val="002F43D5"/>
    <w:rsid w:val="002F5484"/>
    <w:rsid w:val="002F6AF3"/>
    <w:rsid w:val="002F7054"/>
    <w:rsid w:val="0032233C"/>
    <w:rsid w:val="003237B9"/>
    <w:rsid w:val="00326FA9"/>
    <w:rsid w:val="00327878"/>
    <w:rsid w:val="00327B7E"/>
    <w:rsid w:val="00335785"/>
    <w:rsid w:val="00335FBC"/>
    <w:rsid w:val="0033705C"/>
    <w:rsid w:val="003402BA"/>
    <w:rsid w:val="00341B4A"/>
    <w:rsid w:val="0035641F"/>
    <w:rsid w:val="00356815"/>
    <w:rsid w:val="0036417A"/>
    <w:rsid w:val="00375BA4"/>
    <w:rsid w:val="00381779"/>
    <w:rsid w:val="00381E8A"/>
    <w:rsid w:val="00390684"/>
    <w:rsid w:val="003923AF"/>
    <w:rsid w:val="003955AA"/>
    <w:rsid w:val="003B4D8A"/>
    <w:rsid w:val="003B4FA3"/>
    <w:rsid w:val="003B58BB"/>
    <w:rsid w:val="003B5F58"/>
    <w:rsid w:val="003C0AF8"/>
    <w:rsid w:val="003C0F5D"/>
    <w:rsid w:val="003C3BA8"/>
    <w:rsid w:val="003C4B7F"/>
    <w:rsid w:val="003C5D3A"/>
    <w:rsid w:val="003C6F7C"/>
    <w:rsid w:val="003D4B11"/>
    <w:rsid w:val="003E18F0"/>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DCA"/>
    <w:rsid w:val="00494252"/>
    <w:rsid w:val="0049679D"/>
    <w:rsid w:val="004A25C7"/>
    <w:rsid w:val="004A4A99"/>
    <w:rsid w:val="004B270E"/>
    <w:rsid w:val="004B6564"/>
    <w:rsid w:val="004C506D"/>
    <w:rsid w:val="004D08CC"/>
    <w:rsid w:val="004D0CC5"/>
    <w:rsid w:val="004E47B5"/>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4694E"/>
    <w:rsid w:val="00555B35"/>
    <w:rsid w:val="005561B6"/>
    <w:rsid w:val="00556E24"/>
    <w:rsid w:val="005606B9"/>
    <w:rsid w:val="00561455"/>
    <w:rsid w:val="00561D38"/>
    <w:rsid w:val="00562AF1"/>
    <w:rsid w:val="0056658E"/>
    <w:rsid w:val="00573DF6"/>
    <w:rsid w:val="00575D0D"/>
    <w:rsid w:val="00581196"/>
    <w:rsid w:val="0058224A"/>
    <w:rsid w:val="0058358A"/>
    <w:rsid w:val="005942D8"/>
    <w:rsid w:val="0059532B"/>
    <w:rsid w:val="00595DB8"/>
    <w:rsid w:val="005A119C"/>
    <w:rsid w:val="005A21E0"/>
    <w:rsid w:val="005A2D3C"/>
    <w:rsid w:val="005A4E4C"/>
    <w:rsid w:val="005B1907"/>
    <w:rsid w:val="005B2F04"/>
    <w:rsid w:val="005B367A"/>
    <w:rsid w:val="005B56A7"/>
    <w:rsid w:val="005B73B1"/>
    <w:rsid w:val="005C3B69"/>
    <w:rsid w:val="005C5E83"/>
    <w:rsid w:val="005C5EFF"/>
    <w:rsid w:val="005C67DB"/>
    <w:rsid w:val="005D035D"/>
    <w:rsid w:val="005D067F"/>
    <w:rsid w:val="005D23B7"/>
    <w:rsid w:val="005D4716"/>
    <w:rsid w:val="005E439F"/>
    <w:rsid w:val="005E5A55"/>
    <w:rsid w:val="005E796F"/>
    <w:rsid w:val="005E7AC8"/>
    <w:rsid w:val="00601FD2"/>
    <w:rsid w:val="0060699B"/>
    <w:rsid w:val="00606D97"/>
    <w:rsid w:val="00607C0F"/>
    <w:rsid w:val="00614857"/>
    <w:rsid w:val="006150D7"/>
    <w:rsid w:val="00617EF3"/>
    <w:rsid w:val="00624A38"/>
    <w:rsid w:val="00630A72"/>
    <w:rsid w:val="00630F92"/>
    <w:rsid w:val="00643AAE"/>
    <w:rsid w:val="00644C7E"/>
    <w:rsid w:val="006531A2"/>
    <w:rsid w:val="00657BF5"/>
    <w:rsid w:val="00661A18"/>
    <w:rsid w:val="00663FA8"/>
    <w:rsid w:val="0067465E"/>
    <w:rsid w:val="0068065C"/>
    <w:rsid w:val="00686BFE"/>
    <w:rsid w:val="00687494"/>
    <w:rsid w:val="00691BBC"/>
    <w:rsid w:val="006A1C8F"/>
    <w:rsid w:val="006A2F4D"/>
    <w:rsid w:val="006A70E8"/>
    <w:rsid w:val="006B042B"/>
    <w:rsid w:val="006B4D77"/>
    <w:rsid w:val="006B66D7"/>
    <w:rsid w:val="006C4A36"/>
    <w:rsid w:val="006C57D2"/>
    <w:rsid w:val="006D003B"/>
    <w:rsid w:val="006D2D5E"/>
    <w:rsid w:val="006D3A8F"/>
    <w:rsid w:val="006D5476"/>
    <w:rsid w:val="006D56A0"/>
    <w:rsid w:val="006E224C"/>
    <w:rsid w:val="006E52F9"/>
    <w:rsid w:val="006E7EC8"/>
    <w:rsid w:val="006F216B"/>
    <w:rsid w:val="006F3F99"/>
    <w:rsid w:val="006F6EF0"/>
    <w:rsid w:val="006F7D45"/>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B9C"/>
    <w:rsid w:val="00751595"/>
    <w:rsid w:val="00752A47"/>
    <w:rsid w:val="00762EB5"/>
    <w:rsid w:val="00764436"/>
    <w:rsid w:val="0077036D"/>
    <w:rsid w:val="007705B9"/>
    <w:rsid w:val="00770E61"/>
    <w:rsid w:val="0077272F"/>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D031C"/>
    <w:rsid w:val="007D54B2"/>
    <w:rsid w:val="007E4509"/>
    <w:rsid w:val="007E7E2A"/>
    <w:rsid w:val="007F2732"/>
    <w:rsid w:val="00806EB5"/>
    <w:rsid w:val="00810227"/>
    <w:rsid w:val="008174EB"/>
    <w:rsid w:val="00821149"/>
    <w:rsid w:val="00821CA8"/>
    <w:rsid w:val="008229F3"/>
    <w:rsid w:val="0082704E"/>
    <w:rsid w:val="008274F9"/>
    <w:rsid w:val="00831294"/>
    <w:rsid w:val="0083328B"/>
    <w:rsid w:val="00836685"/>
    <w:rsid w:val="008372F2"/>
    <w:rsid w:val="00842E95"/>
    <w:rsid w:val="00845902"/>
    <w:rsid w:val="0084627E"/>
    <w:rsid w:val="00851339"/>
    <w:rsid w:val="008532F5"/>
    <w:rsid w:val="008558F5"/>
    <w:rsid w:val="00862EA3"/>
    <w:rsid w:val="00863A3C"/>
    <w:rsid w:val="0086420E"/>
    <w:rsid w:val="00867250"/>
    <w:rsid w:val="00867A56"/>
    <w:rsid w:val="008777E7"/>
    <w:rsid w:val="00877B6B"/>
    <w:rsid w:val="0088071D"/>
    <w:rsid w:val="008810E4"/>
    <w:rsid w:val="00881C64"/>
    <w:rsid w:val="00882375"/>
    <w:rsid w:val="008906BD"/>
    <w:rsid w:val="0089528C"/>
    <w:rsid w:val="008B6EFE"/>
    <w:rsid w:val="008C1E12"/>
    <w:rsid w:val="008C336F"/>
    <w:rsid w:val="008C5946"/>
    <w:rsid w:val="008E112A"/>
    <w:rsid w:val="008E3114"/>
    <w:rsid w:val="008E3144"/>
    <w:rsid w:val="008E4F55"/>
    <w:rsid w:val="008F61A8"/>
    <w:rsid w:val="008F6E9A"/>
    <w:rsid w:val="009110D4"/>
    <w:rsid w:val="009143E8"/>
    <w:rsid w:val="00921315"/>
    <w:rsid w:val="00922636"/>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9179E"/>
    <w:rsid w:val="00992E92"/>
    <w:rsid w:val="00993A71"/>
    <w:rsid w:val="00994516"/>
    <w:rsid w:val="009A3201"/>
    <w:rsid w:val="009B3CBD"/>
    <w:rsid w:val="009B59AD"/>
    <w:rsid w:val="009B5DC7"/>
    <w:rsid w:val="009C106D"/>
    <w:rsid w:val="009C38F9"/>
    <w:rsid w:val="009C58E7"/>
    <w:rsid w:val="009C74FA"/>
    <w:rsid w:val="009D1AD9"/>
    <w:rsid w:val="009D54A0"/>
    <w:rsid w:val="009E25DA"/>
    <w:rsid w:val="009E53CC"/>
    <w:rsid w:val="009F0161"/>
    <w:rsid w:val="009F5A50"/>
    <w:rsid w:val="00A05C98"/>
    <w:rsid w:val="00A122F4"/>
    <w:rsid w:val="00A15E62"/>
    <w:rsid w:val="00A20B63"/>
    <w:rsid w:val="00A272A9"/>
    <w:rsid w:val="00A27B99"/>
    <w:rsid w:val="00A314DB"/>
    <w:rsid w:val="00A3647E"/>
    <w:rsid w:val="00A373BF"/>
    <w:rsid w:val="00A43426"/>
    <w:rsid w:val="00A51DE0"/>
    <w:rsid w:val="00A57AC1"/>
    <w:rsid w:val="00A611D4"/>
    <w:rsid w:val="00A66287"/>
    <w:rsid w:val="00A66702"/>
    <w:rsid w:val="00A81BDD"/>
    <w:rsid w:val="00A84895"/>
    <w:rsid w:val="00A85DFE"/>
    <w:rsid w:val="00A87295"/>
    <w:rsid w:val="00A87977"/>
    <w:rsid w:val="00A92290"/>
    <w:rsid w:val="00A92B46"/>
    <w:rsid w:val="00AA094E"/>
    <w:rsid w:val="00AA0FA1"/>
    <w:rsid w:val="00AA250B"/>
    <w:rsid w:val="00AA5E33"/>
    <w:rsid w:val="00AB7F2A"/>
    <w:rsid w:val="00AC2794"/>
    <w:rsid w:val="00AC2C51"/>
    <w:rsid w:val="00AC4AD2"/>
    <w:rsid w:val="00AC6D66"/>
    <w:rsid w:val="00AD241F"/>
    <w:rsid w:val="00AD493F"/>
    <w:rsid w:val="00AD5837"/>
    <w:rsid w:val="00AE23D1"/>
    <w:rsid w:val="00AE7513"/>
    <w:rsid w:val="00AF5926"/>
    <w:rsid w:val="00AF7C99"/>
    <w:rsid w:val="00B0227E"/>
    <w:rsid w:val="00B1059A"/>
    <w:rsid w:val="00B12FD8"/>
    <w:rsid w:val="00B23EAA"/>
    <w:rsid w:val="00B2491F"/>
    <w:rsid w:val="00B25017"/>
    <w:rsid w:val="00B26114"/>
    <w:rsid w:val="00B26898"/>
    <w:rsid w:val="00B3434E"/>
    <w:rsid w:val="00B43219"/>
    <w:rsid w:val="00B45252"/>
    <w:rsid w:val="00B45E19"/>
    <w:rsid w:val="00B46DB5"/>
    <w:rsid w:val="00B46DD2"/>
    <w:rsid w:val="00B47545"/>
    <w:rsid w:val="00B518D4"/>
    <w:rsid w:val="00B6123E"/>
    <w:rsid w:val="00B64A43"/>
    <w:rsid w:val="00B72DFA"/>
    <w:rsid w:val="00B72E07"/>
    <w:rsid w:val="00B76160"/>
    <w:rsid w:val="00B82A3E"/>
    <w:rsid w:val="00B83A44"/>
    <w:rsid w:val="00B9448B"/>
    <w:rsid w:val="00B965B2"/>
    <w:rsid w:val="00B969F1"/>
    <w:rsid w:val="00BA730E"/>
    <w:rsid w:val="00BB3ACC"/>
    <w:rsid w:val="00BB538D"/>
    <w:rsid w:val="00BC05B3"/>
    <w:rsid w:val="00BC3132"/>
    <w:rsid w:val="00BC3871"/>
    <w:rsid w:val="00BC7FA5"/>
    <w:rsid w:val="00BD411E"/>
    <w:rsid w:val="00BD6F52"/>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66BC"/>
    <w:rsid w:val="00C27422"/>
    <w:rsid w:val="00C44BC9"/>
    <w:rsid w:val="00C5029C"/>
    <w:rsid w:val="00C502A8"/>
    <w:rsid w:val="00C5714E"/>
    <w:rsid w:val="00C61D80"/>
    <w:rsid w:val="00C7275A"/>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39FF"/>
    <w:rsid w:val="00D16F73"/>
    <w:rsid w:val="00D20712"/>
    <w:rsid w:val="00D20916"/>
    <w:rsid w:val="00D21689"/>
    <w:rsid w:val="00D234CB"/>
    <w:rsid w:val="00D23DFD"/>
    <w:rsid w:val="00D24B27"/>
    <w:rsid w:val="00D2685A"/>
    <w:rsid w:val="00D35C51"/>
    <w:rsid w:val="00D431F6"/>
    <w:rsid w:val="00D57AC7"/>
    <w:rsid w:val="00D61B56"/>
    <w:rsid w:val="00D640E1"/>
    <w:rsid w:val="00D70BAE"/>
    <w:rsid w:val="00D736F3"/>
    <w:rsid w:val="00D755C4"/>
    <w:rsid w:val="00D7673B"/>
    <w:rsid w:val="00D82AE3"/>
    <w:rsid w:val="00D93290"/>
    <w:rsid w:val="00D93BCA"/>
    <w:rsid w:val="00DB562D"/>
    <w:rsid w:val="00DB5D70"/>
    <w:rsid w:val="00DC2B3B"/>
    <w:rsid w:val="00DC343A"/>
    <w:rsid w:val="00DC34E3"/>
    <w:rsid w:val="00DC4BB3"/>
    <w:rsid w:val="00DC6853"/>
    <w:rsid w:val="00DD798E"/>
    <w:rsid w:val="00DE2983"/>
    <w:rsid w:val="00DF0C40"/>
    <w:rsid w:val="00DF19CA"/>
    <w:rsid w:val="00DF279F"/>
    <w:rsid w:val="00DF3615"/>
    <w:rsid w:val="00DF520C"/>
    <w:rsid w:val="00DF5883"/>
    <w:rsid w:val="00DF66DF"/>
    <w:rsid w:val="00DF71D7"/>
    <w:rsid w:val="00DF748C"/>
    <w:rsid w:val="00E05994"/>
    <w:rsid w:val="00E15043"/>
    <w:rsid w:val="00E16234"/>
    <w:rsid w:val="00E210D9"/>
    <w:rsid w:val="00E3345B"/>
    <w:rsid w:val="00E46E70"/>
    <w:rsid w:val="00E543AF"/>
    <w:rsid w:val="00E67EFB"/>
    <w:rsid w:val="00E70A1B"/>
    <w:rsid w:val="00E81BFE"/>
    <w:rsid w:val="00E8304E"/>
    <w:rsid w:val="00E96774"/>
    <w:rsid w:val="00E9794B"/>
    <w:rsid w:val="00EA131D"/>
    <w:rsid w:val="00EA215C"/>
    <w:rsid w:val="00EB7166"/>
    <w:rsid w:val="00EC1F56"/>
    <w:rsid w:val="00EC76EA"/>
    <w:rsid w:val="00ED0942"/>
    <w:rsid w:val="00ED22C2"/>
    <w:rsid w:val="00ED40EB"/>
    <w:rsid w:val="00ED47E8"/>
    <w:rsid w:val="00EE70E9"/>
    <w:rsid w:val="00EF089B"/>
    <w:rsid w:val="00EF26C6"/>
    <w:rsid w:val="00EF2AE0"/>
    <w:rsid w:val="00EF52B8"/>
    <w:rsid w:val="00EF7D76"/>
    <w:rsid w:val="00F02DE8"/>
    <w:rsid w:val="00F03E94"/>
    <w:rsid w:val="00F04863"/>
    <w:rsid w:val="00F13A5D"/>
    <w:rsid w:val="00F143FF"/>
    <w:rsid w:val="00F20DAE"/>
    <w:rsid w:val="00F21647"/>
    <w:rsid w:val="00F23731"/>
    <w:rsid w:val="00F3155B"/>
    <w:rsid w:val="00F40034"/>
    <w:rsid w:val="00F408AB"/>
    <w:rsid w:val="00F441BC"/>
    <w:rsid w:val="00F46851"/>
    <w:rsid w:val="00F5784D"/>
    <w:rsid w:val="00F61F18"/>
    <w:rsid w:val="00F63B1A"/>
    <w:rsid w:val="00F63EA3"/>
    <w:rsid w:val="00F6536E"/>
    <w:rsid w:val="00F65FD2"/>
    <w:rsid w:val="00F770FD"/>
    <w:rsid w:val="00F7712F"/>
    <w:rsid w:val="00F838ED"/>
    <w:rsid w:val="00F85123"/>
    <w:rsid w:val="00F90391"/>
    <w:rsid w:val="00F91B6D"/>
    <w:rsid w:val="00F95434"/>
    <w:rsid w:val="00F959B0"/>
    <w:rsid w:val="00F973B1"/>
    <w:rsid w:val="00FA5B94"/>
    <w:rsid w:val="00FB4C1A"/>
    <w:rsid w:val="00FB53F6"/>
    <w:rsid w:val="00FB61E0"/>
    <w:rsid w:val="00FC04F7"/>
    <w:rsid w:val="00FC1F70"/>
    <w:rsid w:val="00FC2FD4"/>
    <w:rsid w:val="00FC4294"/>
    <w:rsid w:val="00FC54C8"/>
    <w:rsid w:val="00FC5FEF"/>
    <w:rsid w:val="00FD4317"/>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pPr>
      <w:spacing w:after="200" w:line="276" w:lineRule="auto"/>
    </w:pPr>
    <w:rPr>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558E0"/>
    <w:pPr>
      <w:ind w:left="720"/>
    </w:pPr>
    <w:rPr>
      <w:rFonts w:ascii="Calibri" w:hAnsi="Calibri" w:cs="Calibri"/>
      <w:sz w:val="22"/>
      <w:szCs w:val="22"/>
    </w:rPr>
  </w:style>
  <w:style w:type="paragraph" w:styleId="Header">
    <w:name w:val="header"/>
    <w:basedOn w:val="Normal"/>
    <w:link w:val="HeaderChar"/>
    <w:uiPriority w:val="99"/>
    <w:rsid w:val="00DB5D7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B5D70"/>
  </w:style>
  <w:style w:type="paragraph" w:styleId="Footer">
    <w:name w:val="footer"/>
    <w:basedOn w:val="Normal"/>
    <w:link w:val="FooterChar"/>
    <w:uiPriority w:val="99"/>
    <w:rsid w:val="00DB5D7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B5D70"/>
  </w:style>
  <w:style w:type="paragraph" w:styleId="BalloonText">
    <w:name w:val="Balloon Text"/>
    <w:basedOn w:val="Normal"/>
    <w:link w:val="BalloonTextChar"/>
    <w:uiPriority w:val="99"/>
    <w:semiHidden/>
    <w:rsid w:val="00DB5D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5D70"/>
    <w:rPr>
      <w:rFonts w:ascii="Tahoma" w:hAnsi="Tahoma" w:cs="Tahoma"/>
      <w:sz w:val="16"/>
      <w:szCs w:val="16"/>
    </w:rPr>
  </w:style>
  <w:style w:type="paragraph" w:styleId="HTMLPreformatted">
    <w:name w:val="HTML Preformatted"/>
    <w:basedOn w:val="Normal"/>
    <w:link w:val="HTMLPreformattedChar"/>
    <w:uiPriority w:val="99"/>
    <w:semiHidden/>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PreformattedChar">
    <w:name w:val="HTML Preformatted Char"/>
    <w:basedOn w:val="DefaultParagraphFont"/>
    <w:link w:val="HTMLPreformatted"/>
    <w:uiPriority w:val="99"/>
    <w:semiHidden/>
    <w:locked/>
    <w:rsid w:val="00F95434"/>
    <w:rPr>
      <w:rFonts w:ascii="Courier New" w:hAnsi="Courier New" w:cs="Courier New"/>
      <w:color w:val="000000"/>
      <w:lang w:eastAsia="tr-TR"/>
    </w:rPr>
  </w:style>
  <w:style w:type="character" w:styleId="Hyperlink">
    <w:name w:val="Hyperlink"/>
    <w:basedOn w:val="DefaultParagraphFont"/>
    <w:uiPriority w:val="99"/>
    <w:rsid w:val="008174EB"/>
    <w:rPr>
      <w:color w:val="0000FF"/>
      <w:u w:val="single"/>
    </w:rPr>
  </w:style>
</w:styles>
</file>

<file path=word/webSettings.xml><?xml version="1.0" encoding="utf-8"?>
<w:webSettings xmlns:r="http://schemas.openxmlformats.org/officeDocument/2006/relationships" xmlns:w="http://schemas.openxmlformats.org/wordprocessingml/2006/main">
  <w:divs>
    <w:div w:id="1394506120">
      <w:marLeft w:val="0"/>
      <w:marRight w:val="0"/>
      <w:marTop w:val="0"/>
      <w:marBottom w:val="0"/>
      <w:divBdr>
        <w:top w:val="none" w:sz="0" w:space="0" w:color="auto"/>
        <w:left w:val="none" w:sz="0" w:space="0" w:color="auto"/>
        <w:bottom w:val="none" w:sz="0" w:space="0" w:color="auto"/>
        <w:right w:val="none" w:sz="0" w:space="0" w:color="auto"/>
      </w:divBdr>
    </w:div>
    <w:div w:id="13945061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TotalTime>
  <Pages>6</Pages>
  <Words>1512</Words>
  <Characters>8622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dc:title>
  <dc:subject/>
  <dc:creator>www.sorubak.com; toshiba</dc:creator>
  <cp:keywords>www.sorubak.com</cp:keywords>
  <dc:description/>
  <cp:lastModifiedBy>edanur</cp:lastModifiedBy>
  <cp:revision>56</cp:revision>
  <cp:lastPrinted>2015-03-11T23:23:00Z</cp:lastPrinted>
  <dcterms:created xsi:type="dcterms:W3CDTF">2015-03-11T19:59:00Z</dcterms:created>
  <dcterms:modified xsi:type="dcterms:W3CDTF">2015-03-14T11:31:00Z</dcterms:modified>
  <cp:category>www.sorubak.com</cp:category>
  <cp:contentType>www.sorubak.com</cp:contentType>
</cp:coreProperties>
</file>