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D93" w:rsidRDefault="00C13D93" w:rsidP="00D17E29">
      <w:pPr>
        <w:pStyle w:val="BodyText"/>
      </w:pPr>
      <w:r>
        <w:t xml:space="preserve">2014-2015 EĞİTİM- ÖĞRETİM YILI </w:t>
      </w:r>
    </w:p>
    <w:p w:rsidR="00C13D93" w:rsidRDefault="00C13D93" w:rsidP="00D17E29">
      <w:pPr>
        <w:pStyle w:val="BodyText"/>
      </w:pPr>
      <w:r>
        <w:t>ŞEHİT İLHAN DEMİR YBO</w:t>
      </w:r>
    </w:p>
    <w:p w:rsidR="00C13D93" w:rsidRDefault="00C13D93" w:rsidP="00D17E29">
      <w:pPr>
        <w:pStyle w:val="BodyText"/>
      </w:pPr>
      <w:r>
        <w:t>2. DÖNEM TÜRKÇE DERSİ ZÜMRE ÖĞRETMENLERİ TOPLANTI TUTANAĞIDIR</w:t>
      </w:r>
    </w:p>
    <w:p w:rsidR="00C13D93" w:rsidRPr="007A7193" w:rsidRDefault="00C13D93" w:rsidP="00D17E29">
      <w:pPr>
        <w:pStyle w:val="BodyText"/>
      </w:pPr>
    </w:p>
    <w:p w:rsidR="00C13D93" w:rsidRPr="00C32577" w:rsidRDefault="00C13D93" w:rsidP="007A7193">
      <w:pPr>
        <w:pStyle w:val="BodyText"/>
        <w:jc w:val="left"/>
        <w:rPr>
          <w:b w:val="0"/>
          <w:bCs w:val="0"/>
        </w:rPr>
      </w:pPr>
      <w:r w:rsidRPr="007A7193">
        <w:t xml:space="preserve">Dersin Adı                  : </w:t>
      </w:r>
      <w:r w:rsidRPr="00C32577">
        <w:rPr>
          <w:b w:val="0"/>
          <w:bCs w:val="0"/>
        </w:rPr>
        <w:t>Türkçe</w:t>
      </w:r>
    </w:p>
    <w:p w:rsidR="00C13D93" w:rsidRPr="007A7193" w:rsidRDefault="00C13D93" w:rsidP="007A7193">
      <w:pPr>
        <w:pStyle w:val="BodyText"/>
        <w:jc w:val="left"/>
      </w:pPr>
      <w:r w:rsidRPr="007A7193">
        <w:t xml:space="preserve">Toplantı no                : </w:t>
      </w:r>
      <w:r w:rsidRPr="00C32577">
        <w:rPr>
          <w:b w:val="0"/>
          <w:bCs w:val="0"/>
        </w:rPr>
        <w:t>2</w:t>
      </w:r>
    </w:p>
    <w:p w:rsidR="00C13D93" w:rsidRPr="007A7193" w:rsidRDefault="00C13D93" w:rsidP="00D17E29">
      <w:pPr>
        <w:rPr>
          <w:b/>
          <w:bCs/>
          <w:sz w:val="22"/>
          <w:szCs w:val="22"/>
        </w:rPr>
      </w:pPr>
      <w:r w:rsidRPr="007A7193">
        <w:rPr>
          <w:b/>
          <w:bCs/>
          <w:sz w:val="22"/>
          <w:szCs w:val="22"/>
        </w:rPr>
        <w:t>Toplantı Tarihi</w:t>
      </w:r>
      <w:r w:rsidRPr="007A7193">
        <w:rPr>
          <w:b/>
          <w:bCs/>
          <w:sz w:val="22"/>
          <w:szCs w:val="22"/>
        </w:rPr>
        <w:tab/>
        <w:t xml:space="preserve">:  </w:t>
      </w:r>
      <w:r>
        <w:rPr>
          <w:sz w:val="22"/>
          <w:szCs w:val="22"/>
        </w:rPr>
        <w:t>20</w:t>
      </w:r>
      <w:r w:rsidRPr="00C32577">
        <w:rPr>
          <w:sz w:val="22"/>
          <w:szCs w:val="22"/>
        </w:rPr>
        <w:t xml:space="preserve">  / 0</w:t>
      </w:r>
      <w:r>
        <w:rPr>
          <w:sz w:val="22"/>
          <w:szCs w:val="22"/>
        </w:rPr>
        <w:t>2</w:t>
      </w:r>
      <w:r w:rsidRPr="00C32577">
        <w:rPr>
          <w:sz w:val="22"/>
          <w:szCs w:val="22"/>
        </w:rPr>
        <w:t xml:space="preserve"> / 201</w:t>
      </w:r>
      <w:r>
        <w:rPr>
          <w:sz w:val="22"/>
          <w:szCs w:val="22"/>
        </w:rPr>
        <w:t>5</w:t>
      </w:r>
    </w:p>
    <w:p w:rsidR="00C13D93" w:rsidRPr="007A7193" w:rsidRDefault="00C13D93" w:rsidP="00D17E29">
      <w:pPr>
        <w:rPr>
          <w:b/>
          <w:bCs/>
          <w:sz w:val="22"/>
          <w:szCs w:val="22"/>
        </w:rPr>
      </w:pPr>
      <w:r w:rsidRPr="007A7193">
        <w:rPr>
          <w:b/>
          <w:bCs/>
          <w:sz w:val="22"/>
          <w:szCs w:val="22"/>
        </w:rPr>
        <w:t>Toplantı Yeri</w:t>
      </w:r>
      <w:r w:rsidRPr="007A7193">
        <w:rPr>
          <w:b/>
          <w:bCs/>
          <w:sz w:val="22"/>
          <w:szCs w:val="22"/>
        </w:rPr>
        <w:tab/>
      </w:r>
      <w:r w:rsidRPr="007A7193">
        <w:rPr>
          <w:b/>
          <w:bCs/>
          <w:sz w:val="22"/>
          <w:szCs w:val="22"/>
        </w:rPr>
        <w:tab/>
        <w:t xml:space="preserve">: </w:t>
      </w:r>
      <w:r w:rsidRPr="00C32577">
        <w:rPr>
          <w:sz w:val="22"/>
          <w:szCs w:val="22"/>
        </w:rPr>
        <w:t>Öğretmenler Odası</w:t>
      </w:r>
    </w:p>
    <w:p w:rsidR="00C13D93" w:rsidRPr="007A7193" w:rsidRDefault="00C13D93" w:rsidP="00D17E29">
      <w:pPr>
        <w:rPr>
          <w:b/>
          <w:bCs/>
          <w:sz w:val="22"/>
          <w:szCs w:val="22"/>
        </w:rPr>
      </w:pPr>
      <w:r w:rsidRPr="007A7193">
        <w:rPr>
          <w:b/>
          <w:bCs/>
          <w:sz w:val="22"/>
          <w:szCs w:val="22"/>
        </w:rPr>
        <w:t>Toplantı Saati</w:t>
      </w:r>
      <w:r w:rsidRPr="007A7193">
        <w:rPr>
          <w:b/>
          <w:bCs/>
          <w:sz w:val="22"/>
          <w:szCs w:val="22"/>
        </w:rPr>
        <w:tab/>
      </w:r>
      <w:r w:rsidRPr="007A7193">
        <w:rPr>
          <w:b/>
          <w:bCs/>
          <w:sz w:val="22"/>
          <w:szCs w:val="22"/>
        </w:rPr>
        <w:tab/>
        <w:t xml:space="preserve">: </w:t>
      </w:r>
      <w:r w:rsidRPr="00C32577">
        <w:rPr>
          <w:sz w:val="22"/>
          <w:szCs w:val="22"/>
        </w:rPr>
        <w:t>15</w:t>
      </w:r>
      <w:r>
        <w:rPr>
          <w:sz w:val="22"/>
          <w:szCs w:val="22"/>
        </w:rPr>
        <w:t>:3</w:t>
      </w:r>
      <w:r w:rsidRPr="00C32577">
        <w:rPr>
          <w:sz w:val="22"/>
          <w:szCs w:val="22"/>
        </w:rPr>
        <w:t>0</w:t>
      </w:r>
    </w:p>
    <w:p w:rsidR="00C13D93" w:rsidRPr="00C32577" w:rsidRDefault="00C13D93" w:rsidP="00D17E29">
      <w:pPr>
        <w:rPr>
          <w:sz w:val="22"/>
          <w:szCs w:val="22"/>
        </w:rPr>
      </w:pPr>
      <w:r w:rsidRPr="007A7193">
        <w:rPr>
          <w:b/>
          <w:bCs/>
          <w:sz w:val="22"/>
          <w:szCs w:val="22"/>
        </w:rPr>
        <w:t>Dersin Adı</w:t>
      </w:r>
      <w:r w:rsidRPr="007A7193">
        <w:rPr>
          <w:b/>
          <w:bCs/>
          <w:sz w:val="22"/>
          <w:szCs w:val="22"/>
        </w:rPr>
        <w:tab/>
      </w:r>
      <w:r w:rsidRPr="007A7193">
        <w:rPr>
          <w:b/>
          <w:bCs/>
          <w:sz w:val="22"/>
          <w:szCs w:val="22"/>
        </w:rPr>
        <w:tab/>
        <w:t xml:space="preserve">: </w:t>
      </w:r>
      <w:r w:rsidRPr="00C32577">
        <w:rPr>
          <w:sz w:val="22"/>
          <w:szCs w:val="22"/>
        </w:rPr>
        <w:t>Türkçe</w:t>
      </w:r>
    </w:p>
    <w:p w:rsidR="00C13D93" w:rsidRPr="00B82A10" w:rsidRDefault="00C13D93" w:rsidP="00D17E29">
      <w:pPr>
        <w:rPr>
          <w:sz w:val="22"/>
          <w:szCs w:val="22"/>
        </w:rPr>
      </w:pPr>
      <w:r w:rsidRPr="007A7193">
        <w:rPr>
          <w:b/>
          <w:bCs/>
          <w:sz w:val="22"/>
          <w:szCs w:val="22"/>
        </w:rPr>
        <w:t>Toplantıya Katılanlar</w:t>
      </w:r>
      <w:r w:rsidRPr="007A7193">
        <w:rPr>
          <w:b/>
          <w:bCs/>
          <w:sz w:val="22"/>
          <w:szCs w:val="22"/>
        </w:rPr>
        <w:tab/>
        <w:t xml:space="preserve">: </w:t>
      </w:r>
      <w:r w:rsidRPr="00B82A10">
        <w:rPr>
          <w:sz w:val="22"/>
          <w:szCs w:val="22"/>
        </w:rPr>
        <w:t>Mehmet Yaşar (Müdür Yardımcısı), Şerif Meti (Türkçe Öğretmeni),</w:t>
      </w:r>
    </w:p>
    <w:p w:rsidR="00C13D93" w:rsidRPr="00B82A10" w:rsidRDefault="00C13D93" w:rsidP="00D17E29">
      <w:pPr>
        <w:rPr>
          <w:sz w:val="22"/>
          <w:szCs w:val="22"/>
        </w:rPr>
      </w:pPr>
      <w:r w:rsidRPr="00B82A10">
        <w:rPr>
          <w:sz w:val="22"/>
          <w:szCs w:val="22"/>
        </w:rPr>
        <w:t>Mehmet Arsalan (Türkçe Öğretmeni), Atiye Bülüs (Türkçe Öğretmeni)</w:t>
      </w:r>
    </w:p>
    <w:p w:rsidR="00C13D93" w:rsidRDefault="00C13D93" w:rsidP="00D17E29">
      <w:pPr>
        <w:pStyle w:val="Heading1"/>
      </w:pPr>
    </w:p>
    <w:p w:rsidR="00C13D93" w:rsidRDefault="00C13D93" w:rsidP="00D17E29">
      <w:pPr>
        <w:pStyle w:val="Heading1"/>
      </w:pPr>
      <w:r>
        <w:t>GÜNDEM MADDELERİ</w:t>
      </w:r>
    </w:p>
    <w:p w:rsidR="00C13D93" w:rsidRDefault="00C13D93" w:rsidP="00D17E29">
      <w:pPr>
        <w:ind w:left="360"/>
      </w:pPr>
      <w:r>
        <w:t xml:space="preserve">1-Açılış ve yoklama </w:t>
      </w:r>
    </w:p>
    <w:p w:rsidR="00C13D93" w:rsidRDefault="00C13D93" w:rsidP="00D17E29">
      <w:pPr>
        <w:ind w:left="360"/>
      </w:pPr>
      <w:r>
        <w:t>2-Birinci döneme ait zümre kararlarının gözden geçirilerek eksikliklerin giderilmesi</w:t>
      </w:r>
    </w:p>
    <w:p w:rsidR="00C13D93" w:rsidRDefault="00C13D93" w:rsidP="00D17E29">
      <w:pPr>
        <w:ind w:left="360"/>
      </w:pPr>
      <w:r>
        <w:t>3-Birinci döneme ait öğrenci başarılarının değerlendirilmesi ve başarının artırılması için alınacak önlemlerin belirlenmesi</w:t>
      </w:r>
    </w:p>
    <w:p w:rsidR="00C13D93" w:rsidRDefault="00C13D93" w:rsidP="00D17E29">
      <w:pPr>
        <w:ind w:firstLine="360"/>
      </w:pPr>
      <w:r>
        <w:t>4-Öğrenci ders hazırlıklarının görüşülüp konuşulması</w:t>
      </w:r>
    </w:p>
    <w:p w:rsidR="00C13D93" w:rsidRDefault="00C13D93" w:rsidP="00D17E29">
      <w:pPr>
        <w:ind w:left="360"/>
      </w:pPr>
      <w:r>
        <w:t>5- Türkçenin konuşma ve yazma kurallarının iyi kavratılabilmesi için diğer  zümre öğretmenleri ile işbirliği yapılmasının esaslarının belirlenmesi</w:t>
      </w:r>
    </w:p>
    <w:p w:rsidR="00C13D93" w:rsidRDefault="00C13D93" w:rsidP="00D17E29">
      <w:pPr>
        <w:ind w:left="360"/>
      </w:pPr>
      <w:r>
        <w:t>6- Okulun, sınıfın araç ve gereçlerinin kullanımı ve korunması hususunda alınacak kararların belirlenmesi</w:t>
      </w:r>
    </w:p>
    <w:p w:rsidR="00C13D93" w:rsidRDefault="00C13D93" w:rsidP="00D17E29">
      <w:pPr>
        <w:numPr>
          <w:ilvl w:val="0"/>
          <w:numId w:val="1"/>
        </w:numPr>
      </w:pPr>
      <w:r>
        <w:t>Devamsızlık yapan öğrencilerin tespiti ve okul idaresine bildirilmesi</w:t>
      </w:r>
    </w:p>
    <w:p w:rsidR="00C13D93" w:rsidRDefault="00C13D93" w:rsidP="00D17E29">
      <w:pPr>
        <w:numPr>
          <w:ilvl w:val="0"/>
          <w:numId w:val="1"/>
        </w:numPr>
      </w:pPr>
      <w:r>
        <w:t>Yazılı yoklamalar</w:t>
      </w:r>
    </w:p>
    <w:p w:rsidR="00C13D93" w:rsidRDefault="00C13D93" w:rsidP="00D17E29">
      <w:pPr>
        <w:numPr>
          <w:ilvl w:val="0"/>
          <w:numId w:val="1"/>
        </w:numPr>
      </w:pPr>
      <w:r>
        <w:t>Proje ve performans ödevleri</w:t>
      </w:r>
    </w:p>
    <w:p w:rsidR="00C13D93" w:rsidRDefault="00C13D93" w:rsidP="00D17E29">
      <w:pPr>
        <w:numPr>
          <w:ilvl w:val="0"/>
          <w:numId w:val="1"/>
        </w:numPr>
      </w:pPr>
      <w:r>
        <w:t>Önemli gün ve haftalar</w:t>
      </w:r>
    </w:p>
    <w:p w:rsidR="00C13D93" w:rsidRDefault="00C13D93" w:rsidP="00D17E29">
      <w:pPr>
        <w:numPr>
          <w:ilvl w:val="0"/>
          <w:numId w:val="1"/>
        </w:numPr>
      </w:pPr>
      <w:r>
        <w:t>Dilek ve temenniler</w:t>
      </w:r>
    </w:p>
    <w:p w:rsidR="00C13D93" w:rsidRDefault="00C13D93" w:rsidP="00D17E29">
      <w:pPr>
        <w:ind w:left="360"/>
      </w:pPr>
    </w:p>
    <w:p w:rsidR="00C13D93" w:rsidRDefault="00C13D93" w:rsidP="00D17E29">
      <w:pPr>
        <w:pStyle w:val="Heading2"/>
      </w:pPr>
      <w:r>
        <w:t xml:space="preserve">GÜNDEM MADDELERİNİN GÖRÜŞÜLMESİ </w:t>
      </w:r>
    </w:p>
    <w:p w:rsidR="00C13D93" w:rsidRDefault="00C13D93" w:rsidP="00D17E29">
      <w:pPr>
        <w:jc w:val="both"/>
      </w:pPr>
    </w:p>
    <w:p w:rsidR="00C13D93" w:rsidRDefault="00C13D93" w:rsidP="00D17E29">
      <w:pPr>
        <w:pStyle w:val="ListParagraph"/>
        <w:numPr>
          <w:ilvl w:val="0"/>
          <w:numId w:val="2"/>
        </w:numPr>
        <w:jc w:val="both"/>
      </w:pPr>
      <w:r>
        <w:t xml:space="preserve">20/02/2015 tarihinde  Türkçe dersi zümre öğretmeni saat 15.30’da </w:t>
      </w:r>
      <w:r>
        <w:rPr>
          <w:sz w:val="22"/>
          <w:szCs w:val="22"/>
        </w:rPr>
        <w:t>ö</w:t>
      </w:r>
      <w:r w:rsidRPr="00E91E10">
        <w:rPr>
          <w:sz w:val="22"/>
          <w:szCs w:val="22"/>
        </w:rPr>
        <w:t xml:space="preserve">ğretmenler </w:t>
      </w:r>
      <w:r>
        <w:rPr>
          <w:sz w:val="22"/>
          <w:szCs w:val="22"/>
        </w:rPr>
        <w:t>o</w:t>
      </w:r>
      <w:r w:rsidRPr="00E91E10">
        <w:rPr>
          <w:sz w:val="22"/>
          <w:szCs w:val="22"/>
        </w:rPr>
        <w:t>dası</w:t>
      </w:r>
      <w:r>
        <w:rPr>
          <w:sz w:val="22"/>
          <w:szCs w:val="22"/>
        </w:rPr>
        <w:t>nda</w:t>
      </w:r>
      <w:r>
        <w:t xml:space="preserve"> toplanarak belirlenen gündemi görüşmeye karar vermiştir.</w:t>
      </w:r>
    </w:p>
    <w:p w:rsidR="00C13D93" w:rsidRDefault="00C13D93" w:rsidP="00D17E29">
      <w:pPr>
        <w:pStyle w:val="ListParagraph"/>
        <w:ind w:left="735"/>
        <w:jc w:val="both"/>
      </w:pPr>
    </w:p>
    <w:p w:rsidR="00C13D93" w:rsidRDefault="00C13D93" w:rsidP="00D17E29">
      <w:pPr>
        <w:jc w:val="both"/>
      </w:pPr>
      <w:r>
        <w:t xml:space="preserve">            Yapılan yoklamadan sonra </w:t>
      </w:r>
      <w:r w:rsidRPr="00CC5E2F">
        <w:rPr>
          <w:sz w:val="22"/>
          <w:szCs w:val="22"/>
        </w:rPr>
        <w:t>Müdür</w:t>
      </w:r>
      <w:r w:rsidRPr="007A7193">
        <w:rPr>
          <w:b/>
          <w:bCs/>
          <w:sz w:val="22"/>
          <w:szCs w:val="22"/>
        </w:rPr>
        <w:t xml:space="preserve"> </w:t>
      </w:r>
      <w:r w:rsidRPr="00E91E10">
        <w:rPr>
          <w:sz w:val="22"/>
          <w:szCs w:val="22"/>
        </w:rPr>
        <w:t>Yardımcısı</w:t>
      </w:r>
      <w:r>
        <w:rPr>
          <w:sz w:val="22"/>
          <w:szCs w:val="22"/>
        </w:rPr>
        <w:t xml:space="preserve"> Mehmet Yaşar,</w:t>
      </w:r>
      <w:r w:rsidRPr="00E91E10">
        <w:rPr>
          <w:sz w:val="22"/>
          <w:szCs w:val="22"/>
        </w:rPr>
        <w:t xml:space="preserve"> </w:t>
      </w:r>
      <w:r>
        <w:t>ikinci yarıyılın hayırlı ve uğurlu olması dileğiyle toplantıya başlandı.</w:t>
      </w:r>
    </w:p>
    <w:p w:rsidR="00C13D93" w:rsidRDefault="00C13D93" w:rsidP="00D17E29">
      <w:pPr>
        <w:jc w:val="both"/>
      </w:pPr>
    </w:p>
    <w:p w:rsidR="00C13D93" w:rsidRDefault="00C13D93" w:rsidP="00D17E29">
      <w:pPr>
        <w:jc w:val="both"/>
      </w:pPr>
      <w:r>
        <w:t xml:space="preserve">      2-Şerif Meti: Birinci döneme ait zümre toplantı tutanakları incelendiğinde amaçlanan hedeflere hemen hemen ulaşıldığı, öğrenci başarılarının geçen yıla oranla daha düşük olduğu gözlendi. Öğrencilerde ödev yapma alışkanlığının hala istenilen düzeyde olmadığı gözlendi.</w:t>
      </w:r>
    </w:p>
    <w:p w:rsidR="00C13D93" w:rsidRDefault="00C13D93" w:rsidP="00D17E29">
      <w:pPr>
        <w:jc w:val="both"/>
      </w:pPr>
    </w:p>
    <w:p w:rsidR="00C13D93" w:rsidRDefault="00C13D93" w:rsidP="00D17E29">
      <w:pPr>
        <w:jc w:val="both"/>
      </w:pPr>
      <w:r>
        <w:t xml:space="preserve">      3- Şerif Meti: I. dönemde Türkçe dersinde 5. sınıflarda başarı oranının diğer sınıflara oranla daha düşük olduğu tespit edildi. Bu durumun ilköğretim 2. kademeye ayak uydurmakta zorlanmalarından kaynaklandığı tespit edildi. 8. sınıfların ise TEOG başarılarının ilçe ortalamasının üstünde olduğu belirlendi. Başarının daha da artırılması için öncelikle başarısızlığı olan öğrencilerin başarısızlıklarının nedenlerinin doğru tespit edilerek giderilmesi gerektiği söylendi.</w:t>
      </w:r>
    </w:p>
    <w:p w:rsidR="00C13D93" w:rsidRDefault="00C13D93" w:rsidP="00D17E29">
      <w:pPr>
        <w:jc w:val="both"/>
      </w:pPr>
    </w:p>
    <w:p w:rsidR="00C13D93" w:rsidRDefault="00C13D93" w:rsidP="00D17E29">
      <w:pPr>
        <w:jc w:val="both"/>
      </w:pPr>
      <w:r>
        <w:t xml:space="preserve">       Mehmet Arslan: Yaptığımız incelemelere göre okulumuzdaki başarısızlığın temelinde en az öğrencilerin kişisel nedenleri kadar toplumsal nedenler de etkili olmaktadır. Ailelerin geçim sıkıntısı, çocuk sayısının fazla olması, erkek öğrencilerin hayvanlara bakmak zorunda olmaları, ergenlik sorunları, motivasyon eksikliği başarısızlığın en önemli nedenleridir. Öğrencilerin öncelikle verimli ders çalışma yöntemlerini öğrenmeleri ve yapılacak veli toplantısında ailelerin de verimli ders çalışma yöntemleri konusunda bilgilendirilmeleri gerekmektedir.</w:t>
      </w:r>
    </w:p>
    <w:p w:rsidR="00C13D93" w:rsidRDefault="00C13D93" w:rsidP="00D17E29">
      <w:pPr>
        <w:jc w:val="both"/>
      </w:pPr>
    </w:p>
    <w:p w:rsidR="00C13D93" w:rsidRDefault="00C13D93" w:rsidP="00D17E29">
      <w:pPr>
        <w:jc w:val="both"/>
      </w:pPr>
      <w:r>
        <w:t xml:space="preserve">        Sorunlu öğrencilerin şube öğretmenler kurulunda tespit edilerek sorunlarının giderilmesi için gerekli önlemlerin alınması, bu öğrencilerin velileri ile görüşülerek varsa ailevi sorunlarının giderilmesi için tedbirler alınması kararlaştırıldı.</w:t>
      </w:r>
    </w:p>
    <w:p w:rsidR="00C13D93" w:rsidRDefault="00C13D93" w:rsidP="00D17E29">
      <w:pPr>
        <w:jc w:val="both"/>
      </w:pPr>
    </w:p>
    <w:p w:rsidR="00C13D93" w:rsidRDefault="00C13D93" w:rsidP="00D17E29">
      <w:pPr>
        <w:jc w:val="both"/>
      </w:pPr>
      <w:r>
        <w:t xml:space="preserve">        Atiye Bülüs: Ayrıca sınıflarımızda hala okuma yazmayı tam olarak bilmeyen öğrencilerin bulunduğu bir gerçektir. Öğrencilerin bu sorunlarının giderilmesi için sınıf öğretmenleri ile işbirliği yapılması gerekmektedir.</w:t>
      </w:r>
    </w:p>
    <w:p w:rsidR="00C13D93" w:rsidRDefault="00C13D93" w:rsidP="00D17E29">
      <w:pPr>
        <w:jc w:val="both"/>
      </w:pPr>
    </w:p>
    <w:p w:rsidR="00C13D93" w:rsidRDefault="00C13D93" w:rsidP="00D17E29">
      <w:pPr>
        <w:jc w:val="both"/>
      </w:pPr>
      <w:r>
        <w:t xml:space="preserve">       Ancak rehberlik ve danışmanlık hizmetlerinin yürütülebilmesi için sadece öğretmenlerin çabası yeterli değildir. Bu yardımı alacak öğrencinin ve velisinin de istekli olması gerekir. Sorunlu öğrencilerin sorunlarının tespiti ve giderilmesi de başarının artmasında önemli bir katkıda bulunacaktır. Ama rehberlik yardımı ile sorunları giderilemeyecek öğrencilerin mutlaka yardım alıp eğitimlerini sürdürebilecekleri bir eğitim kurumuna aktarılması şarttır. Aksi takdirde bu öğrencilerin durumunun daha kötüye gitmesinin yanı sıra diğer normal düzeyde öğrencilerimize de zarar vermesi olasıdır. Bu sorunlar giderilebilirse okulumuzda başarının daha üst seviyelere çıkacağı inancındayız.</w:t>
      </w:r>
    </w:p>
    <w:p w:rsidR="00C13D93" w:rsidRDefault="00C13D93" w:rsidP="00D17E29">
      <w:pPr>
        <w:jc w:val="both"/>
      </w:pPr>
    </w:p>
    <w:p w:rsidR="00C13D93" w:rsidRDefault="00C13D93" w:rsidP="00D17E29">
      <w:pPr>
        <w:jc w:val="both"/>
      </w:pPr>
      <w:r>
        <w:t xml:space="preserve">      4- Şerif Meti: Öğrenci başarısızlıklarının temelinde okuma, anlama becerilerinin istenilen düzeyde olmaması olduğu görülüyor. Ayrıca derse ilişkin hazırlıkların yeterince yapılmadığı görüldü. Bunun için öğrencilerin kitap okumaya özendirilmeli. Öğrenci ders hazırlıklarının sıkı takip edilmesinin de bu konudaki başarısızlığın engellenmesinde etkili olur.</w:t>
      </w:r>
    </w:p>
    <w:p w:rsidR="00C13D93" w:rsidRDefault="00C13D93" w:rsidP="00D17E29">
      <w:pPr>
        <w:jc w:val="both"/>
      </w:pPr>
    </w:p>
    <w:p w:rsidR="00C13D93" w:rsidRDefault="00C13D93" w:rsidP="00D17E29">
      <w:pPr>
        <w:jc w:val="both"/>
      </w:pPr>
      <w:r>
        <w:t xml:space="preserve">          Mehmet Arslan: Ödevlendirme yaparken öğrencilerin içinde yaşadığı sosyal çevreyi onların yaş düzeylerini bir yandan da diğer derslerden verilecek ödevleri de göz önüne almalıyız. Ödevlendirme yapılırken aynı sınıfa derse giren öğretmenlerin birbirleriyle görüş alışverişinde bulunmalarının yararlı olur.</w:t>
      </w:r>
    </w:p>
    <w:p w:rsidR="00C13D93" w:rsidRDefault="00C13D93" w:rsidP="00D17E29">
      <w:pPr>
        <w:jc w:val="both"/>
      </w:pPr>
    </w:p>
    <w:p w:rsidR="00C13D93" w:rsidRDefault="00C13D93" w:rsidP="00D17E29">
      <w:pPr>
        <w:jc w:val="both"/>
      </w:pPr>
      <w:r>
        <w:t xml:space="preserve">       5- Türkçe dersi öğretmenlerinin eğitim öğretim sistemi içinde karşılaştıkları en büyük sorun dil kurallarının denetimi ve değerlendirilmesi görevinin yalnız bizim görevimiz olduğu inancıdır. Diğer derslere giren öğretmenlerin de en az Türkçe öğretmenleri kadar bu konuda hassasiyet göstermelerinin bu sorunun giderilmesinde büyük yararı olacağı kararına varıldı. Bu konuda bütün diğer zümre öğretmenleriyle sıkı işbirliğine gidilmesi kararlaştırıldı.</w:t>
      </w:r>
    </w:p>
    <w:p w:rsidR="00C13D93" w:rsidRDefault="00C13D93" w:rsidP="00D17E29">
      <w:pPr>
        <w:jc w:val="both"/>
      </w:pPr>
    </w:p>
    <w:p w:rsidR="00C13D93" w:rsidRDefault="00C13D93" w:rsidP="00D17E29">
      <w:pPr>
        <w:jc w:val="both"/>
      </w:pPr>
      <w:r>
        <w:t xml:space="preserve">       6- Şerif Meti: Bütün öğretmenlerin ve idarecilerin büyük çabalarıyla okul binasının araç ve gereçleri sınıfların korunup kullanılması konusunda geçen yıla göre oldukça gelişme gösterildi. Okulun, sınıfların, araç ve gereçlerin daha iyi kullanılması için öğrencilerin tam bir şekilde motive edilmesi gerekir. </w:t>
      </w:r>
    </w:p>
    <w:p w:rsidR="00C13D93" w:rsidRDefault="00C13D93" w:rsidP="00D17E29">
      <w:pPr>
        <w:jc w:val="both"/>
      </w:pPr>
      <w:r>
        <w:t xml:space="preserve">           Öğrencilerin yaptıkları yanlışların değil gösterdikleri her olumlu davranışın dile getirilmesinin yararlı olacağı bunun yanında dikkatle ve hassas bir biçimde eğitime devam edilmesi kararına varıldı.</w:t>
      </w:r>
    </w:p>
    <w:p w:rsidR="00C13D93" w:rsidRDefault="00C13D93" w:rsidP="00D17E29">
      <w:pPr>
        <w:jc w:val="both"/>
      </w:pPr>
    </w:p>
    <w:p w:rsidR="00C13D93" w:rsidRDefault="00C13D93" w:rsidP="00D17E29">
      <w:pPr>
        <w:jc w:val="both"/>
        <w:rPr>
          <w:color w:val="000000"/>
        </w:rPr>
      </w:pPr>
      <w:r>
        <w:t xml:space="preserve">       7- Mehmet Arslan: </w:t>
      </w:r>
      <w:r>
        <w:rPr>
          <w:color w:val="000000"/>
        </w:rPr>
        <w:t xml:space="preserve">Okulumuzdaki bazı öğrencilerin yatılı olması nedeniyle öğrencilerin ev iznine çıkmalarının devamsızlık konusunda sorun ortaya çıkardığı ve bu sorunun çözümü için öğrencilerin evci izin kağıtlarının sınıf rehber öğretmenleri tarafından çok iyi takip edilmesi gerektiği </w:t>
      </w:r>
      <w:r w:rsidRPr="00284A73">
        <w:rPr>
          <w:color w:val="000000"/>
        </w:rPr>
        <w:t>belirt</w:t>
      </w:r>
      <w:r>
        <w:rPr>
          <w:color w:val="000000"/>
        </w:rPr>
        <w:t>ildi</w:t>
      </w:r>
      <w:r w:rsidRPr="00284A73">
        <w:rPr>
          <w:color w:val="000000"/>
        </w:rPr>
        <w:t>.</w:t>
      </w:r>
      <w:r>
        <w:rPr>
          <w:color w:val="000000"/>
        </w:rPr>
        <w:t xml:space="preserve"> Ayrıca öğrencilerin ev ve çarşı izinlerinden okula zamanında dönmelerinin öğrencilerde sorumluluk bilinci oluşması açısından önemli olduğu vurgulandı.</w:t>
      </w:r>
    </w:p>
    <w:p w:rsidR="00C13D93" w:rsidRDefault="00C13D93" w:rsidP="00D17E29">
      <w:pPr>
        <w:jc w:val="both"/>
      </w:pPr>
    </w:p>
    <w:p w:rsidR="00C13D93" w:rsidRDefault="00C13D93" w:rsidP="00D17E29">
      <w:pPr>
        <w:pStyle w:val="BodyTextIndent2"/>
      </w:pPr>
      <w:r>
        <w:t>8- Yazılı yoklamaların biçimi konusunda uyulacak hükümler 2584 sayılı Tebliğler Dergisinde okunarak incelendi. Bu hükümler doğrultusunda Türkçe dersinin 5 ve 6. sınıflarda haftada 6; 7 ve 8. sınıflarda haftada 5 saat olmasından dolayı 3 yazılı yapılacağı kararlaştırıldı. Sınav tarihlerinin yıllık planlara ve ders defterlerine işlenerek öğrencilere en az iki hafta önce duyurulmasına karar verildi.</w:t>
      </w:r>
    </w:p>
    <w:p w:rsidR="00C13D93" w:rsidRDefault="00C13D93" w:rsidP="00D17E29">
      <w:pPr>
        <w:pStyle w:val="BodyTextIndent2"/>
      </w:pPr>
    </w:p>
    <w:p w:rsidR="00C13D93" w:rsidRDefault="00C13D93" w:rsidP="00D17E29">
      <w:pPr>
        <w:pStyle w:val="BodyTextIndent2"/>
      </w:pPr>
      <w:r>
        <w:t>9- Kasım ayı sonunda öğrencilere verilen proje ödevlerinin mayıs ayının ilk haftasında  teslim alınmasına karar verildi. I. dönem yapılan tüm uyarılara rağmen bazı öğrencilerin hazırcılığa kaçıp internetten ödevini araştırıp hiçbir değişiklik yapmadan getirdikleri tespit edilmiştir. Bunun pek de doğru bir davranış olmadığı konusunda öğrencilerin bilinçlendirilmesi kararlaştırıldı. Bu dönem bu şekilde hareket eden öğrencilerin tekrar uyarılmasına karar verildi.</w:t>
      </w:r>
    </w:p>
    <w:p w:rsidR="00C13D93" w:rsidRDefault="00C13D93" w:rsidP="00D17E29">
      <w:pPr>
        <w:pStyle w:val="BodyTextIndent2"/>
      </w:pPr>
    </w:p>
    <w:p w:rsidR="00C13D93" w:rsidRDefault="00C13D93" w:rsidP="00D17E29">
      <w:pPr>
        <w:pStyle w:val="BodyTextIndent2"/>
      </w:pPr>
      <w:r>
        <w:t>10-Özel gün ve haftaların kutlanması sırasında öncelikli olarak ilgili kulüp rehber öğretmenleri ile ve diğer zümrelerle işbirliği yapılmasının önemi belirtildi.</w:t>
      </w:r>
    </w:p>
    <w:p w:rsidR="00C13D93" w:rsidRDefault="00C13D93" w:rsidP="00D17E29">
      <w:pPr>
        <w:pStyle w:val="BodyTextIndent2"/>
      </w:pPr>
    </w:p>
    <w:p w:rsidR="00C13D93" w:rsidRDefault="00C13D93" w:rsidP="00D17E29">
      <w:pPr>
        <w:pStyle w:val="BodyText2"/>
      </w:pPr>
      <w:r>
        <w:t xml:space="preserve">      11-Görüleşecek başka gündem maddesi bulunmadığından Müdür Yardımcısı Mehmet Yaşar, ikinci yarıyılda başarıların daha da artması temennisiyle toplantıyı sona erdirdi.</w:t>
      </w:r>
    </w:p>
    <w:p w:rsidR="00C13D93" w:rsidRDefault="00C13D93" w:rsidP="00D17E29">
      <w:pPr>
        <w:pStyle w:val="BodyText2"/>
      </w:pPr>
    </w:p>
    <w:p w:rsidR="00C13D93" w:rsidRDefault="00C13D93" w:rsidP="00D17E29">
      <w:pPr>
        <w:pStyle w:val="BodyText2"/>
      </w:pPr>
    </w:p>
    <w:p w:rsidR="00C13D93" w:rsidRDefault="00C13D93" w:rsidP="00D17E29">
      <w:pPr>
        <w:pStyle w:val="BodyText2"/>
      </w:pPr>
    </w:p>
    <w:p w:rsidR="00C13D93" w:rsidRDefault="00C13D93" w:rsidP="00D17E29">
      <w:pPr>
        <w:pStyle w:val="BodyText2"/>
      </w:pPr>
    </w:p>
    <w:p w:rsidR="00C13D93" w:rsidRDefault="00C13D93" w:rsidP="00D17E29">
      <w:pPr>
        <w:pStyle w:val="BodyText2"/>
      </w:pPr>
    </w:p>
    <w:p w:rsidR="00C13D93" w:rsidRDefault="00C13D93" w:rsidP="00D17E29">
      <w:pPr>
        <w:pStyle w:val="BodyText2"/>
      </w:pPr>
    </w:p>
    <w:p w:rsidR="00C13D93" w:rsidRDefault="00C13D93" w:rsidP="00D17E29">
      <w:pPr>
        <w:pStyle w:val="BodyText2"/>
      </w:pPr>
    </w:p>
    <w:p w:rsidR="00C13D93" w:rsidRDefault="00C13D93" w:rsidP="00D17E29">
      <w:pPr>
        <w:pStyle w:val="BodyText2"/>
      </w:pPr>
    </w:p>
    <w:p w:rsidR="00C13D93" w:rsidRDefault="00C13D93" w:rsidP="00D17E29">
      <w:pPr>
        <w:pStyle w:val="BodyText2"/>
      </w:pPr>
    </w:p>
    <w:p w:rsidR="00C13D93" w:rsidRDefault="00C13D93" w:rsidP="00D17E29">
      <w:pPr>
        <w:pStyle w:val="BodyText2"/>
      </w:pPr>
    </w:p>
    <w:p w:rsidR="00C13D93" w:rsidRDefault="00C13D93" w:rsidP="00D17E29">
      <w:pPr>
        <w:pStyle w:val="BodyText2"/>
      </w:pPr>
    </w:p>
    <w:p w:rsidR="00C13D93" w:rsidRDefault="00C13D93" w:rsidP="00D17E29">
      <w:pPr>
        <w:pStyle w:val="BodyText2"/>
      </w:pPr>
    </w:p>
    <w:p w:rsidR="00C13D93" w:rsidRDefault="00C13D93" w:rsidP="00D17E29">
      <w:pPr>
        <w:pStyle w:val="BodyText2"/>
      </w:pPr>
    </w:p>
    <w:p w:rsidR="00C13D93" w:rsidRDefault="00C13D93" w:rsidP="00D17E29">
      <w:pPr>
        <w:pStyle w:val="BodyText2"/>
      </w:pPr>
    </w:p>
    <w:p w:rsidR="00C13D93" w:rsidRDefault="00C13D93" w:rsidP="00D17E29">
      <w:pPr>
        <w:pStyle w:val="BodyText2"/>
      </w:pPr>
    </w:p>
    <w:p w:rsidR="00C13D93" w:rsidRDefault="00C13D93" w:rsidP="00D17E29">
      <w:pPr>
        <w:pStyle w:val="BodyText2"/>
      </w:pPr>
    </w:p>
    <w:p w:rsidR="00C13D93" w:rsidRDefault="00C13D93" w:rsidP="00D17E29">
      <w:pPr>
        <w:pStyle w:val="BodyText2"/>
      </w:pPr>
    </w:p>
    <w:p w:rsidR="00C13D93" w:rsidRDefault="00C13D93" w:rsidP="00D17E29">
      <w:pPr>
        <w:pStyle w:val="BodyText2"/>
      </w:pPr>
    </w:p>
    <w:p w:rsidR="00C13D93" w:rsidRDefault="00C13D93" w:rsidP="00D17E29">
      <w:pPr>
        <w:pStyle w:val="BodyText2"/>
      </w:pPr>
    </w:p>
    <w:p w:rsidR="00C13D93" w:rsidRDefault="00C13D93" w:rsidP="00D17E29">
      <w:pPr>
        <w:pStyle w:val="BodyText2"/>
      </w:pPr>
    </w:p>
    <w:p w:rsidR="00C13D93" w:rsidRDefault="00C13D93" w:rsidP="00D17E29">
      <w:pPr>
        <w:pStyle w:val="BodyText2"/>
      </w:pPr>
    </w:p>
    <w:p w:rsidR="00C13D93" w:rsidRDefault="00C13D93" w:rsidP="00D17E29">
      <w:pPr>
        <w:pStyle w:val="BodyText2"/>
      </w:pPr>
    </w:p>
    <w:p w:rsidR="00C13D93" w:rsidRDefault="00C13D93" w:rsidP="00D17E29">
      <w:pPr>
        <w:pStyle w:val="BodyText2"/>
      </w:pPr>
    </w:p>
    <w:p w:rsidR="00C13D93" w:rsidRDefault="00C13D93" w:rsidP="00D17E29">
      <w:pPr>
        <w:pStyle w:val="BodyText2"/>
      </w:pPr>
    </w:p>
    <w:p w:rsidR="00C13D93" w:rsidRDefault="00C13D93" w:rsidP="00D17E29">
      <w:pPr>
        <w:pStyle w:val="BodyText2"/>
      </w:pPr>
    </w:p>
    <w:p w:rsidR="00C13D93" w:rsidRDefault="00C13D93" w:rsidP="00D17E29">
      <w:pPr>
        <w:pStyle w:val="BodyText2"/>
      </w:pPr>
    </w:p>
    <w:p w:rsidR="00C13D93" w:rsidRDefault="00C13D93" w:rsidP="00D17E29">
      <w:pPr>
        <w:pStyle w:val="BodyText2"/>
      </w:pPr>
    </w:p>
    <w:p w:rsidR="00C13D93" w:rsidRDefault="00C13D93" w:rsidP="009D2561">
      <w:pPr>
        <w:pStyle w:val="BodyText"/>
        <w:jc w:val="left"/>
        <w:rPr>
          <w:b w:val="0"/>
          <w:bCs w:val="0"/>
        </w:rPr>
      </w:pPr>
    </w:p>
    <w:p w:rsidR="00C13D93" w:rsidRDefault="00C13D93" w:rsidP="009D2561">
      <w:pPr>
        <w:pStyle w:val="BodyText"/>
        <w:jc w:val="left"/>
        <w:rPr>
          <w:b w:val="0"/>
          <w:bCs w:val="0"/>
        </w:rPr>
      </w:pPr>
    </w:p>
    <w:p w:rsidR="00C13D93" w:rsidRDefault="00C13D93" w:rsidP="009D2561">
      <w:pPr>
        <w:pStyle w:val="BodyText"/>
      </w:pPr>
      <w:r>
        <w:t>2014-2015 EĞİTİM- ÖĞRETİM YILI</w:t>
      </w:r>
    </w:p>
    <w:p w:rsidR="00C13D93" w:rsidRDefault="00C13D93" w:rsidP="009D2561">
      <w:pPr>
        <w:pStyle w:val="BodyText"/>
      </w:pPr>
      <w:r>
        <w:t>ŞEHİT İLHAN DEMİR YBO</w:t>
      </w:r>
    </w:p>
    <w:p w:rsidR="00C13D93" w:rsidRDefault="00C13D93" w:rsidP="009D2561">
      <w:pPr>
        <w:pStyle w:val="BodyText"/>
      </w:pPr>
      <w:r>
        <w:t>2. DÖNEM TÜRKÇE DERSİ ZÜMRE ÖĞRETMENLERİ TOPLANTI TUTANAĞIDIR</w:t>
      </w:r>
    </w:p>
    <w:p w:rsidR="00C13D93" w:rsidRDefault="00C13D93" w:rsidP="00D17E29">
      <w:pPr>
        <w:pStyle w:val="BodyText2"/>
      </w:pPr>
    </w:p>
    <w:p w:rsidR="00C13D93" w:rsidRDefault="00C13D93" w:rsidP="00CC5E2F">
      <w:pPr>
        <w:pStyle w:val="BodyText2"/>
        <w:jc w:val="center"/>
        <w:rPr>
          <w:b/>
          <w:bCs/>
        </w:rPr>
      </w:pPr>
      <w:r w:rsidRPr="00CC5E2F">
        <w:rPr>
          <w:b/>
          <w:bCs/>
        </w:rPr>
        <w:t>ALINAN KARARLAR</w:t>
      </w:r>
    </w:p>
    <w:p w:rsidR="00C13D93" w:rsidRDefault="00C13D93" w:rsidP="00CC5E2F">
      <w:pPr>
        <w:pStyle w:val="BodyText2"/>
        <w:jc w:val="center"/>
        <w:rPr>
          <w:b/>
          <w:bCs/>
        </w:rPr>
      </w:pPr>
    </w:p>
    <w:p w:rsidR="00C13D93" w:rsidRPr="00CC5E2F" w:rsidRDefault="00C13D93" w:rsidP="00CC5E2F">
      <w:pPr>
        <w:pStyle w:val="BodyText2"/>
        <w:jc w:val="center"/>
        <w:rPr>
          <w:b/>
          <w:bCs/>
        </w:rPr>
      </w:pPr>
    </w:p>
    <w:p w:rsidR="00C13D93" w:rsidRDefault="00C13D93" w:rsidP="00C32577">
      <w:pPr>
        <w:jc w:val="both"/>
      </w:pPr>
      <w:r>
        <w:t>1. Sorunlu öğrencilerin rehberlik servisine yönlendirilip velileri ile görüşülerek varsa ailevi sorunlarının giderilmesi için tedbirler alınması kararlaştırıldı.</w:t>
      </w:r>
    </w:p>
    <w:p w:rsidR="00C13D93" w:rsidRDefault="00C13D93" w:rsidP="00C32577">
      <w:pPr>
        <w:jc w:val="both"/>
      </w:pPr>
    </w:p>
    <w:p w:rsidR="00C13D93" w:rsidRDefault="00C13D93" w:rsidP="00D17E29">
      <w:pPr>
        <w:jc w:val="both"/>
        <w:rPr>
          <w:b/>
          <w:bCs/>
          <w:sz w:val="28"/>
          <w:szCs w:val="28"/>
        </w:rPr>
      </w:pPr>
      <w:r>
        <w:t>2. Öğrencilerin okuma, anlama becerilerinin gelişmesi için öğrencilerin kitap okumaya özendirilmesi, okuma saatlerinin verimli kullanılması kararı alındı.</w:t>
      </w:r>
    </w:p>
    <w:p w:rsidR="00C13D93" w:rsidRDefault="00C13D93" w:rsidP="00D17E29">
      <w:pPr>
        <w:jc w:val="both"/>
      </w:pPr>
    </w:p>
    <w:p w:rsidR="00C13D93" w:rsidRPr="0042014C" w:rsidRDefault="00C13D93" w:rsidP="00D17E29">
      <w:pPr>
        <w:jc w:val="both"/>
      </w:pPr>
      <w:r>
        <w:t>3. Türkçenin doğru ve düzgün kullanılması için bütün diğer zümre öğretmenleriyle sıkı işbirliğine gidilmesi kararlaştırıldı.</w:t>
      </w:r>
      <w:r>
        <w:rPr>
          <w:b/>
          <w:bCs/>
          <w:sz w:val="28"/>
          <w:szCs w:val="28"/>
        </w:rPr>
        <w:t xml:space="preserve">  </w:t>
      </w:r>
    </w:p>
    <w:p w:rsidR="00C13D93" w:rsidRDefault="00C13D93" w:rsidP="00D17E29">
      <w:pPr>
        <w:jc w:val="both"/>
      </w:pPr>
    </w:p>
    <w:p w:rsidR="00C13D93" w:rsidRPr="00C32577" w:rsidRDefault="00C13D93" w:rsidP="00D17E29">
      <w:pPr>
        <w:jc w:val="both"/>
      </w:pPr>
      <w:r>
        <w:t>4.Türkçe dersinden 3 yazılı yapılacağına, sınav tarihlerinin yıllık planlara ve ders defterlerine işlenerek öğrencilere en az iki hafta önce duyurulmasına karar verildi.</w:t>
      </w:r>
    </w:p>
    <w:p w:rsidR="00C13D93" w:rsidRDefault="00C13D93" w:rsidP="00D17E29">
      <w:pPr>
        <w:jc w:val="both"/>
      </w:pPr>
    </w:p>
    <w:p w:rsidR="00C13D93" w:rsidRDefault="00C13D93" w:rsidP="00D17E29">
      <w:pPr>
        <w:jc w:val="both"/>
        <w:rPr>
          <w:b/>
          <w:bCs/>
          <w:sz w:val="28"/>
          <w:szCs w:val="28"/>
        </w:rPr>
      </w:pPr>
      <w:r>
        <w:t>5. İnternetten ödevini araştırıp hiçbir değişiklik yapmadan getirdikleri tespit edilen öğrenci ödevlerinin uyarılmasına karar verildi.</w:t>
      </w:r>
    </w:p>
    <w:p w:rsidR="00C13D93" w:rsidRDefault="00C13D93" w:rsidP="00D17E29">
      <w:pPr>
        <w:jc w:val="both"/>
      </w:pPr>
    </w:p>
    <w:p w:rsidR="00C13D93" w:rsidRPr="00140A06" w:rsidRDefault="00C13D93" w:rsidP="00D17E29">
      <w:pPr>
        <w:jc w:val="both"/>
      </w:pPr>
      <w:r>
        <w:t>6. Okul araç gereçlerinin kullanılması konusunda gösterilen özenin devam ettirilmesi kararlaştırıldı.</w:t>
      </w:r>
    </w:p>
    <w:p w:rsidR="00C13D93" w:rsidRDefault="00C13D93" w:rsidP="00140A06">
      <w:pPr>
        <w:jc w:val="both"/>
      </w:pPr>
    </w:p>
    <w:p w:rsidR="00C13D93" w:rsidRDefault="00C13D93" w:rsidP="00140A06">
      <w:pPr>
        <w:jc w:val="both"/>
      </w:pPr>
      <w:r>
        <w:t>7. Proje ödevlerinin mayıs ayının ilk haftasında  teslim alınmasına karar verildi.</w:t>
      </w:r>
    </w:p>
    <w:p w:rsidR="00C13D93" w:rsidRPr="00140A06" w:rsidRDefault="00C13D93" w:rsidP="00140A06">
      <w:pPr>
        <w:jc w:val="both"/>
      </w:pPr>
    </w:p>
    <w:p w:rsidR="00C13D93" w:rsidRDefault="00C13D93" w:rsidP="00140A06">
      <w:pPr>
        <w:pStyle w:val="BodyTextIndent2"/>
        <w:ind w:firstLine="0"/>
      </w:pPr>
      <w:r>
        <w:t>8. Özel gün ve haftaların kutlanması sırasında öncelikli olarak ilgili kulüp rehber öğretmenleri ile ve diğer zümrelerle işbirliği yapılmasına karar verildi.</w:t>
      </w:r>
    </w:p>
    <w:p w:rsidR="00C13D93" w:rsidRDefault="00C13D93" w:rsidP="00D17E29">
      <w:pPr>
        <w:jc w:val="both"/>
        <w:rPr>
          <w:b/>
          <w:bCs/>
          <w:sz w:val="28"/>
          <w:szCs w:val="28"/>
        </w:rPr>
      </w:pPr>
    </w:p>
    <w:p w:rsidR="00C13D93" w:rsidRDefault="00C13D93" w:rsidP="00D17E29">
      <w:pPr>
        <w:jc w:val="both"/>
        <w:rPr>
          <w:b/>
          <w:bCs/>
          <w:sz w:val="28"/>
          <w:szCs w:val="28"/>
        </w:rPr>
      </w:pPr>
    </w:p>
    <w:p w:rsidR="00C13D93" w:rsidRDefault="00C13D93" w:rsidP="00D17E29">
      <w:pPr>
        <w:jc w:val="both"/>
        <w:rPr>
          <w:b/>
          <w:bCs/>
          <w:sz w:val="28"/>
          <w:szCs w:val="28"/>
        </w:rPr>
      </w:pPr>
    </w:p>
    <w:p w:rsidR="00C13D93" w:rsidRDefault="00C13D93" w:rsidP="00D17E29">
      <w:pPr>
        <w:jc w:val="both"/>
        <w:rPr>
          <w:b/>
          <w:bCs/>
        </w:rPr>
      </w:pPr>
    </w:p>
    <w:p w:rsidR="00C13D93" w:rsidRDefault="00C13D93" w:rsidP="00D17E29">
      <w:pPr>
        <w:jc w:val="both"/>
        <w:rPr>
          <w:b/>
          <w:bCs/>
        </w:rPr>
      </w:pPr>
    </w:p>
    <w:p w:rsidR="00C13D93" w:rsidRDefault="00C13D93" w:rsidP="00D17E29">
      <w:pPr>
        <w:jc w:val="both"/>
        <w:rPr>
          <w:b/>
          <w:bCs/>
        </w:rPr>
      </w:pPr>
      <w:r>
        <w:rPr>
          <w:b/>
          <w:bCs/>
        </w:rPr>
        <w:t xml:space="preserve">                                Şerif Meti               Mehmet Arslan          Atiye Bülüs</w:t>
      </w:r>
    </w:p>
    <w:p w:rsidR="00C13D93" w:rsidRDefault="00C13D93" w:rsidP="00D17E29">
      <w:pPr>
        <w:jc w:val="both"/>
        <w:rPr>
          <w:b/>
          <w:bCs/>
        </w:rPr>
      </w:pPr>
      <w:r>
        <w:rPr>
          <w:b/>
          <w:bCs/>
        </w:rPr>
        <w:t xml:space="preserve">                          Türkçe Öğretmeni    Türkçe Öğretmeni    Türkçe Öğretmeni</w:t>
      </w:r>
    </w:p>
    <w:p w:rsidR="00C13D93" w:rsidRDefault="00C13D93" w:rsidP="00D17E29">
      <w:pPr>
        <w:jc w:val="both"/>
        <w:rPr>
          <w:b/>
          <w:bCs/>
        </w:rPr>
      </w:pPr>
    </w:p>
    <w:p w:rsidR="00C13D93" w:rsidRDefault="00C13D93" w:rsidP="00D17E29">
      <w:pPr>
        <w:jc w:val="both"/>
        <w:rPr>
          <w:b/>
          <w:bCs/>
        </w:rPr>
      </w:pPr>
    </w:p>
    <w:p w:rsidR="00C13D93" w:rsidRPr="00255216" w:rsidRDefault="00C13D93" w:rsidP="00255216">
      <w:pPr>
        <w:jc w:val="center"/>
        <w:rPr>
          <w:b/>
          <w:bCs/>
        </w:rPr>
      </w:pPr>
      <w:hyperlink r:id="rId7" w:history="1">
        <w:r w:rsidRPr="003969CA">
          <w:rPr>
            <w:rStyle w:val="Hyperlink"/>
            <w:b/>
            <w:bCs/>
          </w:rPr>
          <w:t>www.sorubak.com</w:t>
        </w:r>
      </w:hyperlink>
      <w:r>
        <w:rPr>
          <w:b/>
          <w:bCs/>
        </w:rPr>
        <w:t xml:space="preserve"> </w:t>
      </w:r>
    </w:p>
    <w:p w:rsidR="00C13D93" w:rsidRDefault="00C13D93" w:rsidP="00D17E29">
      <w:pPr>
        <w:jc w:val="both"/>
        <w:rPr>
          <w:b/>
          <w:bCs/>
        </w:rPr>
      </w:pPr>
    </w:p>
    <w:p w:rsidR="00C13D93" w:rsidRDefault="00C13D93" w:rsidP="00D17E29">
      <w:pPr>
        <w:jc w:val="both"/>
        <w:rPr>
          <w:b/>
          <w:bCs/>
        </w:rPr>
      </w:pPr>
      <w:r>
        <w:rPr>
          <w:b/>
          <w:bCs/>
        </w:rPr>
        <w:t xml:space="preserve">                                             Mehmet Yaşar                  Nuri Çetin</w:t>
      </w:r>
    </w:p>
    <w:p w:rsidR="00C13D93" w:rsidRDefault="00C13D93" w:rsidP="00D17E29">
      <w:pPr>
        <w:jc w:val="both"/>
        <w:rPr>
          <w:b/>
          <w:bCs/>
        </w:rPr>
      </w:pPr>
      <w:r>
        <w:rPr>
          <w:b/>
          <w:bCs/>
        </w:rPr>
        <w:t xml:space="preserve">                                         Müdür Yardımcısı           </w:t>
      </w:r>
      <w:bookmarkStart w:id="0" w:name="_GoBack"/>
      <w:bookmarkEnd w:id="0"/>
      <w:r>
        <w:rPr>
          <w:b/>
          <w:bCs/>
        </w:rPr>
        <w:t xml:space="preserve"> Okul Müdürü</w:t>
      </w:r>
    </w:p>
    <w:sectPr w:rsidR="00C13D93" w:rsidSect="0060445B">
      <w:footerReference w:type="default" r:id="rId8"/>
      <w:pgSz w:w="11906" w:h="16838"/>
      <w:pgMar w:top="1417" w:right="1417" w:bottom="1417" w:left="1417" w:header="708" w:footer="1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3D93" w:rsidRDefault="00C13D93" w:rsidP="0060445B">
      <w:r>
        <w:separator/>
      </w:r>
    </w:p>
  </w:endnote>
  <w:endnote w:type="continuationSeparator" w:id="0">
    <w:p w:rsidR="00C13D93" w:rsidRDefault="00C13D93" w:rsidP="006044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D93" w:rsidRDefault="00C13D93" w:rsidP="0060445B">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3D93" w:rsidRDefault="00C13D93" w:rsidP="0060445B">
      <w:r>
        <w:separator/>
      </w:r>
    </w:p>
  </w:footnote>
  <w:footnote w:type="continuationSeparator" w:id="0">
    <w:p w:rsidR="00C13D93" w:rsidRDefault="00C13D93" w:rsidP="006044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E630C9"/>
    <w:multiLevelType w:val="hybridMultilevel"/>
    <w:tmpl w:val="F18AC208"/>
    <w:lvl w:ilvl="0" w:tplc="2042CB04">
      <w:start w:val="7"/>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48D90257"/>
    <w:multiLevelType w:val="hybridMultilevel"/>
    <w:tmpl w:val="8ED28FFE"/>
    <w:lvl w:ilvl="0" w:tplc="5DEA2CB6">
      <w:start w:val="1"/>
      <w:numFmt w:val="decimal"/>
      <w:lvlText w:val="%1-"/>
      <w:lvlJc w:val="left"/>
      <w:pPr>
        <w:ind w:left="735" w:hanging="375"/>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7E29"/>
    <w:rsid w:val="000F1BDD"/>
    <w:rsid w:val="00140A06"/>
    <w:rsid w:val="001470E2"/>
    <w:rsid w:val="001A7CFC"/>
    <w:rsid w:val="00213BCB"/>
    <w:rsid w:val="00255216"/>
    <w:rsid w:val="00273948"/>
    <w:rsid w:val="00284A73"/>
    <w:rsid w:val="00296BC9"/>
    <w:rsid w:val="00296E36"/>
    <w:rsid w:val="002F1DAD"/>
    <w:rsid w:val="002F40CE"/>
    <w:rsid w:val="003969CA"/>
    <w:rsid w:val="0042014C"/>
    <w:rsid w:val="00447F62"/>
    <w:rsid w:val="004A1E31"/>
    <w:rsid w:val="005F7D3B"/>
    <w:rsid w:val="0060445B"/>
    <w:rsid w:val="0064274C"/>
    <w:rsid w:val="00733E21"/>
    <w:rsid w:val="0077509A"/>
    <w:rsid w:val="007A7193"/>
    <w:rsid w:val="0087141E"/>
    <w:rsid w:val="008B620C"/>
    <w:rsid w:val="00905589"/>
    <w:rsid w:val="00991042"/>
    <w:rsid w:val="009D2561"/>
    <w:rsid w:val="00B22EC3"/>
    <w:rsid w:val="00B82A10"/>
    <w:rsid w:val="00C13D93"/>
    <w:rsid w:val="00C32577"/>
    <w:rsid w:val="00CC5E2F"/>
    <w:rsid w:val="00D17E29"/>
    <w:rsid w:val="00DD77EB"/>
    <w:rsid w:val="00E62A46"/>
    <w:rsid w:val="00E91E1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7E29"/>
    <w:rPr>
      <w:rFonts w:ascii="Times New Roman" w:eastAsia="Times New Roman" w:hAnsi="Times New Roman"/>
      <w:sz w:val="24"/>
      <w:szCs w:val="24"/>
    </w:rPr>
  </w:style>
  <w:style w:type="paragraph" w:styleId="Heading1">
    <w:name w:val="heading 1"/>
    <w:basedOn w:val="Normal"/>
    <w:next w:val="Normal"/>
    <w:link w:val="Heading1Char"/>
    <w:uiPriority w:val="99"/>
    <w:qFormat/>
    <w:rsid w:val="00D17E29"/>
    <w:pPr>
      <w:keepNext/>
      <w:jc w:val="center"/>
      <w:outlineLvl w:val="0"/>
    </w:pPr>
    <w:rPr>
      <w:b/>
      <w:bCs/>
      <w:sz w:val="22"/>
      <w:szCs w:val="22"/>
    </w:rPr>
  </w:style>
  <w:style w:type="paragraph" w:styleId="Heading2">
    <w:name w:val="heading 2"/>
    <w:basedOn w:val="Normal"/>
    <w:next w:val="Normal"/>
    <w:link w:val="Heading2Char"/>
    <w:uiPriority w:val="99"/>
    <w:qFormat/>
    <w:rsid w:val="00D17E29"/>
    <w:pPr>
      <w:keepNext/>
      <w:jc w:val="center"/>
      <w:outlineLvl w:val="1"/>
    </w:pPr>
    <w:rPr>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17E29"/>
    <w:rPr>
      <w:rFonts w:ascii="Times New Roman" w:hAnsi="Times New Roman" w:cs="Times New Roman"/>
      <w:b/>
      <w:bCs/>
      <w:sz w:val="24"/>
      <w:szCs w:val="24"/>
      <w:lang w:eastAsia="tr-TR"/>
    </w:rPr>
  </w:style>
  <w:style w:type="character" w:customStyle="1" w:styleId="Heading2Char">
    <w:name w:val="Heading 2 Char"/>
    <w:basedOn w:val="DefaultParagraphFont"/>
    <w:link w:val="Heading2"/>
    <w:uiPriority w:val="99"/>
    <w:semiHidden/>
    <w:locked/>
    <w:rsid w:val="00D17E29"/>
    <w:rPr>
      <w:rFonts w:ascii="Times New Roman" w:hAnsi="Times New Roman" w:cs="Times New Roman"/>
      <w:b/>
      <w:bCs/>
      <w:sz w:val="24"/>
      <w:szCs w:val="24"/>
      <w:lang w:eastAsia="tr-TR"/>
    </w:rPr>
  </w:style>
  <w:style w:type="paragraph" w:styleId="BodyText">
    <w:name w:val="Body Text"/>
    <w:basedOn w:val="Normal"/>
    <w:link w:val="BodyTextChar"/>
    <w:uiPriority w:val="99"/>
    <w:semiHidden/>
    <w:rsid w:val="00D17E29"/>
    <w:pPr>
      <w:jc w:val="center"/>
    </w:pPr>
    <w:rPr>
      <w:b/>
      <w:bCs/>
    </w:rPr>
  </w:style>
  <w:style w:type="character" w:customStyle="1" w:styleId="BodyTextChar">
    <w:name w:val="Body Text Char"/>
    <w:basedOn w:val="DefaultParagraphFont"/>
    <w:link w:val="BodyText"/>
    <w:uiPriority w:val="99"/>
    <w:semiHidden/>
    <w:locked/>
    <w:rsid w:val="00D17E29"/>
    <w:rPr>
      <w:rFonts w:ascii="Times New Roman" w:hAnsi="Times New Roman" w:cs="Times New Roman"/>
      <w:b/>
      <w:bCs/>
      <w:sz w:val="24"/>
      <w:szCs w:val="24"/>
      <w:lang w:eastAsia="tr-TR"/>
    </w:rPr>
  </w:style>
  <w:style w:type="paragraph" w:styleId="BodyText2">
    <w:name w:val="Body Text 2"/>
    <w:basedOn w:val="Normal"/>
    <w:link w:val="BodyText2Char"/>
    <w:uiPriority w:val="99"/>
    <w:semiHidden/>
    <w:rsid w:val="00D17E29"/>
    <w:pPr>
      <w:jc w:val="both"/>
    </w:pPr>
  </w:style>
  <w:style w:type="character" w:customStyle="1" w:styleId="BodyText2Char">
    <w:name w:val="Body Text 2 Char"/>
    <w:basedOn w:val="DefaultParagraphFont"/>
    <w:link w:val="BodyText2"/>
    <w:uiPriority w:val="99"/>
    <w:semiHidden/>
    <w:locked/>
    <w:rsid w:val="00D17E29"/>
    <w:rPr>
      <w:rFonts w:ascii="Times New Roman" w:hAnsi="Times New Roman" w:cs="Times New Roman"/>
      <w:sz w:val="24"/>
      <w:szCs w:val="24"/>
      <w:lang w:eastAsia="tr-TR"/>
    </w:rPr>
  </w:style>
  <w:style w:type="paragraph" w:styleId="BodyTextIndent2">
    <w:name w:val="Body Text Indent 2"/>
    <w:basedOn w:val="Normal"/>
    <w:link w:val="BodyTextIndent2Char"/>
    <w:uiPriority w:val="99"/>
    <w:semiHidden/>
    <w:rsid w:val="00D17E29"/>
    <w:pPr>
      <w:ind w:firstLine="360"/>
      <w:jc w:val="both"/>
    </w:pPr>
  </w:style>
  <w:style w:type="character" w:customStyle="1" w:styleId="BodyTextIndent2Char">
    <w:name w:val="Body Text Indent 2 Char"/>
    <w:basedOn w:val="DefaultParagraphFont"/>
    <w:link w:val="BodyTextIndent2"/>
    <w:uiPriority w:val="99"/>
    <w:semiHidden/>
    <w:locked/>
    <w:rsid w:val="00D17E29"/>
    <w:rPr>
      <w:rFonts w:ascii="Times New Roman" w:hAnsi="Times New Roman" w:cs="Times New Roman"/>
      <w:sz w:val="24"/>
      <w:szCs w:val="24"/>
      <w:lang w:eastAsia="tr-TR"/>
    </w:rPr>
  </w:style>
  <w:style w:type="paragraph" w:styleId="ListParagraph">
    <w:name w:val="List Paragraph"/>
    <w:basedOn w:val="Normal"/>
    <w:uiPriority w:val="99"/>
    <w:qFormat/>
    <w:rsid w:val="00D17E29"/>
    <w:pPr>
      <w:ind w:left="720"/>
    </w:pPr>
  </w:style>
  <w:style w:type="paragraph" w:styleId="Header">
    <w:name w:val="header"/>
    <w:basedOn w:val="Normal"/>
    <w:link w:val="HeaderChar"/>
    <w:uiPriority w:val="99"/>
    <w:rsid w:val="0060445B"/>
    <w:pPr>
      <w:tabs>
        <w:tab w:val="center" w:pos="4536"/>
        <w:tab w:val="right" w:pos="9072"/>
      </w:tabs>
    </w:pPr>
  </w:style>
  <w:style w:type="character" w:customStyle="1" w:styleId="HeaderChar">
    <w:name w:val="Header Char"/>
    <w:basedOn w:val="DefaultParagraphFont"/>
    <w:link w:val="Header"/>
    <w:uiPriority w:val="99"/>
    <w:locked/>
    <w:rsid w:val="0060445B"/>
    <w:rPr>
      <w:rFonts w:ascii="Times New Roman" w:hAnsi="Times New Roman" w:cs="Times New Roman"/>
      <w:sz w:val="24"/>
      <w:szCs w:val="24"/>
      <w:lang w:eastAsia="tr-TR"/>
    </w:rPr>
  </w:style>
  <w:style w:type="paragraph" w:styleId="Footer">
    <w:name w:val="footer"/>
    <w:basedOn w:val="Normal"/>
    <w:link w:val="FooterChar"/>
    <w:uiPriority w:val="99"/>
    <w:rsid w:val="0060445B"/>
    <w:pPr>
      <w:tabs>
        <w:tab w:val="center" w:pos="4536"/>
        <w:tab w:val="right" w:pos="9072"/>
      </w:tabs>
    </w:pPr>
  </w:style>
  <w:style w:type="character" w:customStyle="1" w:styleId="FooterChar">
    <w:name w:val="Footer Char"/>
    <w:basedOn w:val="DefaultParagraphFont"/>
    <w:link w:val="Footer"/>
    <w:uiPriority w:val="99"/>
    <w:locked/>
    <w:rsid w:val="0060445B"/>
    <w:rPr>
      <w:rFonts w:ascii="Times New Roman" w:hAnsi="Times New Roman" w:cs="Times New Roman"/>
      <w:sz w:val="24"/>
      <w:szCs w:val="24"/>
      <w:lang w:eastAsia="tr-TR"/>
    </w:rPr>
  </w:style>
  <w:style w:type="character" w:styleId="Hyperlink">
    <w:name w:val="Hyperlink"/>
    <w:basedOn w:val="DefaultParagraphFont"/>
    <w:uiPriority w:val="99"/>
    <w:rsid w:val="00255216"/>
    <w:rPr>
      <w:color w:val="0000FF"/>
      <w:u w:val="single"/>
    </w:rPr>
  </w:style>
</w:styles>
</file>

<file path=word/webSettings.xml><?xml version="1.0" encoding="utf-8"?>
<w:webSettings xmlns:r="http://schemas.openxmlformats.org/officeDocument/2006/relationships" xmlns:w="http://schemas.openxmlformats.org/wordprocessingml/2006/main">
  <w:divs>
    <w:div w:id="18771593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52</TotalTime>
  <Pages>4</Pages>
  <Words>1337</Words>
  <Characters>7622</Characters>
  <Application>Microsoft Office Outlook</Application>
  <DocSecurity>0</DocSecurity>
  <Lines>0</Lines>
  <Paragraphs>0</Paragraphs>
  <ScaleCrop>false</ScaleCrop>
  <Company>ncy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gamze yanar</dc:creator>
  <cp:keywords/>
  <dc:description/>
  <cp:lastModifiedBy>edanur</cp:lastModifiedBy>
  <cp:revision>4</cp:revision>
  <dcterms:created xsi:type="dcterms:W3CDTF">2013-03-15T22:10:00Z</dcterms:created>
  <dcterms:modified xsi:type="dcterms:W3CDTF">2015-02-27T21:08:00Z</dcterms:modified>
</cp:coreProperties>
</file>