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913" w:rsidRPr="002B61C7" w:rsidRDefault="007F6913" w:rsidP="00421334">
      <w:pPr>
        <w:spacing w:after="0"/>
        <w:ind w:left="567" w:hanging="567"/>
        <w:rPr>
          <w:b/>
          <w:bCs/>
        </w:rPr>
      </w:pPr>
    </w:p>
    <w:p w:rsidR="007F6913" w:rsidRDefault="007F6913" w:rsidP="00421334">
      <w:pPr>
        <w:spacing w:after="0"/>
        <w:ind w:left="567" w:hanging="567"/>
        <w:rPr>
          <w:b/>
          <w:bCs/>
        </w:rPr>
      </w:pPr>
      <w:r w:rsidRPr="006A1C8F">
        <w:rPr>
          <w:b/>
          <w:bCs/>
          <w:sz w:val="28"/>
          <w:szCs w:val="28"/>
        </w:rPr>
        <w:t>1.</w:t>
      </w:r>
      <w:r>
        <w:rPr>
          <w:b/>
          <w:bCs/>
        </w:rPr>
        <w:tab/>
        <w:t xml:space="preserve">Aşağıdaki cümlelerde altı çizili sözcüklerden hangisi mecaz anlamda </w:t>
      </w:r>
      <w:r>
        <w:rPr>
          <w:b/>
          <w:bCs/>
          <w:u w:val="single"/>
        </w:rPr>
        <w:t>kullanılmamıştır</w:t>
      </w:r>
      <w:r>
        <w:rPr>
          <w:b/>
          <w:bCs/>
        </w:rPr>
        <w:t>?</w:t>
      </w:r>
    </w:p>
    <w:p w:rsidR="007F6913" w:rsidRDefault="007F6913" w:rsidP="00421334">
      <w:pPr>
        <w:spacing w:after="0"/>
        <w:ind w:left="567" w:hanging="567"/>
        <w:rPr>
          <w:b/>
          <w:bCs/>
        </w:rPr>
      </w:pPr>
    </w:p>
    <w:p w:rsidR="007F6913" w:rsidRPr="000873F0" w:rsidRDefault="007F6913" w:rsidP="000873F0">
      <w:pPr>
        <w:pStyle w:val="ListParagraph"/>
        <w:numPr>
          <w:ilvl w:val="0"/>
          <w:numId w:val="20"/>
        </w:numPr>
        <w:spacing w:after="0"/>
      </w:pPr>
      <w:r>
        <w:rPr>
          <w:rFonts w:ascii="Arial" w:hAnsi="Arial" w:cs="Arial"/>
          <w:sz w:val="20"/>
          <w:szCs w:val="20"/>
        </w:rPr>
        <w:t xml:space="preserve">Denizcilik tarihinin en </w:t>
      </w:r>
      <w:r w:rsidRPr="000873F0">
        <w:rPr>
          <w:rFonts w:ascii="Arial" w:hAnsi="Arial" w:cs="Arial"/>
          <w:sz w:val="20"/>
          <w:szCs w:val="20"/>
          <w:u w:val="single"/>
        </w:rPr>
        <w:t>ağır</w:t>
      </w:r>
      <w:r>
        <w:rPr>
          <w:rFonts w:ascii="Arial" w:hAnsi="Arial" w:cs="Arial"/>
          <w:sz w:val="20"/>
          <w:szCs w:val="20"/>
        </w:rPr>
        <w:t xml:space="preserve"> sorumluluklarından birini üzerine alıyordu.</w:t>
      </w:r>
    </w:p>
    <w:p w:rsidR="007F6913" w:rsidRPr="000873F0" w:rsidRDefault="007F6913" w:rsidP="000873F0">
      <w:pPr>
        <w:pStyle w:val="ListParagraph"/>
        <w:numPr>
          <w:ilvl w:val="0"/>
          <w:numId w:val="20"/>
        </w:numPr>
        <w:spacing w:after="0"/>
      </w:pPr>
      <w:r>
        <w:rPr>
          <w:rFonts w:ascii="Arial" w:hAnsi="Arial" w:cs="Arial"/>
          <w:sz w:val="20"/>
          <w:szCs w:val="20"/>
        </w:rPr>
        <w:t xml:space="preserve">Gençliğin </w:t>
      </w:r>
      <w:r w:rsidRPr="000873F0">
        <w:rPr>
          <w:rFonts w:ascii="Arial" w:hAnsi="Arial" w:cs="Arial"/>
          <w:sz w:val="20"/>
          <w:szCs w:val="20"/>
          <w:u w:val="single"/>
        </w:rPr>
        <w:t>sesini</w:t>
      </w:r>
      <w:r>
        <w:rPr>
          <w:rFonts w:ascii="Arial" w:hAnsi="Arial" w:cs="Arial"/>
          <w:sz w:val="20"/>
          <w:szCs w:val="20"/>
        </w:rPr>
        <w:t xml:space="preserve"> duyuran bir dergide yazıları çıkıyordu.</w:t>
      </w:r>
    </w:p>
    <w:p w:rsidR="007F6913" w:rsidRPr="000873F0" w:rsidRDefault="007F6913" w:rsidP="000873F0">
      <w:pPr>
        <w:pStyle w:val="ListParagraph"/>
        <w:numPr>
          <w:ilvl w:val="0"/>
          <w:numId w:val="20"/>
        </w:numPr>
        <w:spacing w:after="0"/>
      </w:pPr>
      <w:r>
        <w:rPr>
          <w:rFonts w:ascii="Arial" w:hAnsi="Arial" w:cs="Arial"/>
          <w:sz w:val="20"/>
          <w:szCs w:val="20"/>
        </w:rPr>
        <w:t xml:space="preserve">Akşam saatlerinde bu terasta çay içmenin </w:t>
      </w:r>
      <w:r w:rsidRPr="000873F0">
        <w:rPr>
          <w:rFonts w:ascii="Arial" w:hAnsi="Arial" w:cs="Arial"/>
          <w:sz w:val="20"/>
          <w:szCs w:val="20"/>
          <w:u w:val="single"/>
        </w:rPr>
        <w:t>tadı</w:t>
      </w:r>
      <w:r>
        <w:rPr>
          <w:rFonts w:ascii="Arial" w:hAnsi="Arial" w:cs="Arial"/>
          <w:sz w:val="20"/>
          <w:szCs w:val="20"/>
        </w:rPr>
        <w:t xml:space="preserve"> hiçbir şeyde bulunmuyordu.</w:t>
      </w:r>
    </w:p>
    <w:p w:rsidR="007F6913" w:rsidRPr="00421334" w:rsidRDefault="007F6913" w:rsidP="000873F0">
      <w:pPr>
        <w:pStyle w:val="ListParagraph"/>
        <w:numPr>
          <w:ilvl w:val="0"/>
          <w:numId w:val="20"/>
        </w:numPr>
        <w:spacing w:after="0"/>
      </w:pPr>
      <w:r>
        <w:rPr>
          <w:rFonts w:ascii="Arial" w:hAnsi="Arial" w:cs="Arial"/>
          <w:sz w:val="20"/>
          <w:szCs w:val="20"/>
        </w:rPr>
        <w:t xml:space="preserve">Kumların üzerine bir </w:t>
      </w:r>
      <w:r>
        <w:rPr>
          <w:rFonts w:ascii="Arial" w:hAnsi="Arial" w:cs="Arial"/>
          <w:sz w:val="20"/>
          <w:szCs w:val="20"/>
          <w:u w:val="single"/>
        </w:rPr>
        <w:t>ocak</w:t>
      </w:r>
      <w:r>
        <w:rPr>
          <w:rFonts w:ascii="Arial" w:hAnsi="Arial" w:cs="Arial"/>
          <w:sz w:val="20"/>
          <w:szCs w:val="20"/>
        </w:rPr>
        <w:t xml:space="preserve"> yaptılar ve ateş yaktılar.</w:t>
      </w:r>
    </w:p>
    <w:p w:rsidR="007F6913" w:rsidRPr="007D031C" w:rsidRDefault="007F6913" w:rsidP="007D031C">
      <w:pPr>
        <w:pStyle w:val="ListParagraph"/>
        <w:ind w:left="927"/>
        <w:rPr>
          <w:b/>
          <w:bCs/>
        </w:rPr>
      </w:pPr>
    </w:p>
    <w:p w:rsidR="007F6913" w:rsidRDefault="007F6913" w:rsidP="008558F5">
      <w:pPr>
        <w:pStyle w:val="ListParagraph"/>
        <w:ind w:left="927"/>
        <w:rPr>
          <w:rFonts w:ascii="Arial" w:hAnsi="Arial" w:cs="Arial"/>
          <w:sz w:val="20"/>
          <w:szCs w:val="20"/>
        </w:rPr>
      </w:pPr>
    </w:p>
    <w:p w:rsidR="007F6913" w:rsidRDefault="007F6913" w:rsidP="008558F5">
      <w:pPr>
        <w:pStyle w:val="ListParagraph"/>
        <w:ind w:left="567" w:hanging="567"/>
        <w:rPr>
          <w:b/>
          <w:bCs/>
        </w:rPr>
      </w:pPr>
    </w:p>
    <w:p w:rsidR="007F6913" w:rsidRDefault="007F6913" w:rsidP="008558F5">
      <w:pPr>
        <w:pStyle w:val="ListParagraph"/>
        <w:ind w:left="567" w:hanging="567"/>
        <w:rPr>
          <w:b/>
          <w:bCs/>
        </w:rPr>
      </w:pPr>
    </w:p>
    <w:p w:rsidR="007F6913" w:rsidRDefault="007F6913" w:rsidP="008558F5">
      <w:pPr>
        <w:pStyle w:val="ListParagraph"/>
        <w:ind w:left="567" w:hanging="567"/>
        <w:rPr>
          <w:b/>
          <w:bCs/>
        </w:rPr>
      </w:pPr>
      <w:hyperlink r:id="rId7" w:history="1">
        <w:r>
          <w:rPr>
            <w:rStyle w:val="Hyperlink"/>
            <w:sz w:val="20"/>
            <w:szCs w:val="20"/>
          </w:rPr>
          <w:t>www.sorubak.com</w:t>
        </w:r>
      </w:hyperlink>
    </w:p>
    <w:p w:rsidR="007F6913" w:rsidRDefault="007F6913" w:rsidP="008558F5">
      <w:pPr>
        <w:pStyle w:val="ListParagraph"/>
        <w:ind w:left="567" w:hanging="567"/>
        <w:rPr>
          <w:b/>
          <w:bCs/>
        </w:rPr>
      </w:pPr>
    </w:p>
    <w:p w:rsidR="007F6913" w:rsidRDefault="007F6913" w:rsidP="008558F5">
      <w:pPr>
        <w:pStyle w:val="ListParagraph"/>
        <w:ind w:left="567" w:hanging="567"/>
        <w:rPr>
          <w:b/>
          <w:bCs/>
        </w:rPr>
      </w:pPr>
    </w:p>
    <w:p w:rsidR="007F6913" w:rsidRDefault="007F6913" w:rsidP="008558F5">
      <w:pPr>
        <w:pStyle w:val="ListParagraph"/>
        <w:ind w:left="567" w:hanging="567"/>
        <w:rPr>
          <w:b/>
          <w:bCs/>
        </w:rPr>
      </w:pPr>
    </w:p>
    <w:p w:rsidR="007F6913" w:rsidRDefault="007F6913" w:rsidP="008558F5">
      <w:pPr>
        <w:pStyle w:val="ListParagraph"/>
        <w:ind w:left="567" w:hanging="567"/>
        <w:rPr>
          <w:b/>
          <w:bCs/>
        </w:rPr>
      </w:pPr>
    </w:p>
    <w:p w:rsidR="007F6913" w:rsidRDefault="007F6913" w:rsidP="008558F5">
      <w:pPr>
        <w:pStyle w:val="ListParagraph"/>
        <w:ind w:left="567" w:hanging="567"/>
        <w:rPr>
          <w:b/>
          <w:bCs/>
        </w:rPr>
      </w:pPr>
    </w:p>
    <w:p w:rsidR="007F6913" w:rsidRDefault="007F6913" w:rsidP="008558F5">
      <w:pPr>
        <w:pStyle w:val="ListParagraph"/>
        <w:ind w:left="567" w:hanging="567"/>
        <w:rPr>
          <w:b/>
          <w:bCs/>
        </w:rPr>
      </w:pPr>
    </w:p>
    <w:p w:rsidR="007F6913" w:rsidRDefault="007F6913" w:rsidP="000873F0">
      <w:pPr>
        <w:spacing w:after="0"/>
        <w:ind w:left="567" w:right="-73" w:hanging="709"/>
        <w:rPr>
          <w:b/>
          <w:bCs/>
        </w:rPr>
      </w:pPr>
      <w:r w:rsidRPr="006A1C8F">
        <w:rPr>
          <w:b/>
          <w:bCs/>
          <w:sz w:val="28"/>
          <w:szCs w:val="28"/>
        </w:rPr>
        <w:t>2.</w:t>
      </w:r>
      <w:r w:rsidRPr="008558F5">
        <w:rPr>
          <w:b/>
          <w:bCs/>
        </w:rPr>
        <w:tab/>
      </w:r>
      <w:r>
        <w:rPr>
          <w:b/>
          <w:bCs/>
        </w:rPr>
        <w:t>Bir akşamüstü kiraz ağacının tepesinde kiraz yiyor, çekirdeklerini uzaklara savurarak eğleniyordum. Bunlardan biri, yoldan geçen yaşlıca bir komşunun ta burnunun ucuna tesadüf etmesin mi! Adamcağız neye uğradığını anlamamıştı. Şaşkın şaşkın etrafına bakıyor fakat başını ağaca kaldırmayı… Sesimi çıkarmasam, olduğum yerde kımıldamasam belki de münasebetsiz bir kuşun geçerken düşürdüğü bir çekirdek sanarak çekip gidecekti.</w:t>
      </w:r>
    </w:p>
    <w:p w:rsidR="007F6913" w:rsidRDefault="007F6913" w:rsidP="000873F0">
      <w:pPr>
        <w:spacing w:after="0"/>
        <w:ind w:left="567" w:right="-73" w:hanging="709"/>
        <w:rPr>
          <w:b/>
          <w:bCs/>
        </w:rPr>
      </w:pPr>
    </w:p>
    <w:p w:rsidR="007F6913" w:rsidRDefault="007F6913" w:rsidP="000873F0">
      <w:pPr>
        <w:spacing w:after="0"/>
        <w:ind w:left="567" w:right="-73" w:hanging="709"/>
        <w:rPr>
          <w:b/>
          <w:bCs/>
        </w:rPr>
      </w:pPr>
      <w:r>
        <w:rPr>
          <w:b/>
          <w:bCs/>
        </w:rPr>
        <w:tab/>
        <w:t>Bu parçada üç nokta ile gösterilen yere aşağıdaki deyimlerden hangisi getirilmelidir?</w:t>
      </w:r>
    </w:p>
    <w:p w:rsidR="007F6913" w:rsidRPr="00EF7D76" w:rsidRDefault="007F6913" w:rsidP="000873F0">
      <w:pPr>
        <w:spacing w:after="0"/>
        <w:ind w:left="567" w:right="-73" w:hanging="709"/>
        <w:rPr>
          <w:b/>
          <w:bCs/>
        </w:rPr>
      </w:pPr>
    </w:p>
    <w:p w:rsidR="007F6913" w:rsidRPr="000873F0" w:rsidRDefault="007F6913" w:rsidP="00440E2A">
      <w:pPr>
        <w:pStyle w:val="ListParagraph"/>
        <w:numPr>
          <w:ilvl w:val="0"/>
          <w:numId w:val="8"/>
        </w:numPr>
        <w:spacing w:after="0"/>
        <w:rPr>
          <w:b/>
          <w:bCs/>
        </w:rPr>
      </w:pPr>
      <w:r>
        <w:rPr>
          <w:rFonts w:ascii="Arial" w:hAnsi="Arial" w:cs="Arial"/>
          <w:sz w:val="20"/>
          <w:szCs w:val="20"/>
        </w:rPr>
        <w:t>aklına koymuştu.</w:t>
      </w:r>
    </w:p>
    <w:p w:rsidR="007F6913" w:rsidRPr="000873F0" w:rsidRDefault="007F6913" w:rsidP="00440E2A">
      <w:pPr>
        <w:pStyle w:val="ListParagraph"/>
        <w:numPr>
          <w:ilvl w:val="0"/>
          <w:numId w:val="8"/>
        </w:numPr>
        <w:spacing w:after="0"/>
        <w:rPr>
          <w:b/>
          <w:bCs/>
        </w:rPr>
      </w:pPr>
      <w:r>
        <w:rPr>
          <w:rFonts w:ascii="Arial" w:hAnsi="Arial" w:cs="Arial"/>
          <w:sz w:val="20"/>
          <w:szCs w:val="20"/>
        </w:rPr>
        <w:t>akıl edemiyordu.</w:t>
      </w:r>
    </w:p>
    <w:p w:rsidR="007F6913" w:rsidRPr="000873F0" w:rsidRDefault="007F6913" w:rsidP="00440E2A">
      <w:pPr>
        <w:pStyle w:val="ListParagraph"/>
        <w:numPr>
          <w:ilvl w:val="0"/>
          <w:numId w:val="8"/>
        </w:numPr>
        <w:spacing w:after="0"/>
        <w:rPr>
          <w:b/>
          <w:bCs/>
        </w:rPr>
      </w:pPr>
      <w:r>
        <w:rPr>
          <w:rFonts w:ascii="Arial" w:hAnsi="Arial" w:cs="Arial"/>
          <w:sz w:val="20"/>
          <w:szCs w:val="20"/>
        </w:rPr>
        <w:t>aklından çıkarıverdi.</w:t>
      </w:r>
    </w:p>
    <w:p w:rsidR="007F6913" w:rsidRPr="00EF7D76" w:rsidRDefault="007F6913" w:rsidP="00440E2A">
      <w:pPr>
        <w:pStyle w:val="ListParagraph"/>
        <w:numPr>
          <w:ilvl w:val="0"/>
          <w:numId w:val="8"/>
        </w:numPr>
        <w:spacing w:after="0"/>
        <w:rPr>
          <w:b/>
          <w:bCs/>
        </w:rPr>
      </w:pPr>
      <w:r>
        <w:rPr>
          <w:rFonts w:ascii="Arial" w:hAnsi="Arial" w:cs="Arial"/>
          <w:sz w:val="20"/>
          <w:szCs w:val="20"/>
        </w:rPr>
        <w:t>aklı almıyordu.</w:t>
      </w:r>
    </w:p>
    <w:p w:rsidR="007F6913" w:rsidRPr="007A7899" w:rsidRDefault="007F6913" w:rsidP="00845902">
      <w:pPr>
        <w:spacing w:after="0"/>
        <w:ind w:left="567" w:hanging="709"/>
        <w:rPr>
          <w:b/>
          <w:bCs/>
          <w:sz w:val="18"/>
          <w:szCs w:val="18"/>
          <w:u w:val="single"/>
        </w:rPr>
      </w:pPr>
      <w:r>
        <w:tab/>
      </w:r>
      <w:r>
        <w:tab/>
      </w:r>
    </w:p>
    <w:p w:rsidR="007F6913" w:rsidRDefault="007F6913" w:rsidP="00E46E70">
      <w:pPr>
        <w:pStyle w:val="ListParagraph"/>
        <w:ind w:left="927"/>
        <w:rPr>
          <w:rFonts w:ascii="Arial" w:hAnsi="Arial" w:cs="Arial"/>
          <w:b/>
          <w:bCs/>
          <w:sz w:val="20"/>
          <w:szCs w:val="20"/>
        </w:rPr>
      </w:pPr>
    </w:p>
    <w:p w:rsidR="007F6913" w:rsidRDefault="007F6913" w:rsidP="00994516">
      <w:pPr>
        <w:pStyle w:val="ListParagraph"/>
        <w:tabs>
          <w:tab w:val="left" w:pos="1560"/>
        </w:tabs>
        <w:ind w:left="567" w:hanging="567"/>
        <w:rPr>
          <w:rFonts w:ascii="Arial" w:hAnsi="Arial" w:cs="Arial"/>
          <w:sz w:val="20"/>
          <w:szCs w:val="20"/>
        </w:rPr>
      </w:pPr>
      <w:r>
        <w:rPr>
          <w:rFonts w:ascii="Arial" w:hAnsi="Arial" w:cs="Arial"/>
          <w:sz w:val="20"/>
          <w:szCs w:val="20"/>
        </w:rPr>
        <w:tab/>
      </w:r>
    </w:p>
    <w:p w:rsidR="007F6913" w:rsidRDefault="007F6913" w:rsidP="00994516">
      <w:pPr>
        <w:pStyle w:val="ListParagraph"/>
        <w:tabs>
          <w:tab w:val="left" w:pos="1560"/>
        </w:tabs>
        <w:ind w:left="567" w:hanging="567"/>
        <w:rPr>
          <w:rFonts w:ascii="Arial" w:hAnsi="Arial" w:cs="Arial"/>
          <w:sz w:val="20"/>
          <w:szCs w:val="20"/>
        </w:rPr>
      </w:pPr>
    </w:p>
    <w:p w:rsidR="007F6913" w:rsidRDefault="007F6913" w:rsidP="00994516">
      <w:pPr>
        <w:pStyle w:val="ListParagraph"/>
        <w:tabs>
          <w:tab w:val="left" w:pos="1560"/>
        </w:tabs>
        <w:ind w:left="567" w:hanging="567"/>
        <w:rPr>
          <w:rFonts w:ascii="Arial" w:hAnsi="Arial" w:cs="Arial"/>
          <w:sz w:val="20"/>
          <w:szCs w:val="20"/>
        </w:rPr>
      </w:pPr>
    </w:p>
    <w:p w:rsidR="007F6913" w:rsidRDefault="007F6913" w:rsidP="00994516">
      <w:pPr>
        <w:pStyle w:val="ListParagraph"/>
        <w:tabs>
          <w:tab w:val="left" w:pos="1560"/>
        </w:tabs>
        <w:ind w:left="567" w:hanging="567"/>
        <w:rPr>
          <w:rFonts w:ascii="Arial" w:hAnsi="Arial" w:cs="Arial"/>
          <w:sz w:val="20"/>
          <w:szCs w:val="20"/>
        </w:rPr>
      </w:pPr>
    </w:p>
    <w:p w:rsidR="007F6913" w:rsidRDefault="007F6913" w:rsidP="00994516">
      <w:pPr>
        <w:pStyle w:val="ListParagraph"/>
        <w:tabs>
          <w:tab w:val="left" w:pos="1560"/>
        </w:tabs>
        <w:ind w:left="567" w:hanging="567"/>
        <w:rPr>
          <w:rFonts w:ascii="Arial" w:hAnsi="Arial" w:cs="Arial"/>
          <w:sz w:val="20"/>
          <w:szCs w:val="20"/>
        </w:rPr>
      </w:pPr>
    </w:p>
    <w:p w:rsidR="007F6913" w:rsidRDefault="007F6913" w:rsidP="00994516">
      <w:pPr>
        <w:pStyle w:val="ListParagraph"/>
        <w:tabs>
          <w:tab w:val="left" w:pos="1560"/>
        </w:tabs>
        <w:ind w:left="567" w:hanging="567"/>
        <w:rPr>
          <w:rFonts w:ascii="Arial" w:hAnsi="Arial" w:cs="Arial"/>
          <w:sz w:val="20"/>
          <w:szCs w:val="20"/>
        </w:rPr>
      </w:pPr>
    </w:p>
    <w:p w:rsidR="007F6913" w:rsidRDefault="007F6913" w:rsidP="00BC05B3">
      <w:pPr>
        <w:pStyle w:val="ListParagraph"/>
        <w:ind w:left="567" w:hanging="567"/>
        <w:rPr>
          <w:rFonts w:ascii="Arial" w:hAnsi="Arial" w:cs="Arial"/>
          <w:b/>
          <w:bCs/>
          <w:sz w:val="20"/>
          <w:szCs w:val="20"/>
        </w:rPr>
      </w:pPr>
    </w:p>
    <w:p w:rsidR="007F6913" w:rsidRDefault="007F6913" w:rsidP="000873F0">
      <w:pPr>
        <w:pStyle w:val="ListParagraph"/>
        <w:ind w:left="567" w:hanging="709"/>
        <w:rPr>
          <w:rFonts w:ascii="Arial" w:eastAsia="Batang" w:hAnsi="Arial" w:cs="Arial"/>
          <w:b/>
          <w:bCs/>
          <w:sz w:val="20"/>
          <w:szCs w:val="20"/>
        </w:rPr>
      </w:pPr>
      <w:r w:rsidRPr="00E46E70">
        <w:rPr>
          <w:rFonts w:ascii="Arial" w:hAnsi="Arial" w:cs="Arial"/>
          <w:b/>
          <w:bCs/>
          <w:sz w:val="28"/>
          <w:szCs w:val="28"/>
        </w:rPr>
        <w:t>3.</w:t>
      </w:r>
      <w:r w:rsidRPr="006A1C8F">
        <w:rPr>
          <w:b/>
          <w:bCs/>
          <w:sz w:val="28"/>
          <w:szCs w:val="28"/>
        </w:rPr>
        <w:tab/>
      </w:r>
      <w:r>
        <w:rPr>
          <w:rFonts w:ascii="Arial" w:eastAsia="Batang" w:hAnsi="Arial" w:cs="Arial"/>
          <w:b/>
          <w:bCs/>
          <w:sz w:val="20"/>
          <w:szCs w:val="20"/>
        </w:rPr>
        <w:t>Evin önüne yeni yapılan bina, denizin muhteşem manzarasını kapadı.</w:t>
      </w:r>
    </w:p>
    <w:p w:rsidR="007F6913" w:rsidRDefault="007F6913" w:rsidP="000873F0">
      <w:pPr>
        <w:pStyle w:val="ListParagraph"/>
        <w:ind w:left="567" w:hanging="709"/>
        <w:rPr>
          <w:rFonts w:ascii="Arial" w:hAnsi="Arial" w:cs="Arial"/>
          <w:sz w:val="20"/>
          <w:szCs w:val="20"/>
        </w:rPr>
      </w:pPr>
    </w:p>
    <w:p w:rsidR="007F6913" w:rsidRDefault="007F6913" w:rsidP="000873F0">
      <w:pPr>
        <w:pStyle w:val="ListParagraph"/>
        <w:ind w:left="567" w:hanging="709"/>
        <w:rPr>
          <w:rFonts w:ascii="Arial" w:hAnsi="Arial" w:cs="Arial"/>
          <w:b/>
          <w:bCs/>
          <w:sz w:val="20"/>
          <w:szCs w:val="20"/>
        </w:rPr>
      </w:pPr>
      <w:r>
        <w:rPr>
          <w:rFonts w:ascii="Arial" w:hAnsi="Arial" w:cs="Arial"/>
          <w:sz w:val="20"/>
          <w:szCs w:val="20"/>
        </w:rPr>
        <w:tab/>
      </w:r>
      <w:r>
        <w:rPr>
          <w:rFonts w:ascii="Arial" w:hAnsi="Arial" w:cs="Arial"/>
          <w:b/>
          <w:bCs/>
          <w:sz w:val="20"/>
          <w:szCs w:val="20"/>
        </w:rPr>
        <w:t>Bu cümlede geçen “kapamak” sözcüğünün zıt(karşıt) anlamlısı aşağıdakilerin hangisinde kullanılmıştır?</w:t>
      </w:r>
    </w:p>
    <w:p w:rsidR="007F6913" w:rsidRPr="000873F0" w:rsidRDefault="007F6913" w:rsidP="000873F0">
      <w:pPr>
        <w:pStyle w:val="ListParagraph"/>
        <w:ind w:left="567" w:hanging="709"/>
        <w:rPr>
          <w:rFonts w:ascii="Arial" w:hAnsi="Arial" w:cs="Arial"/>
          <w:b/>
          <w:bCs/>
          <w:sz w:val="20"/>
          <w:szCs w:val="20"/>
        </w:rPr>
      </w:pPr>
    </w:p>
    <w:p w:rsidR="007F6913" w:rsidRDefault="007F6913" w:rsidP="00440E2A">
      <w:pPr>
        <w:pStyle w:val="ListParagraph"/>
        <w:numPr>
          <w:ilvl w:val="0"/>
          <w:numId w:val="9"/>
        </w:numPr>
        <w:rPr>
          <w:rFonts w:ascii="Arial" w:hAnsi="Arial" w:cs="Arial"/>
          <w:sz w:val="20"/>
          <w:szCs w:val="20"/>
        </w:rPr>
      </w:pPr>
      <w:r>
        <w:rPr>
          <w:rFonts w:ascii="Arial" w:hAnsi="Arial" w:cs="Arial"/>
          <w:sz w:val="20"/>
          <w:szCs w:val="20"/>
        </w:rPr>
        <w:t>Karla kaplanan yolu açmak için belediye çalışanları saatlerdir çalışıyorlar.</w:t>
      </w:r>
    </w:p>
    <w:p w:rsidR="007F6913" w:rsidRDefault="007F6913" w:rsidP="00440E2A">
      <w:pPr>
        <w:pStyle w:val="ListParagraph"/>
        <w:numPr>
          <w:ilvl w:val="0"/>
          <w:numId w:val="9"/>
        </w:numPr>
        <w:rPr>
          <w:rFonts w:ascii="Arial" w:hAnsi="Arial" w:cs="Arial"/>
          <w:sz w:val="20"/>
          <w:szCs w:val="20"/>
        </w:rPr>
      </w:pPr>
      <w:r>
        <w:rPr>
          <w:rFonts w:ascii="Arial" w:hAnsi="Arial" w:cs="Arial"/>
          <w:sz w:val="20"/>
          <w:szCs w:val="20"/>
        </w:rPr>
        <w:t>Burası beni açmamıştı, bavulumu toplayıp gidecektim bu diyardan.</w:t>
      </w:r>
    </w:p>
    <w:p w:rsidR="007F6913" w:rsidRDefault="007F6913" w:rsidP="00440E2A">
      <w:pPr>
        <w:pStyle w:val="ListParagraph"/>
        <w:numPr>
          <w:ilvl w:val="0"/>
          <w:numId w:val="9"/>
        </w:numPr>
        <w:rPr>
          <w:rFonts w:ascii="Arial" w:hAnsi="Arial" w:cs="Arial"/>
          <w:sz w:val="20"/>
          <w:szCs w:val="20"/>
        </w:rPr>
      </w:pPr>
      <w:r>
        <w:rPr>
          <w:rFonts w:ascii="Arial" w:hAnsi="Arial" w:cs="Arial"/>
          <w:sz w:val="20"/>
          <w:szCs w:val="20"/>
        </w:rPr>
        <w:t>Kapıyı açan hizmetçi, benim kadın olduğumu anlayamamıştı.</w:t>
      </w:r>
    </w:p>
    <w:p w:rsidR="007F6913" w:rsidRPr="00FF0B30" w:rsidRDefault="007F6913" w:rsidP="00440E2A">
      <w:pPr>
        <w:pStyle w:val="ListParagraph"/>
        <w:numPr>
          <w:ilvl w:val="0"/>
          <w:numId w:val="9"/>
        </w:numPr>
        <w:rPr>
          <w:rFonts w:ascii="Arial" w:hAnsi="Arial" w:cs="Arial"/>
          <w:sz w:val="20"/>
          <w:szCs w:val="20"/>
        </w:rPr>
      </w:pPr>
      <w:r>
        <w:rPr>
          <w:rFonts w:ascii="Arial" w:hAnsi="Arial" w:cs="Arial"/>
          <w:sz w:val="20"/>
          <w:szCs w:val="20"/>
        </w:rPr>
        <w:t>Heykelin yanındaki kulübeyi yıkarak önünü açmışlar, görülmesini sağlamışlar.</w:t>
      </w:r>
    </w:p>
    <w:p w:rsidR="007F6913" w:rsidRDefault="007F6913" w:rsidP="009D54A0">
      <w:pPr>
        <w:spacing w:after="0"/>
        <w:ind w:left="567" w:hanging="709"/>
        <w:rPr>
          <w:b/>
          <w:bCs/>
          <w:sz w:val="28"/>
          <w:szCs w:val="28"/>
        </w:rPr>
      </w:pPr>
    </w:p>
    <w:p w:rsidR="007F6913" w:rsidRDefault="007F6913" w:rsidP="009D54A0">
      <w:pPr>
        <w:spacing w:after="0"/>
        <w:ind w:left="567" w:hanging="709"/>
        <w:rPr>
          <w:b/>
          <w:bCs/>
          <w:sz w:val="28"/>
          <w:szCs w:val="28"/>
        </w:rPr>
      </w:pPr>
    </w:p>
    <w:p w:rsidR="007F6913" w:rsidRDefault="007F6913" w:rsidP="009D54A0">
      <w:pPr>
        <w:spacing w:after="0"/>
        <w:ind w:left="567" w:hanging="709"/>
        <w:rPr>
          <w:b/>
          <w:bCs/>
          <w:sz w:val="28"/>
          <w:szCs w:val="28"/>
        </w:rPr>
      </w:pPr>
    </w:p>
    <w:p w:rsidR="007F6913" w:rsidRDefault="007F6913" w:rsidP="009D54A0">
      <w:pPr>
        <w:spacing w:after="0"/>
        <w:ind w:left="567" w:hanging="709"/>
        <w:rPr>
          <w:b/>
          <w:bCs/>
          <w:sz w:val="28"/>
          <w:szCs w:val="28"/>
        </w:rPr>
      </w:pPr>
    </w:p>
    <w:p w:rsidR="007F6913" w:rsidRDefault="007F6913" w:rsidP="009D54A0">
      <w:pPr>
        <w:spacing w:after="0"/>
        <w:ind w:left="567" w:hanging="709"/>
        <w:rPr>
          <w:b/>
          <w:bCs/>
          <w:sz w:val="28"/>
          <w:szCs w:val="28"/>
        </w:rPr>
      </w:pPr>
    </w:p>
    <w:p w:rsidR="007F6913" w:rsidRDefault="007F6913" w:rsidP="009D54A0">
      <w:pPr>
        <w:spacing w:after="0"/>
        <w:ind w:left="567" w:hanging="709"/>
        <w:rPr>
          <w:b/>
          <w:bCs/>
          <w:sz w:val="28"/>
          <w:szCs w:val="28"/>
        </w:rPr>
      </w:pPr>
    </w:p>
    <w:p w:rsidR="007F6913" w:rsidRDefault="007F6913" w:rsidP="009D54A0">
      <w:pPr>
        <w:spacing w:after="0"/>
        <w:ind w:left="567" w:hanging="709"/>
        <w:rPr>
          <w:b/>
          <w:bCs/>
          <w:sz w:val="28"/>
          <w:szCs w:val="28"/>
        </w:rPr>
      </w:pPr>
    </w:p>
    <w:p w:rsidR="007F6913" w:rsidRDefault="007F6913" w:rsidP="000873F0">
      <w:pPr>
        <w:spacing w:after="0"/>
        <w:ind w:left="567" w:hanging="709"/>
        <w:rPr>
          <w:b/>
          <w:bCs/>
        </w:rPr>
      </w:pPr>
      <w:r w:rsidRPr="006A1C8F">
        <w:rPr>
          <w:b/>
          <w:bCs/>
          <w:sz w:val="28"/>
          <w:szCs w:val="28"/>
        </w:rPr>
        <w:t>4.</w:t>
      </w:r>
      <w:r w:rsidRPr="006A1C8F">
        <w:rPr>
          <w:b/>
          <w:bCs/>
          <w:sz w:val="28"/>
          <w:szCs w:val="28"/>
        </w:rPr>
        <w:tab/>
      </w:r>
      <w:r>
        <w:rPr>
          <w:b/>
          <w:bCs/>
        </w:rPr>
        <w:t xml:space="preserve">Bu seneki film festivali yine büyük heyecanlarla dolu… Bu heyecanları usta yazarlarımızın katkılarıyla işlemeye çalıştık bu sayımızda. Festivali sayfalara sığdırmak çok zordu. Bu nedenle </w:t>
      </w:r>
      <w:r>
        <w:rPr>
          <w:b/>
          <w:bCs/>
          <w:u w:val="single"/>
        </w:rPr>
        <w:t>az kelimeyle çok söz edebilen</w:t>
      </w:r>
      <w:r>
        <w:rPr>
          <w:b/>
          <w:bCs/>
        </w:rPr>
        <w:t xml:space="preserve"> yazılarla anlattık sizler için.</w:t>
      </w:r>
    </w:p>
    <w:p w:rsidR="007F6913" w:rsidRDefault="007F6913" w:rsidP="000873F0">
      <w:pPr>
        <w:spacing w:after="0"/>
        <w:ind w:left="567" w:hanging="709"/>
      </w:pPr>
    </w:p>
    <w:p w:rsidR="007F6913" w:rsidRDefault="007F6913" w:rsidP="000873F0">
      <w:pPr>
        <w:spacing w:after="0"/>
        <w:ind w:left="567" w:hanging="709"/>
        <w:rPr>
          <w:b/>
          <w:bCs/>
        </w:rPr>
      </w:pPr>
      <w:r>
        <w:tab/>
      </w:r>
      <w:r>
        <w:rPr>
          <w:b/>
          <w:bCs/>
        </w:rPr>
        <w:t>Bu parçadaki altı çizili sözle sözü edilen yazıların hangi özelliği anlatılmak istenmiştir?</w:t>
      </w:r>
    </w:p>
    <w:p w:rsidR="007F6913" w:rsidRDefault="007F6913" w:rsidP="000873F0">
      <w:pPr>
        <w:spacing w:after="0"/>
        <w:ind w:left="567" w:hanging="709"/>
        <w:rPr>
          <w:b/>
          <w:bCs/>
        </w:rPr>
      </w:pPr>
    </w:p>
    <w:p w:rsidR="007F6913" w:rsidRDefault="007F6913" w:rsidP="000873F0">
      <w:pPr>
        <w:spacing w:after="0"/>
        <w:ind w:left="567" w:hanging="709"/>
      </w:pPr>
      <w:r>
        <w:rPr>
          <w:b/>
          <w:bCs/>
        </w:rPr>
        <w:tab/>
      </w:r>
      <w:r>
        <w:t>A) Yalınlığı</w:t>
      </w:r>
      <w:r>
        <w:tab/>
      </w:r>
      <w:r>
        <w:tab/>
        <w:t>B) Duruluğu</w:t>
      </w:r>
    </w:p>
    <w:p w:rsidR="007F6913" w:rsidRPr="001B7ECF" w:rsidRDefault="007F6913" w:rsidP="000873F0">
      <w:pPr>
        <w:spacing w:after="0"/>
        <w:ind w:left="567" w:hanging="709"/>
      </w:pPr>
      <w:r>
        <w:tab/>
        <w:t>C) Özlülüğü</w:t>
      </w:r>
      <w:r>
        <w:tab/>
      </w:r>
      <w:r>
        <w:tab/>
        <w:t>D) Özgünlüğü</w:t>
      </w:r>
    </w:p>
    <w:p w:rsidR="007F6913" w:rsidRDefault="007F6913" w:rsidP="009D54A0">
      <w:pPr>
        <w:spacing w:after="0"/>
        <w:ind w:left="567" w:hanging="709"/>
      </w:pPr>
    </w:p>
    <w:p w:rsidR="007F6913" w:rsidRDefault="007F6913" w:rsidP="009D54A0">
      <w:pPr>
        <w:spacing w:after="0"/>
        <w:ind w:left="567" w:hanging="709"/>
      </w:pPr>
    </w:p>
    <w:p w:rsidR="007F6913" w:rsidRDefault="007F6913" w:rsidP="009D54A0">
      <w:pPr>
        <w:spacing w:after="0"/>
        <w:ind w:left="567" w:hanging="709"/>
      </w:pPr>
    </w:p>
    <w:p w:rsidR="007F6913" w:rsidRPr="009D54A0" w:rsidRDefault="007F6913" w:rsidP="009D54A0">
      <w:pPr>
        <w:spacing w:after="0"/>
        <w:ind w:left="567" w:hanging="709"/>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Default="007F6913" w:rsidP="00114955">
      <w:pPr>
        <w:spacing w:after="0"/>
        <w:rPr>
          <w:b/>
          <w:bCs/>
        </w:rPr>
      </w:pPr>
    </w:p>
    <w:p w:rsidR="007F6913" w:rsidRPr="004731FA" w:rsidRDefault="007F6913" w:rsidP="0088071D">
      <w:pPr>
        <w:spacing w:after="0"/>
        <w:rPr>
          <w:b/>
          <w:bCs/>
        </w:rPr>
      </w:pPr>
    </w:p>
    <w:p w:rsidR="007F6913" w:rsidRDefault="007F6913" w:rsidP="00630F92">
      <w:pPr>
        <w:spacing w:after="0"/>
        <w:ind w:left="567" w:hanging="709"/>
        <w:rPr>
          <w:b/>
          <w:bCs/>
        </w:rPr>
      </w:pPr>
      <w:r w:rsidRPr="000203E1">
        <w:rPr>
          <w:b/>
          <w:bCs/>
          <w:sz w:val="28"/>
          <w:szCs w:val="28"/>
        </w:rPr>
        <w:t>5.</w:t>
      </w:r>
      <w:r w:rsidRPr="006A1C8F">
        <w:rPr>
          <w:b/>
          <w:bCs/>
        </w:rPr>
        <w:tab/>
      </w:r>
      <w:r>
        <w:rPr>
          <w:b/>
          <w:bCs/>
        </w:rPr>
        <w:t>(1) İnsanlar arasındaki iletişim gün geçtikçe daha sıkıntılı bir hâl alıyor. (2) Kendimize bile tahammül edemediğimizden diğer insanlardan kopuyoruz. (3) Giderek birbirini anlamayan, dinlemeyen kalabalıklara dönüşüyoruz. (4) Hepimiz kendimizi kusursuz saydığımızdan bu kopukluğun sorumluluğunu başkalarının omuzlarına atıyoruz. (5) Sonra her fırsatta “Kimse beni anlamıyor.” deyip içimizi ferahlatıyoruz.</w:t>
      </w:r>
    </w:p>
    <w:p w:rsidR="007F6913" w:rsidRDefault="007F6913" w:rsidP="00630F92">
      <w:pPr>
        <w:spacing w:after="0"/>
        <w:ind w:left="567" w:hanging="709"/>
        <w:rPr>
          <w:rFonts w:eastAsia="Batang"/>
        </w:rPr>
      </w:pPr>
    </w:p>
    <w:p w:rsidR="007F6913" w:rsidRDefault="007F6913" w:rsidP="00630F92">
      <w:pPr>
        <w:spacing w:after="0"/>
        <w:ind w:left="567" w:hanging="709"/>
        <w:rPr>
          <w:rFonts w:eastAsia="Batang"/>
          <w:b/>
          <w:bCs/>
        </w:rPr>
      </w:pPr>
      <w:r>
        <w:rPr>
          <w:rFonts w:eastAsia="Batang"/>
        </w:rPr>
        <w:tab/>
      </w:r>
      <w:r>
        <w:rPr>
          <w:rFonts w:eastAsia="Batang"/>
          <w:b/>
          <w:bCs/>
        </w:rPr>
        <w:t>Numaralanmış cümlelerden hangi ikisinde neden-sonuç ilişkisi vardır?</w:t>
      </w:r>
    </w:p>
    <w:p w:rsidR="007F6913" w:rsidRDefault="007F6913" w:rsidP="00630F92">
      <w:pPr>
        <w:spacing w:after="0"/>
        <w:ind w:left="567" w:hanging="709"/>
        <w:rPr>
          <w:rFonts w:eastAsia="Batang"/>
          <w:b/>
          <w:bCs/>
        </w:rPr>
      </w:pPr>
    </w:p>
    <w:p w:rsidR="007F6913" w:rsidRDefault="007F6913" w:rsidP="00630F92">
      <w:pPr>
        <w:spacing w:after="0"/>
        <w:ind w:left="567" w:hanging="709"/>
        <w:rPr>
          <w:rFonts w:eastAsia="Batang"/>
        </w:rPr>
      </w:pPr>
      <w:r>
        <w:rPr>
          <w:rFonts w:eastAsia="Batang"/>
        </w:rPr>
        <w:tab/>
        <w:t>A) 1 ve 2</w:t>
      </w:r>
      <w:r>
        <w:rPr>
          <w:rFonts w:eastAsia="Batang"/>
        </w:rPr>
        <w:tab/>
      </w:r>
      <w:r>
        <w:rPr>
          <w:rFonts w:eastAsia="Batang"/>
        </w:rPr>
        <w:tab/>
      </w:r>
      <w:r>
        <w:rPr>
          <w:rFonts w:eastAsia="Batang"/>
        </w:rPr>
        <w:tab/>
        <w:t>B) 1 ve 3</w:t>
      </w:r>
    </w:p>
    <w:p w:rsidR="007F6913" w:rsidRPr="00630F92" w:rsidRDefault="007F6913" w:rsidP="00630F92">
      <w:pPr>
        <w:spacing w:after="0"/>
        <w:ind w:left="567" w:hanging="709"/>
        <w:rPr>
          <w:rFonts w:eastAsia="Batang"/>
        </w:rPr>
      </w:pPr>
      <w:r>
        <w:rPr>
          <w:rFonts w:eastAsia="Batang"/>
        </w:rPr>
        <w:tab/>
        <w:t>C) 2 ve 4</w:t>
      </w:r>
      <w:r>
        <w:rPr>
          <w:rFonts w:eastAsia="Batang"/>
        </w:rPr>
        <w:tab/>
      </w:r>
      <w:r>
        <w:rPr>
          <w:rFonts w:eastAsia="Batang"/>
        </w:rPr>
        <w:tab/>
      </w:r>
      <w:r>
        <w:rPr>
          <w:rFonts w:eastAsia="Batang"/>
        </w:rPr>
        <w:tab/>
        <w:t>D) 3 ve 5</w:t>
      </w:r>
    </w:p>
    <w:p w:rsidR="007F6913" w:rsidRDefault="007F6913" w:rsidP="00940DEB">
      <w:pPr>
        <w:spacing w:after="0"/>
        <w:ind w:left="567" w:hanging="567"/>
        <w:rPr>
          <w:rFonts w:eastAsia="Batang"/>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FC1F70">
      <w:pPr>
        <w:spacing w:after="0"/>
        <w:rPr>
          <w:b/>
          <w:bCs/>
        </w:rPr>
      </w:pPr>
    </w:p>
    <w:p w:rsidR="007F6913" w:rsidRDefault="007F6913" w:rsidP="00630F92">
      <w:pPr>
        <w:pStyle w:val="ListParagraph"/>
        <w:spacing w:after="0"/>
        <w:ind w:left="567" w:right="-73" w:hanging="567"/>
        <w:rPr>
          <w:rFonts w:ascii="Arial" w:hAnsi="Arial" w:cs="Arial"/>
          <w:b/>
          <w:bCs/>
          <w:sz w:val="20"/>
          <w:szCs w:val="20"/>
        </w:rPr>
      </w:pPr>
      <w:r w:rsidRPr="000203E1">
        <w:rPr>
          <w:rFonts w:ascii="Arial" w:hAnsi="Arial" w:cs="Arial"/>
          <w:b/>
          <w:bCs/>
          <w:sz w:val="28"/>
          <w:szCs w:val="28"/>
        </w:rPr>
        <w:t>6.</w:t>
      </w:r>
      <w:r w:rsidRPr="0019245F">
        <w:rPr>
          <w:rFonts w:ascii="Arial" w:hAnsi="Arial" w:cs="Arial"/>
          <w:b/>
          <w:bCs/>
          <w:sz w:val="20"/>
          <w:szCs w:val="20"/>
        </w:rPr>
        <w:tab/>
      </w:r>
      <w:r>
        <w:rPr>
          <w:rFonts w:ascii="Arial" w:hAnsi="Arial" w:cs="Arial"/>
          <w:b/>
          <w:bCs/>
          <w:sz w:val="20"/>
          <w:szCs w:val="20"/>
        </w:rPr>
        <w:t xml:space="preserve">Ağaçlar ülkesinde altı kişi oturuyormuş. Bunların üçü rüzgârla, üçü de suyla gelmiş buraya. Suyla gelenler, nehrin içinde saklı yaşıyorlarmış. Onları sadece rüzgârla gelenler görebilirlermiş. Rüzgârla gelenler, kuşlar gibi yemişlerle beslenir; geceyi ormandaki hayvanların arasında geçirirlermiş. Hiçbiri ağaçların verdiği yemişleri beğenmezlik etmez, </w:t>
      </w:r>
      <w:r w:rsidRPr="00B518D4">
        <w:rPr>
          <w:rFonts w:ascii="Arial" w:hAnsi="Arial" w:cs="Arial"/>
          <w:b/>
          <w:bCs/>
          <w:sz w:val="20"/>
          <w:szCs w:val="20"/>
        </w:rPr>
        <w:t xml:space="preserve">toprağın özünü emer gibi yerlermiş hepsini. Bir gün dağın, nehrin geçişine göz kırptığı yerde hayranlıklarıyla bakakalmışlar. Sırtında bir </w:t>
      </w:r>
      <w:r>
        <w:rPr>
          <w:rFonts w:ascii="Arial" w:hAnsi="Arial" w:cs="Arial"/>
          <w:b/>
          <w:bCs/>
          <w:sz w:val="20"/>
          <w:szCs w:val="20"/>
        </w:rPr>
        <w:t>şehri taşıyabilecek kadar büyük olan Kabrakan Dağı, her yeri ateşe boğan bir lav püskürtüyormuş.</w:t>
      </w:r>
    </w:p>
    <w:p w:rsidR="007F6913" w:rsidRDefault="007F6913" w:rsidP="00630F92">
      <w:pPr>
        <w:pStyle w:val="ListParagraph"/>
        <w:spacing w:after="0"/>
        <w:ind w:left="567" w:right="-73" w:hanging="567"/>
        <w:rPr>
          <w:b/>
          <w:bCs/>
        </w:rPr>
      </w:pPr>
    </w:p>
    <w:p w:rsidR="007F6913" w:rsidRDefault="007F6913" w:rsidP="00B518D4">
      <w:pPr>
        <w:pStyle w:val="ListParagraph"/>
        <w:spacing w:after="0"/>
        <w:ind w:left="567" w:right="-73" w:hanging="567"/>
        <w:rPr>
          <w:rFonts w:ascii="Arial" w:hAnsi="Arial" w:cs="Arial"/>
          <w:b/>
          <w:bCs/>
          <w:sz w:val="20"/>
          <w:szCs w:val="20"/>
        </w:rPr>
      </w:pPr>
      <w:r>
        <w:rPr>
          <w:rFonts w:ascii="Arial" w:hAnsi="Arial" w:cs="Arial"/>
          <w:b/>
          <w:bCs/>
          <w:sz w:val="20"/>
          <w:szCs w:val="20"/>
        </w:rPr>
        <w:tab/>
        <w:t xml:space="preserve">Bu parçanın dil ve anlatım özellikleriyle ilgili olarak aşağıdakilerden hangisi </w:t>
      </w:r>
      <w:r w:rsidRPr="00B518D4">
        <w:rPr>
          <w:rFonts w:ascii="Arial" w:hAnsi="Arial" w:cs="Arial"/>
          <w:b/>
          <w:bCs/>
          <w:sz w:val="20"/>
          <w:szCs w:val="20"/>
          <w:u w:val="single"/>
        </w:rPr>
        <w:t>söylenemez</w:t>
      </w:r>
      <w:r>
        <w:rPr>
          <w:rFonts w:ascii="Arial" w:hAnsi="Arial" w:cs="Arial"/>
          <w:b/>
          <w:bCs/>
          <w:sz w:val="20"/>
          <w:szCs w:val="20"/>
        </w:rPr>
        <w:t>?</w:t>
      </w:r>
    </w:p>
    <w:p w:rsidR="007F6913" w:rsidRDefault="007F6913" w:rsidP="00B518D4">
      <w:pPr>
        <w:pStyle w:val="ListParagraph"/>
        <w:spacing w:after="0"/>
        <w:ind w:left="567" w:right="-73" w:hanging="567"/>
        <w:rPr>
          <w:rFonts w:ascii="Arial" w:hAnsi="Arial" w:cs="Arial"/>
          <w:b/>
          <w:bCs/>
          <w:sz w:val="20"/>
          <w:szCs w:val="20"/>
        </w:rPr>
      </w:pPr>
    </w:p>
    <w:p w:rsidR="007F6913" w:rsidRDefault="007F6913" w:rsidP="0070338B">
      <w:pPr>
        <w:pStyle w:val="ListParagraph"/>
        <w:numPr>
          <w:ilvl w:val="0"/>
          <w:numId w:val="21"/>
        </w:numPr>
        <w:spacing w:after="0"/>
        <w:ind w:right="-73"/>
        <w:rPr>
          <w:rFonts w:ascii="Arial" w:hAnsi="Arial" w:cs="Arial"/>
          <w:sz w:val="20"/>
          <w:szCs w:val="20"/>
        </w:rPr>
      </w:pPr>
      <w:r>
        <w:rPr>
          <w:rFonts w:ascii="Arial" w:hAnsi="Arial" w:cs="Arial"/>
          <w:sz w:val="20"/>
          <w:szCs w:val="20"/>
        </w:rPr>
        <w:t>Düşsel ögelerden yararlanılmıştır.</w:t>
      </w:r>
    </w:p>
    <w:p w:rsidR="007F6913" w:rsidRDefault="007F6913" w:rsidP="0070338B">
      <w:pPr>
        <w:pStyle w:val="ListParagraph"/>
        <w:numPr>
          <w:ilvl w:val="0"/>
          <w:numId w:val="21"/>
        </w:numPr>
        <w:spacing w:after="0"/>
        <w:ind w:right="-73"/>
        <w:rPr>
          <w:rFonts w:ascii="Arial" w:hAnsi="Arial" w:cs="Arial"/>
          <w:sz w:val="20"/>
          <w:szCs w:val="20"/>
        </w:rPr>
      </w:pPr>
      <w:r>
        <w:rPr>
          <w:rFonts w:ascii="Arial" w:hAnsi="Arial" w:cs="Arial"/>
          <w:sz w:val="20"/>
          <w:szCs w:val="20"/>
        </w:rPr>
        <w:t>Benzetme ve kişileştirme sanatından yararlanılmıştır.</w:t>
      </w:r>
    </w:p>
    <w:p w:rsidR="007F6913" w:rsidRDefault="007F6913" w:rsidP="0070338B">
      <w:pPr>
        <w:pStyle w:val="ListParagraph"/>
        <w:numPr>
          <w:ilvl w:val="0"/>
          <w:numId w:val="21"/>
        </w:numPr>
        <w:spacing w:after="0"/>
        <w:ind w:right="-73"/>
        <w:rPr>
          <w:rFonts w:ascii="Arial" w:hAnsi="Arial" w:cs="Arial"/>
          <w:sz w:val="20"/>
          <w:szCs w:val="20"/>
        </w:rPr>
      </w:pPr>
      <w:r>
        <w:rPr>
          <w:rFonts w:ascii="Arial" w:hAnsi="Arial" w:cs="Arial"/>
          <w:sz w:val="20"/>
          <w:szCs w:val="20"/>
        </w:rPr>
        <w:t>Eksiltili cümlelere yer verilmiştir.</w:t>
      </w:r>
    </w:p>
    <w:p w:rsidR="007F6913" w:rsidRPr="00B518D4" w:rsidRDefault="007F6913" w:rsidP="0070338B">
      <w:pPr>
        <w:pStyle w:val="ListParagraph"/>
        <w:numPr>
          <w:ilvl w:val="0"/>
          <w:numId w:val="21"/>
        </w:numPr>
        <w:spacing w:after="0"/>
        <w:ind w:right="-73"/>
        <w:rPr>
          <w:rFonts w:ascii="Arial" w:hAnsi="Arial" w:cs="Arial"/>
          <w:sz w:val="20"/>
          <w:szCs w:val="20"/>
        </w:rPr>
      </w:pPr>
      <w:r>
        <w:rPr>
          <w:rFonts w:ascii="Arial" w:hAnsi="Arial" w:cs="Arial"/>
          <w:sz w:val="20"/>
          <w:szCs w:val="20"/>
        </w:rPr>
        <w:t>Öyküleyici anlatım kullanılmıştır.</w:t>
      </w:r>
    </w:p>
    <w:p w:rsidR="007F6913" w:rsidRDefault="007F6913" w:rsidP="009A3201">
      <w:pPr>
        <w:spacing w:after="0"/>
        <w:ind w:right="-73"/>
        <w:rPr>
          <w:b/>
          <w:bCs/>
        </w:rPr>
      </w:pPr>
    </w:p>
    <w:p w:rsidR="007F6913" w:rsidRPr="009A3201" w:rsidRDefault="007F6913" w:rsidP="009A3201">
      <w:pPr>
        <w:spacing w:after="0"/>
        <w:ind w:right="-73"/>
        <w:rPr>
          <w:b/>
          <w:bCs/>
        </w:rPr>
      </w:pPr>
    </w:p>
    <w:p w:rsidR="007F6913" w:rsidRDefault="007F6913" w:rsidP="0070338B">
      <w:pPr>
        <w:pStyle w:val="ListParagraph"/>
        <w:spacing w:after="0"/>
        <w:ind w:left="567" w:right="69" w:hanging="709"/>
        <w:rPr>
          <w:rFonts w:ascii="Arial" w:eastAsia="Batang" w:hAnsi="Arial" w:cs="Arial"/>
          <w:b/>
          <w:bCs/>
          <w:sz w:val="20"/>
          <w:szCs w:val="20"/>
        </w:rPr>
      </w:pPr>
      <w:r w:rsidRPr="00932A19">
        <w:rPr>
          <w:rFonts w:ascii="Arial" w:hAnsi="Arial" w:cs="Arial"/>
          <w:b/>
          <w:bCs/>
          <w:sz w:val="28"/>
          <w:szCs w:val="28"/>
        </w:rPr>
        <w:t>7.</w:t>
      </w:r>
      <w:r>
        <w:rPr>
          <w:b/>
          <w:bCs/>
        </w:rPr>
        <w:tab/>
      </w:r>
      <w:r>
        <w:rPr>
          <w:rFonts w:ascii="Arial" w:eastAsia="Batang" w:hAnsi="Arial" w:cs="Arial"/>
          <w:b/>
          <w:bCs/>
          <w:sz w:val="20"/>
          <w:szCs w:val="20"/>
        </w:rPr>
        <w:t xml:space="preserve">Ülkemizde en fazla Şibumi adlı kitabıyla tanınan Trevanian’ın kitaplarının ortak noktası hep derinlikli kahramanlar oldu, içlerinde iyiliği de kötülüğü de bir arada bulunduran ve bu sayede de herhangi bir sınıflandırmaya dâhil edilemeyen kahramanlardı onun kahramanları. Okurunu iyi ile kötünün başladığı ve bittiği yer konusunda sürekli bir çatışma ve belirsizlik hâlinde bırakmaktan hoşlanan yazar, yazdığı tür ne olursa olsun bu çatışma hâlini korumaya özen gösterdi. </w:t>
      </w:r>
      <w:r>
        <w:rPr>
          <w:rFonts w:ascii="Arial" w:eastAsia="Batang" w:hAnsi="Arial" w:cs="Arial"/>
          <w:b/>
          <w:bCs/>
          <w:sz w:val="20"/>
          <w:szCs w:val="20"/>
          <w:u w:val="single"/>
        </w:rPr>
        <w:t>Herkesin biraz gri olduğu düşüncesini hiçbir zaman es geçmedi</w:t>
      </w:r>
      <w:r>
        <w:rPr>
          <w:rFonts w:ascii="Arial" w:eastAsia="Batang" w:hAnsi="Arial" w:cs="Arial"/>
          <w:b/>
          <w:bCs/>
          <w:sz w:val="20"/>
          <w:szCs w:val="20"/>
        </w:rPr>
        <w:t>.</w:t>
      </w:r>
    </w:p>
    <w:p w:rsidR="007F6913" w:rsidRDefault="007F6913" w:rsidP="0070338B">
      <w:pPr>
        <w:pStyle w:val="ListParagraph"/>
        <w:spacing w:after="0"/>
        <w:ind w:left="567" w:right="69" w:hanging="709"/>
        <w:rPr>
          <w:b/>
          <w:bCs/>
        </w:rPr>
      </w:pPr>
    </w:p>
    <w:p w:rsidR="007F6913" w:rsidRDefault="007F6913" w:rsidP="0070338B">
      <w:pPr>
        <w:pStyle w:val="ListParagraph"/>
        <w:spacing w:after="0"/>
        <w:ind w:left="567" w:right="69" w:hanging="709"/>
        <w:rPr>
          <w:rFonts w:ascii="Arial" w:hAnsi="Arial" w:cs="Arial"/>
          <w:b/>
          <w:bCs/>
          <w:sz w:val="20"/>
          <w:szCs w:val="20"/>
        </w:rPr>
      </w:pPr>
      <w:r>
        <w:rPr>
          <w:b/>
          <w:bCs/>
        </w:rPr>
        <w:tab/>
      </w:r>
      <w:r>
        <w:rPr>
          <w:rFonts w:ascii="Arial" w:hAnsi="Arial" w:cs="Arial"/>
          <w:b/>
          <w:bCs/>
          <w:sz w:val="20"/>
          <w:szCs w:val="20"/>
        </w:rPr>
        <w:t>Bu metinde altı çizili cümle ile en yakın anlamlı cümle aşağıdakilerden hangisidir?</w:t>
      </w:r>
    </w:p>
    <w:p w:rsidR="007F6913" w:rsidRDefault="007F6913" w:rsidP="0070338B">
      <w:pPr>
        <w:pStyle w:val="ListParagraph"/>
        <w:spacing w:after="0"/>
        <w:ind w:left="567" w:right="69" w:hanging="709"/>
        <w:rPr>
          <w:rFonts w:ascii="Arial" w:hAnsi="Arial" w:cs="Arial"/>
          <w:b/>
          <w:bCs/>
          <w:sz w:val="20"/>
          <w:szCs w:val="20"/>
        </w:rPr>
      </w:pPr>
    </w:p>
    <w:p w:rsidR="007F6913" w:rsidRPr="000C43CC" w:rsidRDefault="007F6913" w:rsidP="000C43CC">
      <w:pPr>
        <w:pStyle w:val="ListParagraph"/>
        <w:numPr>
          <w:ilvl w:val="0"/>
          <w:numId w:val="22"/>
        </w:numPr>
        <w:spacing w:after="0"/>
        <w:ind w:right="69"/>
        <w:rPr>
          <w:rFonts w:ascii="Arial" w:hAnsi="Arial" w:cs="Arial"/>
          <w:b/>
          <w:bCs/>
          <w:sz w:val="20"/>
          <w:szCs w:val="20"/>
        </w:rPr>
      </w:pPr>
      <w:r>
        <w:rPr>
          <w:rFonts w:ascii="Arial" w:hAnsi="Arial" w:cs="Arial"/>
          <w:sz w:val="20"/>
          <w:szCs w:val="20"/>
        </w:rPr>
        <w:t>İyiliğin ve kötülüğün her insanda bulunduğu fikrini benimsemiş bir yazardı.</w:t>
      </w:r>
    </w:p>
    <w:p w:rsidR="007F6913" w:rsidRPr="000C43CC" w:rsidRDefault="007F6913" w:rsidP="000C43CC">
      <w:pPr>
        <w:pStyle w:val="ListParagraph"/>
        <w:numPr>
          <w:ilvl w:val="0"/>
          <w:numId w:val="22"/>
        </w:numPr>
        <w:spacing w:after="0"/>
        <w:ind w:right="69"/>
        <w:rPr>
          <w:rFonts w:ascii="Arial" w:hAnsi="Arial" w:cs="Arial"/>
          <w:b/>
          <w:bCs/>
          <w:sz w:val="20"/>
          <w:szCs w:val="20"/>
        </w:rPr>
      </w:pPr>
      <w:r>
        <w:rPr>
          <w:rFonts w:ascii="Arial" w:hAnsi="Arial" w:cs="Arial"/>
          <w:sz w:val="20"/>
          <w:szCs w:val="20"/>
        </w:rPr>
        <w:t>İyi veya kötü olmak konusunda karar verememiş kahramanları vardı.</w:t>
      </w:r>
    </w:p>
    <w:p w:rsidR="007F6913" w:rsidRPr="000C43CC" w:rsidRDefault="007F6913" w:rsidP="000C43CC">
      <w:pPr>
        <w:pStyle w:val="ListParagraph"/>
        <w:numPr>
          <w:ilvl w:val="0"/>
          <w:numId w:val="22"/>
        </w:numPr>
        <w:spacing w:after="0"/>
        <w:ind w:right="69"/>
        <w:rPr>
          <w:rFonts w:ascii="Arial" w:hAnsi="Arial" w:cs="Arial"/>
          <w:b/>
          <w:bCs/>
          <w:sz w:val="20"/>
          <w:szCs w:val="20"/>
        </w:rPr>
      </w:pPr>
      <w:r>
        <w:rPr>
          <w:rFonts w:ascii="Arial" w:hAnsi="Arial" w:cs="Arial"/>
          <w:sz w:val="20"/>
          <w:szCs w:val="20"/>
        </w:rPr>
        <w:t>Bazen mutlu bazen de mutsuz insanları anlattı kitaplarında.</w:t>
      </w:r>
    </w:p>
    <w:p w:rsidR="007F6913" w:rsidRPr="000C43CC" w:rsidRDefault="007F6913" w:rsidP="000C43CC">
      <w:pPr>
        <w:pStyle w:val="ListParagraph"/>
        <w:numPr>
          <w:ilvl w:val="0"/>
          <w:numId w:val="22"/>
        </w:numPr>
        <w:spacing w:after="0"/>
        <w:ind w:right="69"/>
        <w:rPr>
          <w:rFonts w:ascii="Arial" w:hAnsi="Arial" w:cs="Arial"/>
          <w:b/>
          <w:bCs/>
          <w:sz w:val="20"/>
          <w:szCs w:val="20"/>
        </w:rPr>
      </w:pPr>
      <w:r>
        <w:rPr>
          <w:rFonts w:ascii="Arial" w:hAnsi="Arial" w:cs="Arial"/>
          <w:sz w:val="20"/>
          <w:szCs w:val="20"/>
        </w:rPr>
        <w:t>Özellikle duygu ve düşüncelerinde netleşemeyen kahramanları yaratırdı eserlerinde.</w:t>
      </w:r>
    </w:p>
    <w:p w:rsidR="007F6913" w:rsidRDefault="007F6913" w:rsidP="00B9448B">
      <w:pPr>
        <w:spacing w:after="0"/>
        <w:rPr>
          <w:b/>
          <w:bCs/>
        </w:rPr>
      </w:pPr>
    </w:p>
    <w:p w:rsidR="007F6913" w:rsidRDefault="007F6913" w:rsidP="00B9448B">
      <w:pPr>
        <w:spacing w:after="0"/>
        <w:rPr>
          <w:b/>
          <w:bCs/>
        </w:rPr>
      </w:pPr>
    </w:p>
    <w:p w:rsidR="007F6913" w:rsidRDefault="007F6913" w:rsidP="000C43CC">
      <w:pPr>
        <w:spacing w:after="0"/>
        <w:ind w:left="567" w:hanging="567"/>
        <w:rPr>
          <w:rFonts w:eastAsia="Batang"/>
          <w:b/>
          <w:bCs/>
        </w:rPr>
      </w:pPr>
      <w:r w:rsidRPr="00CE1DDB">
        <w:rPr>
          <w:b/>
          <w:bCs/>
          <w:sz w:val="28"/>
          <w:szCs w:val="28"/>
        </w:rPr>
        <w:t>8.</w:t>
      </w:r>
      <w:r>
        <w:rPr>
          <w:b/>
          <w:bCs/>
        </w:rPr>
        <w:tab/>
      </w:r>
      <w:r>
        <w:rPr>
          <w:rFonts w:eastAsia="Batang"/>
          <w:b/>
          <w:bCs/>
        </w:rPr>
        <w:t>Pekmez geleneksel bir Türk gıdasıdır. Yoğun demir, kalsiyum, vitamin ve mineral maddeler ve yüksek şeker içerdiğinden iyi bir besin ve enerji kaynağıdır. Üzüm pekmezi hemen hemen yurdumuzun her tarafında üretilmekle birlikte üretim kırsal bölgelerde daha yaygın olup eski bir geçmişe sahiptir. Yaklaşık yirmi yıl önce yapılan bir araştırmanın sonucuna göre Türk insanının büyük bir kısmının pekmez tüketmediği tespit edilmiştir.</w:t>
      </w:r>
    </w:p>
    <w:p w:rsidR="007F6913" w:rsidRDefault="007F6913" w:rsidP="000C43CC">
      <w:pPr>
        <w:spacing w:after="0"/>
        <w:ind w:left="567" w:hanging="567"/>
        <w:rPr>
          <w:b/>
          <w:bCs/>
        </w:rPr>
      </w:pPr>
    </w:p>
    <w:p w:rsidR="007F6913" w:rsidRDefault="007F6913" w:rsidP="000C43CC">
      <w:pPr>
        <w:spacing w:after="0"/>
        <w:ind w:left="567" w:hanging="567"/>
        <w:rPr>
          <w:b/>
          <w:bCs/>
        </w:rPr>
      </w:pPr>
      <w:r>
        <w:rPr>
          <w:b/>
          <w:bCs/>
        </w:rPr>
        <w:tab/>
        <w:t>Bu parça aşağıdaki edebi türlerden hangisinden alınmış olabilir?</w:t>
      </w:r>
    </w:p>
    <w:p w:rsidR="007F6913" w:rsidRDefault="007F6913" w:rsidP="000C43CC">
      <w:pPr>
        <w:spacing w:after="0"/>
        <w:ind w:left="567" w:hanging="567"/>
        <w:rPr>
          <w:b/>
          <w:bCs/>
        </w:rPr>
      </w:pPr>
    </w:p>
    <w:p w:rsidR="007F6913" w:rsidRDefault="007F6913" w:rsidP="000C43CC">
      <w:pPr>
        <w:spacing w:after="0"/>
        <w:ind w:left="567" w:hanging="567"/>
      </w:pPr>
      <w:r>
        <w:rPr>
          <w:b/>
          <w:bCs/>
        </w:rPr>
        <w:tab/>
      </w:r>
      <w:r>
        <w:t>A) Makaleden</w:t>
      </w:r>
      <w:r>
        <w:tab/>
      </w:r>
      <w:r>
        <w:tab/>
        <w:t>B) Fıkradan</w:t>
      </w:r>
    </w:p>
    <w:p w:rsidR="007F6913" w:rsidRDefault="007F6913" w:rsidP="000C43CC">
      <w:pPr>
        <w:spacing w:after="0"/>
        <w:ind w:left="567" w:hanging="567"/>
      </w:pPr>
      <w:r>
        <w:tab/>
        <w:t>C) Denemeden</w:t>
      </w:r>
      <w:r>
        <w:tab/>
      </w:r>
      <w:r>
        <w:tab/>
        <w:t>D) Söyleşiden</w:t>
      </w:r>
    </w:p>
    <w:p w:rsidR="007F6913" w:rsidRDefault="007F6913" w:rsidP="000C43CC">
      <w:pPr>
        <w:spacing w:after="0"/>
        <w:ind w:left="567" w:hanging="567"/>
      </w:pPr>
    </w:p>
    <w:p w:rsidR="007F6913" w:rsidRDefault="007F6913" w:rsidP="000C43CC">
      <w:pPr>
        <w:spacing w:after="0"/>
        <w:ind w:left="567" w:hanging="567"/>
      </w:pPr>
    </w:p>
    <w:p w:rsidR="007F6913" w:rsidRDefault="007F6913" w:rsidP="000C43CC">
      <w:pPr>
        <w:spacing w:after="0"/>
        <w:ind w:left="567" w:hanging="567"/>
      </w:pPr>
    </w:p>
    <w:p w:rsidR="007F6913" w:rsidRDefault="007F6913" w:rsidP="000C43CC">
      <w:pPr>
        <w:spacing w:after="0"/>
        <w:ind w:left="567" w:hanging="567"/>
      </w:pPr>
    </w:p>
    <w:p w:rsidR="007F6913" w:rsidRPr="00C02891" w:rsidRDefault="007F6913" w:rsidP="000C43CC">
      <w:pPr>
        <w:spacing w:after="0"/>
        <w:ind w:left="567" w:hanging="567"/>
      </w:pPr>
    </w:p>
    <w:p w:rsidR="007F6913" w:rsidRPr="00B43219" w:rsidRDefault="007F6913" w:rsidP="00B43219">
      <w:pPr>
        <w:spacing w:after="0"/>
        <w:ind w:left="567" w:hanging="709"/>
        <w:rPr>
          <w:b/>
          <w:bCs/>
        </w:rPr>
      </w:pPr>
    </w:p>
    <w:p w:rsidR="007F6913" w:rsidRDefault="007F6913" w:rsidP="002C4AD8">
      <w:pPr>
        <w:tabs>
          <w:tab w:val="left" w:pos="1701"/>
        </w:tabs>
        <w:spacing w:after="0"/>
        <w:ind w:left="567" w:hanging="709"/>
      </w:pPr>
    </w:p>
    <w:p w:rsidR="007F6913" w:rsidRDefault="007F6913" w:rsidP="002C4AD8">
      <w:pPr>
        <w:tabs>
          <w:tab w:val="left" w:pos="1701"/>
        </w:tabs>
        <w:spacing w:after="0"/>
        <w:ind w:left="567" w:hanging="709"/>
      </w:pPr>
    </w:p>
    <w:p w:rsidR="007F6913" w:rsidRDefault="007F6913" w:rsidP="00C948DF">
      <w:pPr>
        <w:tabs>
          <w:tab w:val="left" w:pos="1701"/>
        </w:tabs>
        <w:spacing w:after="0"/>
        <w:ind w:left="567" w:hanging="709"/>
        <w:rPr>
          <w:b/>
          <w:bCs/>
        </w:rPr>
      </w:pPr>
      <w:r w:rsidRPr="003C6F7C">
        <w:rPr>
          <w:b/>
          <w:bCs/>
          <w:sz w:val="28"/>
          <w:szCs w:val="28"/>
        </w:rPr>
        <w:t>9.</w:t>
      </w:r>
      <w:r w:rsidRPr="00984F09">
        <w:rPr>
          <w:b/>
          <w:bCs/>
        </w:rPr>
        <w:tab/>
      </w:r>
      <w:r>
        <w:rPr>
          <w:b/>
          <w:bCs/>
        </w:rPr>
        <w:t>Ders çalışırken çocukların yeterince konsantre olamamasından şikâyetçi olan anne ve babalar genellikle bu durumu çocuklarının yaramaz oluşuyla açıklarken uzmanlar farklı görüşte. Uzmanlar, çocuğun konsantrasyonunu çocuğun içinde bulunduğu ruh hâli ve çevresel etmenlerin(açık televizyon, çalan telefonlar…) de etkilediğini açıkladılar. Çocuklardaki konsantrasyon problemini aşmanın en temel yolunun, çocuğun ders çalışmaya başlamadan önce karnının tok olmasına dikkat etmek olduğunu söylediler.</w:t>
      </w:r>
    </w:p>
    <w:p w:rsidR="007F6913" w:rsidRDefault="007F6913" w:rsidP="00C948DF">
      <w:pPr>
        <w:tabs>
          <w:tab w:val="left" w:pos="1701"/>
        </w:tabs>
        <w:spacing w:after="0"/>
        <w:ind w:left="567" w:hanging="709"/>
        <w:rPr>
          <w:b/>
          <w:bCs/>
        </w:rPr>
      </w:pPr>
    </w:p>
    <w:p w:rsidR="007F6913" w:rsidRDefault="007F6913" w:rsidP="00C948DF">
      <w:pPr>
        <w:tabs>
          <w:tab w:val="left" w:pos="1701"/>
        </w:tabs>
        <w:spacing w:after="0"/>
        <w:ind w:left="567" w:hanging="709"/>
        <w:rPr>
          <w:b/>
          <w:bCs/>
        </w:rPr>
      </w:pPr>
      <w:r>
        <w:rPr>
          <w:b/>
          <w:bCs/>
        </w:rPr>
        <w:tab/>
        <w:t xml:space="preserve"> Bu metinde belirtilen “sorun”un en etkili çözümü aşağıdakilerden hangisidir?</w:t>
      </w:r>
    </w:p>
    <w:p w:rsidR="007F6913" w:rsidRDefault="007F6913" w:rsidP="00C948DF">
      <w:pPr>
        <w:tabs>
          <w:tab w:val="left" w:pos="1701"/>
        </w:tabs>
        <w:spacing w:after="0"/>
        <w:ind w:left="567" w:hanging="709"/>
        <w:rPr>
          <w:b/>
          <w:bCs/>
        </w:rPr>
      </w:pPr>
    </w:p>
    <w:p w:rsidR="007F6913" w:rsidRPr="00C948DF" w:rsidRDefault="007F6913" w:rsidP="00C948DF">
      <w:pPr>
        <w:pStyle w:val="ListParagraph"/>
        <w:numPr>
          <w:ilvl w:val="0"/>
          <w:numId w:val="23"/>
        </w:numPr>
        <w:tabs>
          <w:tab w:val="left" w:pos="1701"/>
        </w:tabs>
        <w:spacing w:after="0"/>
        <w:rPr>
          <w:b/>
          <w:bCs/>
        </w:rPr>
      </w:pPr>
      <w:r>
        <w:rPr>
          <w:rFonts w:ascii="Arial" w:hAnsi="Arial" w:cs="Arial"/>
          <w:sz w:val="20"/>
          <w:szCs w:val="20"/>
        </w:rPr>
        <w:t>Çocuğun ruh sağlığı için alanında uzman birinin yardımını almak</w:t>
      </w:r>
    </w:p>
    <w:p w:rsidR="007F6913" w:rsidRPr="00C948DF" w:rsidRDefault="007F6913" w:rsidP="00C948DF">
      <w:pPr>
        <w:pStyle w:val="ListParagraph"/>
        <w:numPr>
          <w:ilvl w:val="0"/>
          <w:numId w:val="23"/>
        </w:numPr>
        <w:tabs>
          <w:tab w:val="left" w:pos="1701"/>
        </w:tabs>
        <w:spacing w:after="0"/>
        <w:rPr>
          <w:b/>
          <w:bCs/>
        </w:rPr>
      </w:pPr>
      <w:r>
        <w:rPr>
          <w:rFonts w:ascii="Arial" w:hAnsi="Arial" w:cs="Arial"/>
          <w:sz w:val="20"/>
          <w:szCs w:val="20"/>
        </w:rPr>
        <w:t>Çocuğun televizyonun açık olmadığı bir odada çalışmasını sağlamak</w:t>
      </w:r>
    </w:p>
    <w:p w:rsidR="007F6913" w:rsidRPr="00C948DF" w:rsidRDefault="007F6913" w:rsidP="00C948DF">
      <w:pPr>
        <w:pStyle w:val="ListParagraph"/>
        <w:numPr>
          <w:ilvl w:val="0"/>
          <w:numId w:val="23"/>
        </w:numPr>
        <w:tabs>
          <w:tab w:val="left" w:pos="1701"/>
        </w:tabs>
        <w:spacing w:after="0"/>
        <w:rPr>
          <w:b/>
          <w:bCs/>
        </w:rPr>
      </w:pPr>
      <w:r>
        <w:rPr>
          <w:rFonts w:ascii="Arial" w:hAnsi="Arial" w:cs="Arial"/>
          <w:sz w:val="20"/>
          <w:szCs w:val="20"/>
        </w:rPr>
        <w:t>Çocukların çalışırken telefon görüşmeleri yapmalarına izin vermemek</w:t>
      </w:r>
    </w:p>
    <w:p w:rsidR="007F6913" w:rsidRPr="00C948DF" w:rsidRDefault="007F6913" w:rsidP="00C948DF">
      <w:pPr>
        <w:pStyle w:val="ListParagraph"/>
        <w:numPr>
          <w:ilvl w:val="0"/>
          <w:numId w:val="23"/>
        </w:numPr>
        <w:tabs>
          <w:tab w:val="left" w:pos="1701"/>
        </w:tabs>
        <w:spacing w:after="0"/>
        <w:rPr>
          <w:b/>
          <w:bCs/>
        </w:rPr>
      </w:pPr>
      <w:r>
        <w:rPr>
          <w:rFonts w:ascii="Arial" w:hAnsi="Arial" w:cs="Arial"/>
          <w:sz w:val="20"/>
          <w:szCs w:val="20"/>
        </w:rPr>
        <w:t>Çocukların karnı aç olarak çalışmaya başlamamalarını sağlamak</w:t>
      </w:r>
    </w:p>
    <w:p w:rsidR="007F6913" w:rsidRDefault="007F6913" w:rsidP="00984F09">
      <w:pPr>
        <w:tabs>
          <w:tab w:val="left" w:pos="1701"/>
        </w:tabs>
        <w:spacing w:after="0"/>
        <w:rPr>
          <w:b/>
          <w:bCs/>
        </w:rPr>
      </w:pPr>
    </w:p>
    <w:p w:rsidR="007F6913" w:rsidRDefault="007F6913" w:rsidP="00984F09">
      <w:pPr>
        <w:tabs>
          <w:tab w:val="left" w:pos="1701"/>
        </w:tabs>
        <w:spacing w:after="0"/>
        <w:rPr>
          <w:b/>
          <w:bCs/>
        </w:rPr>
      </w:pPr>
    </w:p>
    <w:p w:rsidR="007F6913" w:rsidRDefault="007F6913" w:rsidP="00984F09">
      <w:pPr>
        <w:tabs>
          <w:tab w:val="left" w:pos="1701"/>
        </w:tabs>
        <w:spacing w:after="0"/>
        <w:rPr>
          <w:b/>
          <w:bCs/>
        </w:rPr>
      </w:pPr>
    </w:p>
    <w:p w:rsidR="007F6913" w:rsidRDefault="007F6913" w:rsidP="00984F09">
      <w:pPr>
        <w:tabs>
          <w:tab w:val="left" w:pos="1701"/>
        </w:tabs>
        <w:spacing w:after="0"/>
        <w:rPr>
          <w:b/>
          <w:bCs/>
        </w:rPr>
      </w:pPr>
    </w:p>
    <w:p w:rsidR="007F6913" w:rsidRDefault="007F6913" w:rsidP="00046220">
      <w:pPr>
        <w:spacing w:after="0"/>
        <w:ind w:left="567" w:hanging="709"/>
        <w:rPr>
          <w:b/>
          <w:bCs/>
        </w:rPr>
      </w:pPr>
      <w:r w:rsidRPr="003C6F7C">
        <w:rPr>
          <w:b/>
          <w:bCs/>
          <w:sz w:val="28"/>
          <w:szCs w:val="28"/>
        </w:rPr>
        <w:t>10.</w:t>
      </w:r>
      <w:r>
        <w:rPr>
          <w:b/>
          <w:bCs/>
          <w:sz w:val="28"/>
          <w:szCs w:val="28"/>
        </w:rPr>
        <w:tab/>
      </w:r>
      <w:r>
        <w:rPr>
          <w:b/>
          <w:bCs/>
          <w:sz w:val="28"/>
          <w:szCs w:val="28"/>
        </w:rPr>
        <w:tab/>
      </w:r>
      <w:r>
        <w:rPr>
          <w:b/>
          <w:bCs/>
          <w:sz w:val="28"/>
          <w:szCs w:val="28"/>
        </w:rPr>
        <w:tab/>
      </w:r>
      <w:r>
        <w:rPr>
          <w:b/>
          <w:bCs/>
          <w:sz w:val="28"/>
          <w:szCs w:val="28"/>
        </w:rPr>
        <w:tab/>
      </w:r>
      <w:r>
        <w:rPr>
          <w:b/>
          <w:bCs/>
        </w:rPr>
        <w:t>OY</w:t>
      </w:r>
    </w:p>
    <w:p w:rsidR="007F6913" w:rsidRDefault="007F6913" w:rsidP="00046220">
      <w:pPr>
        <w:spacing w:after="0"/>
        <w:ind w:left="567" w:hanging="709"/>
        <w:rPr>
          <w:b/>
          <w:bCs/>
        </w:rPr>
      </w:pPr>
      <w:r>
        <w:rPr>
          <w:b/>
          <w:bCs/>
          <w:sz w:val="28"/>
          <w:szCs w:val="28"/>
        </w:rPr>
        <w:tab/>
      </w:r>
      <w:r>
        <w:rPr>
          <w:b/>
          <w:bCs/>
        </w:rPr>
        <w:t>Çocuklara bakıyorum</w:t>
      </w:r>
    </w:p>
    <w:p w:rsidR="007F6913" w:rsidRDefault="007F6913" w:rsidP="00046220">
      <w:pPr>
        <w:spacing w:after="0"/>
        <w:ind w:left="567" w:hanging="709"/>
        <w:rPr>
          <w:b/>
          <w:bCs/>
        </w:rPr>
      </w:pPr>
      <w:r>
        <w:rPr>
          <w:b/>
          <w:bCs/>
        </w:rPr>
        <w:tab/>
        <w:t>Uçan balonlara, bayram yerlerine</w:t>
      </w:r>
    </w:p>
    <w:p w:rsidR="007F6913" w:rsidRDefault="007F6913" w:rsidP="00046220">
      <w:pPr>
        <w:spacing w:after="0"/>
        <w:ind w:left="567" w:hanging="709"/>
        <w:rPr>
          <w:b/>
          <w:bCs/>
        </w:rPr>
      </w:pPr>
      <w:r>
        <w:rPr>
          <w:b/>
          <w:bCs/>
        </w:rPr>
        <w:tab/>
        <w:t>Çocuklar umut, çocuklar yaşam</w:t>
      </w:r>
    </w:p>
    <w:p w:rsidR="007F6913" w:rsidRDefault="007F6913" w:rsidP="00046220">
      <w:pPr>
        <w:spacing w:after="0"/>
        <w:ind w:left="567" w:hanging="709"/>
        <w:rPr>
          <w:b/>
          <w:bCs/>
        </w:rPr>
      </w:pPr>
      <w:r>
        <w:rPr>
          <w:b/>
          <w:bCs/>
        </w:rPr>
        <w:tab/>
        <w:t>Çocuklarla bir olup gülüyorum.</w:t>
      </w:r>
    </w:p>
    <w:p w:rsidR="007F6913" w:rsidRDefault="007F6913" w:rsidP="00046220">
      <w:pPr>
        <w:spacing w:after="0"/>
        <w:ind w:left="567" w:hanging="709"/>
        <w:rPr>
          <w:b/>
          <w:bCs/>
        </w:rPr>
      </w:pPr>
    </w:p>
    <w:p w:rsidR="007F6913" w:rsidRDefault="007F6913" w:rsidP="00046220">
      <w:pPr>
        <w:spacing w:after="0"/>
        <w:ind w:left="567" w:hanging="709"/>
        <w:rPr>
          <w:b/>
          <w:bCs/>
        </w:rPr>
      </w:pPr>
      <w:r>
        <w:rPr>
          <w:b/>
          <w:bCs/>
        </w:rPr>
        <w:tab/>
        <w:t>Coplara, namlulara bakıyorum</w:t>
      </w:r>
    </w:p>
    <w:p w:rsidR="007F6913" w:rsidRDefault="007F6913" w:rsidP="00046220">
      <w:pPr>
        <w:spacing w:after="0"/>
        <w:ind w:left="567" w:hanging="709"/>
        <w:rPr>
          <w:b/>
          <w:bCs/>
        </w:rPr>
      </w:pPr>
      <w:r>
        <w:rPr>
          <w:b/>
          <w:bCs/>
        </w:rPr>
        <w:tab/>
        <w:t>Kelepçelere, demir parmaklıklara</w:t>
      </w:r>
    </w:p>
    <w:p w:rsidR="007F6913" w:rsidRDefault="007F6913" w:rsidP="00046220">
      <w:pPr>
        <w:spacing w:after="0"/>
        <w:ind w:left="567" w:hanging="709"/>
        <w:rPr>
          <w:b/>
          <w:bCs/>
        </w:rPr>
      </w:pPr>
      <w:r>
        <w:rPr>
          <w:b/>
          <w:bCs/>
        </w:rPr>
        <w:tab/>
        <w:t>Kan lekelerine kentin alanlarında</w:t>
      </w:r>
    </w:p>
    <w:p w:rsidR="007F6913" w:rsidRDefault="007F6913" w:rsidP="00046220">
      <w:pPr>
        <w:spacing w:after="0"/>
        <w:ind w:left="567" w:hanging="709"/>
        <w:rPr>
          <w:b/>
          <w:bCs/>
        </w:rPr>
      </w:pPr>
      <w:r>
        <w:rPr>
          <w:b/>
          <w:bCs/>
        </w:rPr>
        <w:tab/>
        <w:t>Hep son, hep tükeniş, hep ölüm</w:t>
      </w:r>
    </w:p>
    <w:p w:rsidR="007F6913" w:rsidRDefault="007F6913" w:rsidP="00046220">
      <w:pPr>
        <w:spacing w:after="0"/>
        <w:ind w:left="567" w:hanging="709"/>
        <w:rPr>
          <w:b/>
          <w:bCs/>
        </w:rPr>
      </w:pPr>
      <w:r>
        <w:rPr>
          <w:b/>
          <w:bCs/>
        </w:rPr>
        <w:tab/>
        <w:t>Çocuklara oy veriyorum.</w:t>
      </w:r>
    </w:p>
    <w:p w:rsidR="007F6913" w:rsidRDefault="007F6913" w:rsidP="00046220">
      <w:pPr>
        <w:spacing w:after="0"/>
        <w:ind w:left="567" w:hanging="709"/>
        <w:jc w:val="right"/>
        <w:rPr>
          <w:b/>
          <w:bCs/>
        </w:rPr>
      </w:pPr>
      <w:r>
        <w:rPr>
          <w:b/>
          <w:bCs/>
        </w:rPr>
        <w:tab/>
        <w:t>(Necati Cumalı)</w:t>
      </w:r>
    </w:p>
    <w:p w:rsidR="007F6913" w:rsidRDefault="007F6913" w:rsidP="00046220">
      <w:pPr>
        <w:spacing w:after="0"/>
        <w:ind w:left="567" w:hanging="709"/>
        <w:rPr>
          <w:b/>
          <w:bCs/>
        </w:rPr>
      </w:pPr>
    </w:p>
    <w:p w:rsidR="007F6913" w:rsidRDefault="007F6913" w:rsidP="00046220">
      <w:pPr>
        <w:spacing w:after="0"/>
        <w:ind w:left="567" w:hanging="709"/>
        <w:rPr>
          <w:b/>
          <w:bCs/>
        </w:rPr>
      </w:pPr>
      <w:r>
        <w:rPr>
          <w:b/>
          <w:bCs/>
        </w:rPr>
        <w:tab/>
        <w:t xml:space="preserve">Bu dizeler için aşağıdakilerden hangisi </w:t>
      </w:r>
      <w:r w:rsidRPr="00D736F3">
        <w:rPr>
          <w:b/>
          <w:bCs/>
          <w:u w:val="single"/>
        </w:rPr>
        <w:t>söylenemez</w:t>
      </w:r>
      <w:r>
        <w:rPr>
          <w:b/>
          <w:bCs/>
        </w:rPr>
        <w:t>?</w:t>
      </w:r>
    </w:p>
    <w:p w:rsidR="007F6913" w:rsidRDefault="007F6913" w:rsidP="00046220">
      <w:pPr>
        <w:spacing w:after="0"/>
        <w:ind w:left="567" w:hanging="709"/>
        <w:rPr>
          <w:b/>
          <w:bCs/>
        </w:rPr>
      </w:pPr>
    </w:p>
    <w:p w:rsidR="007F6913" w:rsidRPr="004D0CC5" w:rsidRDefault="007F6913" w:rsidP="00046220">
      <w:pPr>
        <w:pStyle w:val="ListParagraph"/>
        <w:numPr>
          <w:ilvl w:val="0"/>
          <w:numId w:val="24"/>
        </w:numPr>
        <w:spacing w:after="0"/>
        <w:rPr>
          <w:b/>
          <w:bCs/>
        </w:rPr>
      </w:pPr>
      <w:r>
        <w:rPr>
          <w:rFonts w:ascii="Arial" w:hAnsi="Arial" w:cs="Arial"/>
          <w:sz w:val="20"/>
          <w:szCs w:val="20"/>
        </w:rPr>
        <w:t>Çocukların dünyasının dışındaki dünya, acılarla doludur.</w:t>
      </w:r>
    </w:p>
    <w:p w:rsidR="007F6913" w:rsidRPr="004D0CC5" w:rsidRDefault="007F6913" w:rsidP="00046220">
      <w:pPr>
        <w:pStyle w:val="ListParagraph"/>
        <w:numPr>
          <w:ilvl w:val="0"/>
          <w:numId w:val="24"/>
        </w:numPr>
        <w:spacing w:after="0"/>
        <w:rPr>
          <w:b/>
          <w:bCs/>
        </w:rPr>
      </w:pPr>
      <w:r>
        <w:rPr>
          <w:rFonts w:ascii="Arial" w:hAnsi="Arial" w:cs="Arial"/>
          <w:sz w:val="20"/>
          <w:szCs w:val="20"/>
        </w:rPr>
        <w:t>Çocuklarla birlikte olmak şaire mutluluk vermektedir.</w:t>
      </w:r>
    </w:p>
    <w:p w:rsidR="007F6913" w:rsidRPr="00FC54C8" w:rsidRDefault="007F6913" w:rsidP="00FC54C8">
      <w:pPr>
        <w:pStyle w:val="ListParagraph"/>
        <w:numPr>
          <w:ilvl w:val="0"/>
          <w:numId w:val="24"/>
        </w:numPr>
        <w:spacing w:after="0"/>
        <w:rPr>
          <w:b/>
          <w:bCs/>
        </w:rPr>
      </w:pPr>
      <w:r>
        <w:rPr>
          <w:rFonts w:ascii="Arial" w:hAnsi="Arial" w:cs="Arial"/>
          <w:sz w:val="20"/>
          <w:szCs w:val="20"/>
        </w:rPr>
        <w:t>Çocukların varlığı şaire umut vermektedir.</w:t>
      </w:r>
    </w:p>
    <w:p w:rsidR="007F6913" w:rsidRPr="00FC54C8" w:rsidRDefault="007F6913" w:rsidP="00FC54C8">
      <w:pPr>
        <w:pStyle w:val="ListParagraph"/>
        <w:numPr>
          <w:ilvl w:val="0"/>
          <w:numId w:val="24"/>
        </w:numPr>
        <w:spacing w:after="0"/>
        <w:rPr>
          <w:b/>
          <w:bCs/>
        </w:rPr>
      </w:pPr>
      <w:r>
        <w:rPr>
          <w:rFonts w:ascii="Arial" w:hAnsi="Arial" w:cs="Arial"/>
          <w:sz w:val="20"/>
          <w:szCs w:val="20"/>
        </w:rPr>
        <w:t>Şair; yetişkinlerin, bir zamanlar çocuk olduğunu unuttuklarını düşünmektedir.</w:t>
      </w:r>
    </w:p>
    <w:p w:rsidR="007F6913" w:rsidRDefault="007F6913" w:rsidP="00046220">
      <w:pPr>
        <w:tabs>
          <w:tab w:val="left" w:pos="1701"/>
        </w:tabs>
        <w:spacing w:after="0"/>
        <w:ind w:left="567" w:hanging="567"/>
        <w:rPr>
          <w:b/>
          <w:bCs/>
        </w:rPr>
      </w:pPr>
    </w:p>
    <w:p w:rsidR="007F6913" w:rsidRDefault="007F6913" w:rsidP="00046220">
      <w:pPr>
        <w:tabs>
          <w:tab w:val="left" w:pos="1701"/>
        </w:tabs>
        <w:spacing w:after="0"/>
        <w:ind w:left="567" w:hanging="567"/>
        <w:rPr>
          <w:b/>
          <w:bCs/>
        </w:rPr>
      </w:pPr>
    </w:p>
    <w:p w:rsidR="007F6913" w:rsidRDefault="007F6913" w:rsidP="00046220">
      <w:pPr>
        <w:tabs>
          <w:tab w:val="left" w:pos="1701"/>
        </w:tabs>
        <w:spacing w:after="0"/>
        <w:ind w:left="567" w:hanging="567"/>
        <w:rPr>
          <w:b/>
          <w:bCs/>
        </w:rPr>
      </w:pPr>
      <w:r w:rsidRPr="00A314DB">
        <w:rPr>
          <w:b/>
          <w:bCs/>
          <w:sz w:val="28"/>
          <w:szCs w:val="28"/>
        </w:rPr>
        <w:t>11.</w:t>
      </w:r>
      <w:r>
        <w:rPr>
          <w:b/>
          <w:bCs/>
          <w:sz w:val="28"/>
          <w:szCs w:val="28"/>
        </w:rPr>
        <w:tab/>
      </w:r>
      <w:r>
        <w:rPr>
          <w:b/>
          <w:bCs/>
        </w:rPr>
        <w:t>Doğa karşısında “yetişkin” olabilmek için doğayı öğrenmeliyiz. Denizlere uçup giden bir avuç toprağın kaç yılda oluştuğunu öğrenmeliyiz. Zevk olsun diye vurduğumuz kuşların ve eziverdiğimiz solucanların doğadaki işlevlerinin ne olduğunu öğrenmeliyiz. Denizlerin nasıl ölmekte olduğunu, annelerin sütünde başlayan kimyasal zehirlerin bebeklere nasıl geçtiğini öğrenmeliyiz. Kıyılarımızdaki zeytin ve mandalina ağaçlarını keserek yaptığımız yazlıklarda, torunlarımızın denize giremeyeceklerini hatta pencere bile açamayacaklarını öğrenmeliyiz…</w:t>
      </w:r>
    </w:p>
    <w:p w:rsidR="007F6913" w:rsidRDefault="007F6913" w:rsidP="00046220">
      <w:pPr>
        <w:tabs>
          <w:tab w:val="left" w:pos="1701"/>
        </w:tabs>
        <w:spacing w:after="0"/>
        <w:ind w:left="567" w:hanging="567"/>
        <w:rPr>
          <w:b/>
          <w:bCs/>
        </w:rPr>
      </w:pPr>
    </w:p>
    <w:p w:rsidR="007F6913" w:rsidRDefault="007F6913" w:rsidP="00046220">
      <w:pPr>
        <w:tabs>
          <w:tab w:val="left" w:pos="1701"/>
        </w:tabs>
        <w:spacing w:after="0"/>
        <w:ind w:left="567" w:hanging="567"/>
        <w:rPr>
          <w:b/>
          <w:bCs/>
        </w:rPr>
      </w:pPr>
      <w:r>
        <w:rPr>
          <w:b/>
          <w:bCs/>
        </w:rPr>
        <w:tab/>
        <w:t>Bu paragrafın konusu dikkate alındığında üç nokta ile belirtilen yere aşağıdakilerden hangisi getirilmelidir?</w:t>
      </w:r>
    </w:p>
    <w:p w:rsidR="007F6913" w:rsidRPr="007B40EB" w:rsidRDefault="007F6913" w:rsidP="00046220">
      <w:pPr>
        <w:tabs>
          <w:tab w:val="left" w:pos="1701"/>
        </w:tabs>
        <w:spacing w:after="0"/>
        <w:ind w:left="567" w:hanging="567"/>
        <w:rPr>
          <w:b/>
          <w:bCs/>
        </w:rPr>
      </w:pPr>
      <w:r>
        <w:rPr>
          <w:b/>
          <w:bCs/>
        </w:rPr>
        <w:t xml:space="preserve"> </w:t>
      </w:r>
    </w:p>
    <w:p w:rsidR="007F6913" w:rsidRPr="00173BDC" w:rsidRDefault="007F6913" w:rsidP="00046220">
      <w:pPr>
        <w:pStyle w:val="ListParagraph"/>
        <w:numPr>
          <w:ilvl w:val="0"/>
          <w:numId w:val="14"/>
        </w:numPr>
        <w:tabs>
          <w:tab w:val="left" w:pos="1701"/>
        </w:tabs>
        <w:spacing w:after="0"/>
        <w:rPr>
          <w:b/>
          <w:bCs/>
        </w:rPr>
      </w:pPr>
      <w:r>
        <w:rPr>
          <w:rFonts w:ascii="Arial" w:hAnsi="Arial" w:cs="Arial"/>
          <w:sz w:val="20"/>
          <w:szCs w:val="20"/>
        </w:rPr>
        <w:t>Bugün üstümüze düşenleri eksiksiz yerine getirmeli, yarına ertelememeliyiz.</w:t>
      </w:r>
    </w:p>
    <w:p w:rsidR="007F6913" w:rsidRPr="00173BDC" w:rsidRDefault="007F6913" w:rsidP="00046220">
      <w:pPr>
        <w:pStyle w:val="ListParagraph"/>
        <w:numPr>
          <w:ilvl w:val="0"/>
          <w:numId w:val="14"/>
        </w:numPr>
        <w:tabs>
          <w:tab w:val="left" w:pos="1701"/>
        </w:tabs>
        <w:spacing w:after="0"/>
        <w:rPr>
          <w:b/>
          <w:bCs/>
        </w:rPr>
      </w:pPr>
      <w:r>
        <w:rPr>
          <w:rFonts w:ascii="Arial" w:hAnsi="Arial" w:cs="Arial"/>
          <w:sz w:val="20"/>
          <w:szCs w:val="20"/>
        </w:rPr>
        <w:t>Bunları öğrendikten sonra doğa karşısında gerçek bir yetişkin olabiliriz.</w:t>
      </w:r>
    </w:p>
    <w:p w:rsidR="007F6913" w:rsidRPr="00046220" w:rsidRDefault="007F6913" w:rsidP="00046220">
      <w:pPr>
        <w:pStyle w:val="ListParagraph"/>
        <w:numPr>
          <w:ilvl w:val="0"/>
          <w:numId w:val="14"/>
        </w:numPr>
        <w:tabs>
          <w:tab w:val="left" w:pos="1701"/>
        </w:tabs>
        <w:spacing w:after="0"/>
        <w:rPr>
          <w:b/>
          <w:bCs/>
        </w:rPr>
      </w:pPr>
      <w:r>
        <w:rPr>
          <w:rFonts w:ascii="Arial" w:hAnsi="Arial" w:cs="Arial"/>
          <w:sz w:val="20"/>
          <w:szCs w:val="20"/>
        </w:rPr>
        <w:t>Doğayla iç içe yaşamanın zorluklarını göze almalıyız.</w:t>
      </w:r>
    </w:p>
    <w:p w:rsidR="007F6913" w:rsidRPr="00046220" w:rsidRDefault="007F6913" w:rsidP="00046220">
      <w:pPr>
        <w:pStyle w:val="ListParagraph"/>
        <w:numPr>
          <w:ilvl w:val="0"/>
          <w:numId w:val="14"/>
        </w:numPr>
        <w:tabs>
          <w:tab w:val="left" w:pos="1701"/>
        </w:tabs>
        <w:spacing w:after="0"/>
        <w:rPr>
          <w:b/>
          <w:bCs/>
        </w:rPr>
      </w:pPr>
      <w:r>
        <w:rPr>
          <w:rFonts w:ascii="Arial" w:hAnsi="Arial" w:cs="Arial"/>
          <w:sz w:val="20"/>
          <w:szCs w:val="20"/>
        </w:rPr>
        <w:t>Ağaçsız bir şehir yaşamının insanın doğasına uygun olmadığını unutmamalıyız.</w:t>
      </w:r>
    </w:p>
    <w:p w:rsidR="007F6913" w:rsidRDefault="007F6913" w:rsidP="00BB3ACC">
      <w:pPr>
        <w:spacing w:after="0"/>
        <w:ind w:left="567" w:hanging="709"/>
        <w:rPr>
          <w:b/>
          <w:bCs/>
        </w:rPr>
      </w:pPr>
    </w:p>
    <w:p w:rsidR="007F6913" w:rsidRDefault="007F6913" w:rsidP="00BB3ACC">
      <w:pPr>
        <w:spacing w:after="0"/>
        <w:ind w:left="567" w:hanging="709"/>
        <w:rPr>
          <w:b/>
          <w:bCs/>
        </w:rPr>
      </w:pPr>
      <w:r>
        <w:rPr>
          <w:b/>
          <w:bCs/>
        </w:rPr>
        <w:tab/>
      </w:r>
      <w:r>
        <w:rPr>
          <w:b/>
          <w:bCs/>
        </w:rPr>
        <w:tab/>
      </w:r>
      <w:r>
        <w:rPr>
          <w:b/>
          <w:bCs/>
        </w:rPr>
        <w:tab/>
      </w:r>
    </w:p>
    <w:p w:rsidR="007F6913" w:rsidRDefault="007F6913" w:rsidP="00B64A43">
      <w:pPr>
        <w:tabs>
          <w:tab w:val="left" w:pos="1701"/>
        </w:tabs>
        <w:spacing w:after="0"/>
        <w:ind w:left="567" w:hanging="709"/>
        <w:rPr>
          <w:b/>
          <w:bCs/>
        </w:rPr>
      </w:pPr>
      <w:r w:rsidRPr="00F770FD">
        <w:rPr>
          <w:b/>
          <w:bCs/>
          <w:sz w:val="28"/>
          <w:szCs w:val="28"/>
        </w:rPr>
        <w:t>12.</w:t>
      </w:r>
      <w:r>
        <w:rPr>
          <w:b/>
          <w:bCs/>
        </w:rPr>
        <w:tab/>
      </w:r>
    </w:p>
    <w:p w:rsidR="007F6913" w:rsidRPr="00B64A43" w:rsidRDefault="007F6913" w:rsidP="00B64A43">
      <w:pPr>
        <w:pStyle w:val="ListParagraph"/>
        <w:numPr>
          <w:ilvl w:val="0"/>
          <w:numId w:val="25"/>
        </w:numPr>
        <w:tabs>
          <w:tab w:val="left" w:pos="1701"/>
        </w:tabs>
        <w:spacing w:after="0"/>
      </w:pPr>
      <w:r>
        <w:rPr>
          <w:rFonts w:ascii="Arial" w:hAnsi="Arial" w:cs="Arial"/>
          <w:b/>
          <w:bCs/>
          <w:sz w:val="20"/>
          <w:szCs w:val="20"/>
        </w:rPr>
        <w:t>Ohh be usta, ne kadar çok gürültü vardı, sesimi duyuramadım, dedim.</w:t>
      </w:r>
    </w:p>
    <w:p w:rsidR="007F6913" w:rsidRPr="00B64A43" w:rsidRDefault="007F6913" w:rsidP="00B64A43">
      <w:pPr>
        <w:pStyle w:val="ListParagraph"/>
        <w:numPr>
          <w:ilvl w:val="0"/>
          <w:numId w:val="25"/>
        </w:numPr>
        <w:tabs>
          <w:tab w:val="left" w:pos="1701"/>
        </w:tabs>
        <w:spacing w:after="0"/>
      </w:pPr>
      <w:r>
        <w:rPr>
          <w:rFonts w:ascii="Arial" w:hAnsi="Arial" w:cs="Arial"/>
          <w:b/>
          <w:bCs/>
          <w:sz w:val="20"/>
          <w:szCs w:val="20"/>
        </w:rPr>
        <w:t>Tiyatroya inanılmaz bir biçimde elektrik ve su faturası gelmeye başlayınca panikledim.</w:t>
      </w:r>
    </w:p>
    <w:p w:rsidR="007F6913" w:rsidRPr="00B64A43" w:rsidRDefault="007F6913" w:rsidP="00B64A43">
      <w:pPr>
        <w:pStyle w:val="ListParagraph"/>
        <w:numPr>
          <w:ilvl w:val="0"/>
          <w:numId w:val="25"/>
        </w:numPr>
        <w:tabs>
          <w:tab w:val="left" w:pos="1701"/>
        </w:tabs>
        <w:spacing w:after="0"/>
      </w:pPr>
      <w:r>
        <w:rPr>
          <w:rFonts w:ascii="Arial" w:hAnsi="Arial" w:cs="Arial"/>
          <w:b/>
          <w:bCs/>
          <w:sz w:val="20"/>
          <w:szCs w:val="20"/>
        </w:rPr>
        <w:t>Usta gülerek aman haa, o gürültü susmasın, susarsa iş yok demektir; ne kadar çok gürültü var o kadar çok iş var demektir, dedi.</w:t>
      </w:r>
    </w:p>
    <w:p w:rsidR="007F6913" w:rsidRPr="00B64A43" w:rsidRDefault="007F6913" w:rsidP="00B64A43">
      <w:pPr>
        <w:pStyle w:val="ListParagraph"/>
        <w:numPr>
          <w:ilvl w:val="0"/>
          <w:numId w:val="25"/>
        </w:numPr>
        <w:tabs>
          <w:tab w:val="left" w:pos="1701"/>
        </w:tabs>
        <w:spacing w:after="0"/>
      </w:pPr>
      <w:r>
        <w:rPr>
          <w:rFonts w:ascii="Arial" w:hAnsi="Arial" w:cs="Arial"/>
          <w:b/>
          <w:bCs/>
          <w:sz w:val="20"/>
          <w:szCs w:val="20"/>
        </w:rPr>
        <w:t>Sonra, yaşadığım bir olay geldi aklıma; bizim demirci ustasına gitmiştim, nasıl bir gürültü var, anlatamam.</w:t>
      </w:r>
    </w:p>
    <w:p w:rsidR="007F6913" w:rsidRPr="00B64A43" w:rsidRDefault="007F6913" w:rsidP="00B64A43">
      <w:pPr>
        <w:pStyle w:val="ListParagraph"/>
        <w:numPr>
          <w:ilvl w:val="0"/>
          <w:numId w:val="25"/>
        </w:numPr>
        <w:tabs>
          <w:tab w:val="left" w:pos="1701"/>
        </w:tabs>
        <w:spacing w:after="0"/>
      </w:pPr>
      <w:r>
        <w:rPr>
          <w:rFonts w:ascii="Arial" w:hAnsi="Arial" w:cs="Arial"/>
          <w:b/>
          <w:bCs/>
          <w:sz w:val="20"/>
          <w:szCs w:val="20"/>
        </w:rPr>
        <w:t>Haklıydı, bu kadar yüksek faturalar gelmeye başladıysa biz de tiyatroda o kadar çok perde açıyoruz demekti.</w:t>
      </w:r>
    </w:p>
    <w:p w:rsidR="007F6913" w:rsidRPr="00327878" w:rsidRDefault="007F6913" w:rsidP="00327878">
      <w:pPr>
        <w:pStyle w:val="ListParagraph"/>
        <w:numPr>
          <w:ilvl w:val="0"/>
          <w:numId w:val="25"/>
        </w:numPr>
        <w:tabs>
          <w:tab w:val="left" w:pos="1701"/>
        </w:tabs>
        <w:spacing w:after="0"/>
      </w:pPr>
      <w:r>
        <w:rPr>
          <w:rFonts w:ascii="Arial" w:hAnsi="Arial" w:cs="Arial"/>
          <w:b/>
          <w:bCs/>
          <w:sz w:val="20"/>
          <w:szCs w:val="20"/>
        </w:rPr>
        <w:t>Usta elindeki işi bıraktı, bana döndü.</w:t>
      </w:r>
    </w:p>
    <w:p w:rsidR="007F6913" w:rsidRDefault="007F6913" w:rsidP="00327878">
      <w:pPr>
        <w:tabs>
          <w:tab w:val="left" w:pos="1701"/>
        </w:tabs>
        <w:spacing w:after="0"/>
      </w:pPr>
    </w:p>
    <w:p w:rsidR="007F6913" w:rsidRDefault="007F6913" w:rsidP="00956AEB">
      <w:pPr>
        <w:tabs>
          <w:tab w:val="left" w:pos="1701"/>
        </w:tabs>
        <w:spacing w:after="0"/>
        <w:ind w:left="567" w:hanging="709"/>
        <w:rPr>
          <w:b/>
          <w:bCs/>
        </w:rPr>
      </w:pPr>
      <w:r>
        <w:tab/>
      </w:r>
      <w:r>
        <w:rPr>
          <w:b/>
          <w:bCs/>
        </w:rPr>
        <w:t>Olayların oluş sırasına göre, numaralanmış cümleler nasıl sıralanmalıdır?</w:t>
      </w:r>
    </w:p>
    <w:p w:rsidR="007F6913" w:rsidRDefault="007F6913" w:rsidP="00956AEB">
      <w:pPr>
        <w:tabs>
          <w:tab w:val="left" w:pos="1701"/>
        </w:tabs>
        <w:spacing w:after="0"/>
        <w:ind w:left="567" w:hanging="709"/>
        <w:rPr>
          <w:b/>
          <w:bCs/>
        </w:rPr>
      </w:pPr>
    </w:p>
    <w:p w:rsidR="007F6913" w:rsidRDefault="007F6913" w:rsidP="00956AEB">
      <w:pPr>
        <w:tabs>
          <w:tab w:val="left" w:pos="1701"/>
        </w:tabs>
        <w:spacing w:after="0"/>
        <w:ind w:left="567" w:hanging="709"/>
      </w:pPr>
      <w:r>
        <w:rPr>
          <w:b/>
          <w:bCs/>
        </w:rPr>
        <w:tab/>
      </w:r>
      <w:r>
        <w:t xml:space="preserve">A) </w:t>
      </w:r>
      <w:r w:rsidRPr="00956AEB">
        <w:t>2, 4, 6, 1, 3, 5</w:t>
      </w:r>
      <w:r>
        <w:rPr>
          <w:b/>
          <w:bCs/>
        </w:rPr>
        <w:tab/>
      </w:r>
      <w:r>
        <w:rPr>
          <w:b/>
          <w:bCs/>
        </w:rPr>
        <w:tab/>
      </w:r>
      <w:r>
        <w:t xml:space="preserve">B) </w:t>
      </w:r>
      <w:r w:rsidRPr="00956AEB">
        <w:t>2, 6, 1, 4, 3, 5</w:t>
      </w:r>
    </w:p>
    <w:p w:rsidR="007F6913" w:rsidRPr="00702B05" w:rsidRDefault="007F6913" w:rsidP="00956AEB">
      <w:pPr>
        <w:tabs>
          <w:tab w:val="left" w:pos="1701"/>
        </w:tabs>
        <w:spacing w:after="0"/>
        <w:ind w:left="567" w:hanging="709"/>
        <w:rPr>
          <w:b/>
          <w:bCs/>
        </w:rPr>
      </w:pPr>
      <w:r>
        <w:tab/>
        <w:t>C) 1, 6, 3, 4, 2, 5</w:t>
      </w:r>
      <w:r>
        <w:tab/>
      </w:r>
      <w:r>
        <w:tab/>
        <w:t>D) 3, 4, 1, 2, 6, 5</w:t>
      </w:r>
    </w:p>
    <w:p w:rsidR="007F6913" w:rsidRPr="001D37AF" w:rsidRDefault="007F6913" w:rsidP="00F95434">
      <w:pPr>
        <w:tabs>
          <w:tab w:val="left" w:pos="1701"/>
        </w:tabs>
        <w:spacing w:after="0"/>
        <w:ind w:left="567" w:hanging="567"/>
        <w:rPr>
          <w:b/>
          <w:bCs/>
        </w:rPr>
      </w:pPr>
    </w:p>
    <w:p w:rsidR="007F6913" w:rsidRDefault="007F6913" w:rsidP="00046220">
      <w:pPr>
        <w:spacing w:after="0"/>
        <w:ind w:left="567" w:hanging="709"/>
        <w:rPr>
          <w:b/>
          <w:bCs/>
        </w:rPr>
      </w:pPr>
      <w:r w:rsidRPr="00555B35">
        <w:rPr>
          <w:b/>
          <w:bCs/>
          <w:sz w:val="28"/>
          <w:szCs w:val="28"/>
        </w:rPr>
        <w:t>13.</w:t>
      </w:r>
      <w:r>
        <w:rPr>
          <w:b/>
          <w:bCs/>
        </w:rPr>
        <w:tab/>
        <w:t>Dostlukları anlamayanların başında hayatında hiç dost edinmemiş kimseler gelir. Bunlar kendi ulaşamadıkları seviyeye başkalarının ulaştığını görünce korkunç bir kıskançlık hastalığına yakalanırlar. Aydınlıktan ürken yarasalar gibi bu duygusal bağlılıktan ürkerler. Kısaca dostluğu bilmeyenler, dostluğu bilenleri takdir etmek şöyle dursun, bir kaşık suda boğmaya çalışırlar.</w:t>
      </w:r>
    </w:p>
    <w:p w:rsidR="007F6913" w:rsidRDefault="007F6913" w:rsidP="00046220">
      <w:pPr>
        <w:spacing w:after="0"/>
        <w:ind w:left="567" w:hanging="709"/>
        <w:rPr>
          <w:b/>
          <w:bCs/>
        </w:rPr>
      </w:pPr>
    </w:p>
    <w:p w:rsidR="007F6913" w:rsidRDefault="007F6913" w:rsidP="00046220">
      <w:pPr>
        <w:spacing w:after="0"/>
        <w:ind w:left="567" w:hanging="709"/>
        <w:rPr>
          <w:b/>
          <w:bCs/>
        </w:rPr>
      </w:pPr>
      <w:r>
        <w:rPr>
          <w:b/>
          <w:bCs/>
        </w:rPr>
        <w:tab/>
        <w:t>Bu parçada asıl anlatılmak istenen düşünce aşağıdakilerden hangisidir?</w:t>
      </w:r>
    </w:p>
    <w:p w:rsidR="007F6913" w:rsidRPr="00C948DF" w:rsidRDefault="007F6913" w:rsidP="00046220">
      <w:pPr>
        <w:spacing w:after="0"/>
        <w:ind w:left="567" w:hanging="709"/>
        <w:rPr>
          <w:b/>
          <w:bCs/>
        </w:rPr>
      </w:pPr>
    </w:p>
    <w:p w:rsidR="007F6913" w:rsidRPr="00C948DF" w:rsidRDefault="007F6913" w:rsidP="00046220">
      <w:pPr>
        <w:pStyle w:val="ListParagraph"/>
        <w:numPr>
          <w:ilvl w:val="0"/>
          <w:numId w:val="28"/>
        </w:numPr>
        <w:spacing w:after="0"/>
        <w:rPr>
          <w:b/>
          <w:bCs/>
          <w:sz w:val="28"/>
          <w:szCs w:val="28"/>
        </w:rPr>
      </w:pPr>
      <w:r>
        <w:rPr>
          <w:rFonts w:ascii="Arial" w:hAnsi="Arial" w:cs="Arial"/>
          <w:sz w:val="20"/>
          <w:szCs w:val="20"/>
        </w:rPr>
        <w:t>Dostluk, hiçbir insanın inkâr edemeyeceği bir duygudur.</w:t>
      </w:r>
    </w:p>
    <w:p w:rsidR="007F6913" w:rsidRPr="00562AF1" w:rsidRDefault="007F6913" w:rsidP="00046220">
      <w:pPr>
        <w:pStyle w:val="ListParagraph"/>
        <w:numPr>
          <w:ilvl w:val="0"/>
          <w:numId w:val="28"/>
        </w:numPr>
        <w:spacing w:after="0"/>
        <w:rPr>
          <w:b/>
          <w:bCs/>
          <w:sz w:val="28"/>
          <w:szCs w:val="28"/>
        </w:rPr>
      </w:pPr>
      <w:r>
        <w:rPr>
          <w:rFonts w:ascii="Arial" w:hAnsi="Arial" w:cs="Arial"/>
          <w:sz w:val="20"/>
          <w:szCs w:val="20"/>
        </w:rPr>
        <w:t>Dostlukları baltalayanlar, dostluğu yakalayamayan insanlardır.</w:t>
      </w:r>
    </w:p>
    <w:p w:rsidR="007F6913" w:rsidRPr="002B61C7" w:rsidRDefault="007F6913" w:rsidP="002B61C7">
      <w:pPr>
        <w:pStyle w:val="ListParagraph"/>
        <w:numPr>
          <w:ilvl w:val="0"/>
          <w:numId w:val="28"/>
        </w:numPr>
        <w:spacing w:after="0"/>
        <w:rPr>
          <w:b/>
          <w:bCs/>
          <w:sz w:val="28"/>
          <w:szCs w:val="28"/>
        </w:rPr>
      </w:pPr>
      <w:r>
        <w:rPr>
          <w:rFonts w:ascii="Arial" w:hAnsi="Arial" w:cs="Arial"/>
          <w:sz w:val="20"/>
          <w:szCs w:val="20"/>
        </w:rPr>
        <w:t>Her insanın dostu olmayabilir.</w:t>
      </w:r>
    </w:p>
    <w:p w:rsidR="007F6913" w:rsidRPr="005E796F" w:rsidRDefault="007F6913" w:rsidP="002B61C7">
      <w:pPr>
        <w:pStyle w:val="ListParagraph"/>
        <w:numPr>
          <w:ilvl w:val="0"/>
          <w:numId w:val="28"/>
        </w:numPr>
        <w:spacing w:after="0"/>
        <w:rPr>
          <w:rFonts w:ascii="Arial" w:hAnsi="Arial" w:cs="Arial"/>
          <w:b/>
          <w:bCs/>
          <w:sz w:val="20"/>
          <w:szCs w:val="20"/>
        </w:rPr>
      </w:pPr>
      <w:r w:rsidRPr="005E796F">
        <w:rPr>
          <w:rFonts w:ascii="Arial" w:hAnsi="Arial" w:cs="Arial"/>
          <w:sz w:val="20"/>
          <w:szCs w:val="20"/>
        </w:rPr>
        <w:t>Dostluklar, her zaman başkaları tarafından kıskanılmıştır.</w:t>
      </w:r>
    </w:p>
    <w:p w:rsidR="007F6913" w:rsidRDefault="007F6913" w:rsidP="00F46851">
      <w:pPr>
        <w:tabs>
          <w:tab w:val="left" w:pos="1701"/>
        </w:tabs>
        <w:spacing w:after="0"/>
        <w:ind w:right="-73"/>
        <w:rPr>
          <w:b/>
          <w:bCs/>
        </w:rPr>
      </w:pPr>
    </w:p>
    <w:p w:rsidR="007F6913" w:rsidRDefault="007F6913" w:rsidP="00F46851">
      <w:pPr>
        <w:tabs>
          <w:tab w:val="left" w:pos="1701"/>
        </w:tabs>
        <w:spacing w:after="0"/>
        <w:ind w:right="-73"/>
        <w:rPr>
          <w:b/>
          <w:bCs/>
        </w:rPr>
      </w:pPr>
    </w:p>
    <w:p w:rsidR="007F6913" w:rsidRDefault="007F6913" w:rsidP="00C0552E">
      <w:pPr>
        <w:spacing w:after="0"/>
        <w:ind w:left="567" w:hanging="567"/>
        <w:rPr>
          <w:b/>
          <w:bCs/>
        </w:rPr>
      </w:pPr>
      <w:r w:rsidRPr="00555B35">
        <w:rPr>
          <w:b/>
          <w:bCs/>
          <w:sz w:val="28"/>
          <w:szCs w:val="28"/>
        </w:rPr>
        <w:t>14.</w:t>
      </w:r>
      <w:r>
        <w:rPr>
          <w:b/>
          <w:bCs/>
        </w:rPr>
        <w:tab/>
      </w:r>
    </w:p>
    <w:p w:rsidR="007F6913" w:rsidRDefault="007F6913" w:rsidP="00C0552E">
      <w:pPr>
        <w:spacing w:after="0"/>
        <w:ind w:left="567" w:hanging="567"/>
      </w:pPr>
      <w:r>
        <w:rPr>
          <w:noProof/>
          <w:lang w:eastAsia="tr-TR"/>
        </w:rPr>
        <w:pict>
          <v:rect id="_x0000_s1026" style="position:absolute;left:0;text-align:left;margin-left:29.65pt;margin-top:-.05pt;width:207.55pt;height:127.3pt;z-index:251658240">
            <v:textbox>
              <w:txbxContent>
                <w:p w:rsidR="007F6913" w:rsidRPr="00C0552E" w:rsidRDefault="007F6913">
                  <w:pPr>
                    <w:rPr>
                      <w:b/>
                      <w:bCs/>
                    </w:rPr>
                  </w:pPr>
                  <w:r w:rsidRPr="00C0552E">
                    <w:rPr>
                      <w:b/>
                      <w:bCs/>
                    </w:rPr>
                    <w:t xml:space="preserve">Doğa </w:t>
                  </w:r>
                  <w:r>
                    <w:rPr>
                      <w:b/>
                      <w:bCs/>
                    </w:rPr>
                    <w:t>benim için zengin bir hazinedir. Bir roman, hikâye veya şiir için aklımda ışık yandığı anda dönerim yüzümü doğaya. Bilirim ki doğa, fikrimin, içini dolduracaktır. Zaten içinde doğa yeşilinin, gökyüzü mavisinin ve okyanus berraklığının olmadığı bir eser bence insana hitap edemez. İnsana hitap etmezse de başarılı olamaz.</w:t>
                  </w:r>
                </w:p>
              </w:txbxContent>
            </v:textbox>
          </v:rect>
        </w:pict>
      </w:r>
    </w:p>
    <w:p w:rsidR="007F6913" w:rsidRDefault="007F6913" w:rsidP="00033C70">
      <w:pPr>
        <w:spacing w:after="0"/>
        <w:ind w:left="567" w:right="-215" w:hanging="567"/>
      </w:pPr>
    </w:p>
    <w:p w:rsidR="007F6913" w:rsidRDefault="007F6913" w:rsidP="00033C70">
      <w:pPr>
        <w:spacing w:after="0"/>
        <w:ind w:left="567" w:right="-215" w:hanging="567"/>
      </w:pPr>
    </w:p>
    <w:p w:rsidR="007F6913" w:rsidRDefault="007F6913" w:rsidP="00033C70">
      <w:pPr>
        <w:spacing w:after="0"/>
        <w:ind w:left="567" w:right="-215" w:hanging="567"/>
      </w:pPr>
    </w:p>
    <w:p w:rsidR="007F6913" w:rsidRDefault="007F6913" w:rsidP="00033C70">
      <w:pPr>
        <w:spacing w:after="0"/>
        <w:ind w:left="567" w:right="-215" w:hanging="567"/>
      </w:pPr>
    </w:p>
    <w:p w:rsidR="007F6913" w:rsidRDefault="007F6913" w:rsidP="00033C70">
      <w:pPr>
        <w:spacing w:after="0"/>
        <w:ind w:left="567" w:right="-215" w:hanging="567"/>
      </w:pPr>
    </w:p>
    <w:p w:rsidR="007F6913" w:rsidRDefault="007F6913" w:rsidP="00033C70">
      <w:pPr>
        <w:spacing w:after="0"/>
        <w:ind w:left="567" w:right="-215" w:hanging="567"/>
      </w:pPr>
    </w:p>
    <w:p w:rsidR="007F6913" w:rsidRDefault="007F6913" w:rsidP="00033C70">
      <w:pPr>
        <w:spacing w:after="0"/>
        <w:ind w:left="567" w:right="-215" w:hanging="567"/>
      </w:pPr>
    </w:p>
    <w:p w:rsidR="007F6913" w:rsidRPr="00033C70" w:rsidRDefault="007F6913" w:rsidP="00033C70">
      <w:pPr>
        <w:spacing w:after="0"/>
        <w:ind w:left="567" w:right="-215" w:hanging="567"/>
      </w:pPr>
    </w:p>
    <w:p w:rsidR="007F6913" w:rsidRDefault="007F6913" w:rsidP="002F5484">
      <w:pPr>
        <w:spacing w:after="0"/>
        <w:ind w:left="567" w:hanging="567"/>
        <w:rPr>
          <w:b/>
          <w:bCs/>
        </w:rPr>
      </w:pPr>
      <w:r>
        <w:rPr>
          <w:b/>
          <w:bCs/>
        </w:rPr>
        <w:tab/>
      </w:r>
    </w:p>
    <w:p w:rsidR="007F6913" w:rsidRDefault="007F6913" w:rsidP="002F5484">
      <w:pPr>
        <w:spacing w:after="0"/>
        <w:ind w:left="567" w:hanging="567"/>
        <w:rPr>
          <w:b/>
          <w:bCs/>
        </w:rPr>
      </w:pPr>
      <w:r>
        <w:rPr>
          <w:noProof/>
          <w:lang w:eastAsia="tr-TR"/>
        </w:rPr>
        <w:pict>
          <v:rect id="_x0000_s1027" style="position:absolute;left:0;text-align:left;margin-left:29.65pt;margin-top:1pt;width:207.55pt;height:99pt;z-index:251659264">
            <v:textbox>
              <w:txbxContent>
                <w:p w:rsidR="007F6913" w:rsidRPr="00C0552E" w:rsidRDefault="007F6913" w:rsidP="0036417A">
                  <w:pPr>
                    <w:rPr>
                      <w:b/>
                      <w:bCs/>
                    </w:rPr>
                  </w:pPr>
                  <w:r>
                    <w:rPr>
                      <w:b/>
                      <w:bCs/>
                    </w:rPr>
                    <w:t>Resimlerimi yaparken renklere büyük önem veriyorum. Ancak özellikle dikkat ettiğim şey doğal renklerdir. Yapaylığa asla gelemem. Benim için renk çimendir, buluttur, denizdir. Benim için asıl renk göz alabildiğine uzanan doğadır.</w:t>
                  </w:r>
                </w:p>
              </w:txbxContent>
            </v:textbox>
          </v:rect>
        </w:pict>
      </w: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p>
    <w:p w:rsidR="007F6913" w:rsidRDefault="007F6913" w:rsidP="002F5484">
      <w:pPr>
        <w:spacing w:after="0"/>
        <w:ind w:left="567" w:hanging="567"/>
        <w:rPr>
          <w:b/>
          <w:bCs/>
        </w:rPr>
      </w:pPr>
      <w:r>
        <w:rPr>
          <w:b/>
          <w:bCs/>
        </w:rPr>
        <w:tab/>
        <w:t>Bu metinlere göre her iki sanatçıyla ilgili olarak aşağıdakilerden hangisi söylenebilir?</w:t>
      </w:r>
    </w:p>
    <w:p w:rsidR="007F6913" w:rsidRDefault="007F6913" w:rsidP="002F5484">
      <w:pPr>
        <w:spacing w:after="0"/>
        <w:ind w:left="567" w:hanging="567"/>
        <w:rPr>
          <w:b/>
          <w:bCs/>
        </w:rPr>
      </w:pPr>
    </w:p>
    <w:p w:rsidR="007F6913" w:rsidRPr="009110D4" w:rsidRDefault="007F6913" w:rsidP="009110D4">
      <w:pPr>
        <w:pStyle w:val="ListParagraph"/>
        <w:numPr>
          <w:ilvl w:val="0"/>
          <w:numId w:val="29"/>
        </w:numPr>
        <w:spacing w:after="0"/>
        <w:rPr>
          <w:b/>
          <w:bCs/>
        </w:rPr>
      </w:pPr>
      <w:r>
        <w:rPr>
          <w:rFonts w:ascii="Arial" w:hAnsi="Arial" w:cs="Arial"/>
          <w:sz w:val="20"/>
          <w:szCs w:val="20"/>
        </w:rPr>
        <w:t>Eserlerinde hayale önem verirler.</w:t>
      </w:r>
    </w:p>
    <w:p w:rsidR="007F6913" w:rsidRPr="009110D4" w:rsidRDefault="007F6913" w:rsidP="009110D4">
      <w:pPr>
        <w:pStyle w:val="ListParagraph"/>
        <w:numPr>
          <w:ilvl w:val="0"/>
          <w:numId w:val="29"/>
        </w:numPr>
        <w:spacing w:after="0"/>
        <w:rPr>
          <w:b/>
          <w:bCs/>
        </w:rPr>
      </w:pPr>
      <w:r>
        <w:rPr>
          <w:rFonts w:ascii="Arial" w:hAnsi="Arial" w:cs="Arial"/>
          <w:sz w:val="20"/>
          <w:szCs w:val="20"/>
        </w:rPr>
        <w:t>Doğayı ve onun renklerini eserlerinde merkeze alıyorlar.</w:t>
      </w:r>
    </w:p>
    <w:p w:rsidR="007F6913" w:rsidRPr="009110D4" w:rsidRDefault="007F6913" w:rsidP="009110D4">
      <w:pPr>
        <w:pStyle w:val="ListParagraph"/>
        <w:numPr>
          <w:ilvl w:val="0"/>
          <w:numId w:val="29"/>
        </w:numPr>
        <w:spacing w:after="0"/>
        <w:rPr>
          <w:b/>
          <w:bCs/>
        </w:rPr>
      </w:pPr>
      <w:r>
        <w:rPr>
          <w:rFonts w:ascii="Arial" w:hAnsi="Arial" w:cs="Arial"/>
          <w:sz w:val="20"/>
          <w:szCs w:val="20"/>
        </w:rPr>
        <w:t>Toplumu yönlendirecek eserler oluşturuyorlar.</w:t>
      </w:r>
    </w:p>
    <w:p w:rsidR="007F6913" w:rsidRPr="009110D4" w:rsidRDefault="007F6913" w:rsidP="009110D4">
      <w:pPr>
        <w:pStyle w:val="ListParagraph"/>
        <w:numPr>
          <w:ilvl w:val="0"/>
          <w:numId w:val="29"/>
        </w:numPr>
        <w:spacing w:after="0"/>
        <w:rPr>
          <w:b/>
          <w:bCs/>
        </w:rPr>
      </w:pPr>
      <w:r>
        <w:rPr>
          <w:rFonts w:ascii="Arial" w:hAnsi="Arial" w:cs="Arial"/>
          <w:sz w:val="20"/>
          <w:szCs w:val="20"/>
        </w:rPr>
        <w:t>Aynı tür eserler meydana getirmektedirler.</w:t>
      </w:r>
    </w:p>
    <w:p w:rsidR="007F6913" w:rsidRPr="002F5484" w:rsidRDefault="007F6913" w:rsidP="00033C70">
      <w:pPr>
        <w:spacing w:after="0"/>
        <w:ind w:left="567" w:hanging="567"/>
      </w:pPr>
      <w:r>
        <w:rPr>
          <w:b/>
          <w:bCs/>
        </w:rPr>
        <w:tab/>
      </w:r>
    </w:p>
    <w:p w:rsidR="007F6913" w:rsidRDefault="007F6913" w:rsidP="009110D4">
      <w:pPr>
        <w:spacing w:after="0"/>
        <w:ind w:left="567" w:hanging="709"/>
        <w:rPr>
          <w:b/>
          <w:bCs/>
        </w:rPr>
      </w:pPr>
      <w:r w:rsidRPr="006D2D5E">
        <w:rPr>
          <w:b/>
          <w:bCs/>
          <w:sz w:val="28"/>
          <w:szCs w:val="28"/>
        </w:rPr>
        <w:t>1</w:t>
      </w:r>
      <w:r>
        <w:rPr>
          <w:b/>
          <w:bCs/>
          <w:sz w:val="28"/>
          <w:szCs w:val="28"/>
        </w:rPr>
        <w:t>5</w:t>
      </w:r>
      <w:r w:rsidRPr="006D2D5E">
        <w:rPr>
          <w:b/>
          <w:bCs/>
          <w:sz w:val="28"/>
          <w:szCs w:val="28"/>
        </w:rPr>
        <w:t>.</w:t>
      </w:r>
      <w:r>
        <w:rPr>
          <w:b/>
          <w:bCs/>
        </w:rPr>
        <w:tab/>
      </w:r>
      <w:r w:rsidRPr="004A4A99">
        <w:rPr>
          <w:b/>
          <w:bCs/>
          <w:u w:val="single"/>
        </w:rPr>
        <w:t>Levent’teki</w:t>
      </w:r>
      <w:r>
        <w:rPr>
          <w:b/>
          <w:bCs/>
          <w:u w:val="single"/>
        </w:rPr>
        <w:t>(1)</w:t>
      </w:r>
      <w:r>
        <w:rPr>
          <w:b/>
          <w:bCs/>
        </w:rPr>
        <w:t xml:space="preserve"> </w:t>
      </w:r>
      <w:r w:rsidRPr="004A4A99">
        <w:rPr>
          <w:b/>
          <w:bCs/>
          <w:u w:val="single"/>
        </w:rPr>
        <w:t>Çalıkuşu Caddesi’nde</w:t>
      </w:r>
      <w:r>
        <w:rPr>
          <w:b/>
          <w:bCs/>
          <w:u w:val="single"/>
        </w:rPr>
        <w:t>(2)</w:t>
      </w:r>
      <w:r>
        <w:rPr>
          <w:b/>
          <w:bCs/>
        </w:rPr>
        <w:t xml:space="preserve"> epey ilerleyip az sonra sağa sapıp bahçe içindeki şirin bir villanın zilini çaldım. Kapıyı güler yüzlü, çok güzel gözleri olan, zarif elbisesinin içinde daha da ince görünen bir hanım </w:t>
      </w:r>
      <w:r w:rsidRPr="004A4A99">
        <w:rPr>
          <w:b/>
          <w:bCs/>
          <w:u w:val="single"/>
        </w:rPr>
        <w:t>açdı</w:t>
      </w:r>
      <w:r>
        <w:rPr>
          <w:b/>
          <w:bCs/>
          <w:u w:val="single"/>
        </w:rPr>
        <w:t>(3)</w:t>
      </w:r>
      <w:r>
        <w:rPr>
          <w:b/>
          <w:bCs/>
        </w:rPr>
        <w:t xml:space="preserve">. Birlikte yemek odasından geçilen misafir salonuna geçtik. </w:t>
      </w:r>
      <w:r w:rsidRPr="004A4A99">
        <w:rPr>
          <w:b/>
          <w:bCs/>
          <w:u w:val="single"/>
        </w:rPr>
        <w:t>Hadiye Hanım</w:t>
      </w:r>
      <w:r>
        <w:rPr>
          <w:b/>
          <w:bCs/>
          <w:u w:val="single"/>
        </w:rPr>
        <w:t>(4)</w:t>
      </w:r>
      <w:r>
        <w:rPr>
          <w:b/>
          <w:bCs/>
        </w:rPr>
        <w:t>, bahçeye açılan kapıdan seslenerek eşi Reşat Nuri’yi çağırdı.</w:t>
      </w:r>
    </w:p>
    <w:p w:rsidR="007F6913" w:rsidRDefault="007F6913" w:rsidP="009110D4">
      <w:pPr>
        <w:spacing w:after="0"/>
        <w:ind w:left="567" w:hanging="709"/>
      </w:pPr>
    </w:p>
    <w:p w:rsidR="007F6913" w:rsidRDefault="007F6913" w:rsidP="004A4A99">
      <w:pPr>
        <w:spacing w:after="0"/>
        <w:ind w:left="567" w:hanging="709"/>
        <w:rPr>
          <w:b/>
          <w:bCs/>
        </w:rPr>
      </w:pPr>
      <w:r>
        <w:tab/>
      </w:r>
      <w:r>
        <w:rPr>
          <w:b/>
          <w:bCs/>
        </w:rPr>
        <w:t xml:space="preserve">Numaralanmış sözcük ya da sözcük öbeklerinden hangisinin yazımı </w:t>
      </w:r>
      <w:r w:rsidRPr="004A4A99">
        <w:rPr>
          <w:b/>
          <w:bCs/>
          <w:u w:val="single"/>
        </w:rPr>
        <w:t>yanlıştır</w:t>
      </w:r>
      <w:r>
        <w:rPr>
          <w:b/>
          <w:bCs/>
        </w:rPr>
        <w:t>?</w:t>
      </w:r>
    </w:p>
    <w:p w:rsidR="007F6913" w:rsidRDefault="007F6913" w:rsidP="004A4A99">
      <w:pPr>
        <w:spacing w:after="0"/>
        <w:ind w:left="567" w:hanging="709"/>
        <w:rPr>
          <w:b/>
          <w:bCs/>
        </w:rPr>
      </w:pPr>
    </w:p>
    <w:p w:rsidR="007F6913" w:rsidRPr="004A4A99" w:rsidRDefault="007F6913" w:rsidP="004A4A99">
      <w:pPr>
        <w:tabs>
          <w:tab w:val="left" w:pos="1843"/>
        </w:tabs>
        <w:spacing w:after="0"/>
        <w:ind w:left="567" w:hanging="709"/>
      </w:pPr>
      <w:r>
        <w:rPr>
          <w:b/>
          <w:bCs/>
        </w:rPr>
        <w:tab/>
      </w:r>
      <w:r>
        <w:t>A) 1</w:t>
      </w:r>
      <w:r>
        <w:tab/>
        <w:t>B) 2</w:t>
      </w:r>
      <w:r>
        <w:tab/>
        <w:t>C) 3</w:t>
      </w:r>
      <w:r>
        <w:tab/>
      </w:r>
      <w:r>
        <w:tab/>
        <w:t>D) 4</w:t>
      </w:r>
    </w:p>
    <w:p w:rsidR="007F6913" w:rsidRPr="004A4A99" w:rsidRDefault="007F6913" w:rsidP="006B4D77">
      <w:pPr>
        <w:spacing w:after="0"/>
      </w:pPr>
    </w:p>
    <w:p w:rsidR="007F6913" w:rsidRDefault="007F6913" w:rsidP="00BF0C10">
      <w:pPr>
        <w:tabs>
          <w:tab w:val="left" w:pos="1701"/>
        </w:tabs>
        <w:spacing w:after="0"/>
        <w:ind w:left="567"/>
      </w:pPr>
    </w:p>
    <w:p w:rsidR="007F6913" w:rsidRDefault="007F6913" w:rsidP="00BF0C10">
      <w:pPr>
        <w:tabs>
          <w:tab w:val="left" w:pos="1701"/>
        </w:tabs>
        <w:spacing w:after="0"/>
        <w:ind w:left="567"/>
      </w:pPr>
    </w:p>
    <w:p w:rsidR="007F6913" w:rsidRDefault="007F6913" w:rsidP="0002632D">
      <w:pPr>
        <w:tabs>
          <w:tab w:val="left" w:pos="1701"/>
        </w:tabs>
        <w:spacing w:after="0"/>
        <w:ind w:left="567" w:hanging="709"/>
        <w:rPr>
          <w:b/>
          <w:bCs/>
        </w:rPr>
      </w:pPr>
    </w:p>
    <w:p w:rsidR="007F6913" w:rsidRDefault="007F6913" w:rsidP="0002632D">
      <w:pPr>
        <w:tabs>
          <w:tab w:val="left" w:pos="1701"/>
        </w:tabs>
        <w:spacing w:after="0"/>
        <w:ind w:left="567" w:hanging="709"/>
        <w:rPr>
          <w:b/>
          <w:bCs/>
        </w:rPr>
      </w:pPr>
    </w:p>
    <w:p w:rsidR="007F6913" w:rsidRDefault="007F6913" w:rsidP="0002632D">
      <w:pPr>
        <w:tabs>
          <w:tab w:val="left" w:pos="1701"/>
        </w:tabs>
        <w:spacing w:after="0"/>
        <w:ind w:left="567" w:hanging="709"/>
        <w:rPr>
          <w:b/>
          <w:bCs/>
        </w:rPr>
      </w:pPr>
    </w:p>
    <w:p w:rsidR="007F6913" w:rsidRDefault="007F6913" w:rsidP="0002632D">
      <w:pPr>
        <w:tabs>
          <w:tab w:val="left" w:pos="1701"/>
        </w:tabs>
        <w:spacing w:after="0"/>
        <w:ind w:left="567" w:hanging="709"/>
        <w:rPr>
          <w:b/>
          <w:bCs/>
        </w:rPr>
      </w:pPr>
    </w:p>
    <w:p w:rsidR="007F6913" w:rsidRDefault="007F6913" w:rsidP="0002632D">
      <w:pPr>
        <w:tabs>
          <w:tab w:val="left" w:pos="1701"/>
        </w:tabs>
        <w:spacing w:after="0"/>
        <w:ind w:left="567" w:hanging="709"/>
        <w:rPr>
          <w:b/>
          <w:bCs/>
        </w:rPr>
      </w:pPr>
    </w:p>
    <w:p w:rsidR="007F6913" w:rsidRDefault="007F6913" w:rsidP="0002632D">
      <w:pPr>
        <w:tabs>
          <w:tab w:val="left" w:pos="1701"/>
        </w:tabs>
        <w:spacing w:after="0"/>
        <w:ind w:left="567" w:hanging="709"/>
        <w:rPr>
          <w:b/>
          <w:bCs/>
        </w:rPr>
      </w:pPr>
    </w:p>
    <w:p w:rsidR="007F6913" w:rsidRDefault="007F6913" w:rsidP="004A4A99">
      <w:pPr>
        <w:tabs>
          <w:tab w:val="left" w:pos="1701"/>
        </w:tabs>
        <w:spacing w:after="0"/>
        <w:ind w:left="567" w:hanging="709"/>
        <w:rPr>
          <w:b/>
          <w:bCs/>
        </w:rPr>
      </w:pPr>
      <w:r w:rsidRPr="00E15043">
        <w:rPr>
          <w:b/>
          <w:bCs/>
          <w:sz w:val="28"/>
          <w:szCs w:val="28"/>
        </w:rPr>
        <w:t>16.</w:t>
      </w:r>
      <w:r>
        <w:rPr>
          <w:b/>
          <w:bCs/>
        </w:rPr>
        <w:tab/>
        <w:t>Sabahın ilk ışıkları ovaya yayılıyordu(1) Doğa, gecenin karanlığını yavaş yavaş üzerinden atıyordu; karanlık yerini pırıl pırıl bir güne bırakıyordu. Canlı cansız tüm varlıklarda yeni bir görünüm(2)</w:t>
      </w:r>
    </w:p>
    <w:p w:rsidR="007F6913" w:rsidRDefault="007F6913" w:rsidP="004A4A99">
      <w:pPr>
        <w:tabs>
          <w:tab w:val="left" w:pos="1701"/>
        </w:tabs>
        <w:spacing w:after="0"/>
        <w:ind w:left="567" w:hanging="709"/>
        <w:rPr>
          <w:b/>
          <w:bCs/>
        </w:rPr>
      </w:pPr>
    </w:p>
    <w:p w:rsidR="007F6913" w:rsidRDefault="007F6913" w:rsidP="004A4A99">
      <w:pPr>
        <w:tabs>
          <w:tab w:val="left" w:pos="1701"/>
        </w:tabs>
        <w:spacing w:after="0"/>
        <w:ind w:left="567" w:hanging="709"/>
        <w:rPr>
          <w:b/>
          <w:bCs/>
        </w:rPr>
      </w:pPr>
      <w:r>
        <w:rPr>
          <w:b/>
          <w:bCs/>
        </w:rPr>
        <w:tab/>
        <w:t>Bu parçada 1 ve 2 numaralı yerlere, aşağıdaki noktalama işaretlerinden hangileri gelmelidir?</w:t>
      </w:r>
    </w:p>
    <w:p w:rsidR="007F6913" w:rsidRDefault="007F6913" w:rsidP="004A4A99">
      <w:pPr>
        <w:tabs>
          <w:tab w:val="left" w:pos="1701"/>
        </w:tabs>
        <w:spacing w:after="0"/>
        <w:ind w:left="567" w:hanging="709"/>
        <w:rPr>
          <w:b/>
          <w:bCs/>
        </w:rPr>
      </w:pPr>
    </w:p>
    <w:p w:rsidR="007F6913" w:rsidRPr="009F0161" w:rsidRDefault="007F6913" w:rsidP="009F0161">
      <w:pPr>
        <w:pStyle w:val="ListParagraph"/>
        <w:numPr>
          <w:ilvl w:val="0"/>
          <w:numId w:val="31"/>
        </w:numPr>
        <w:tabs>
          <w:tab w:val="left" w:pos="1701"/>
        </w:tabs>
        <w:spacing w:after="0"/>
        <w:rPr>
          <w:b/>
          <w:bCs/>
        </w:rPr>
      </w:pPr>
      <w:r>
        <w:rPr>
          <w:rFonts w:ascii="Arial" w:hAnsi="Arial" w:cs="Arial"/>
          <w:sz w:val="20"/>
          <w:szCs w:val="20"/>
        </w:rPr>
        <w:t>Nokta, üç nokta</w:t>
      </w:r>
    </w:p>
    <w:p w:rsidR="007F6913" w:rsidRPr="009F0161" w:rsidRDefault="007F6913" w:rsidP="009F0161">
      <w:pPr>
        <w:pStyle w:val="ListParagraph"/>
        <w:numPr>
          <w:ilvl w:val="0"/>
          <w:numId w:val="31"/>
        </w:numPr>
        <w:tabs>
          <w:tab w:val="left" w:pos="1701"/>
        </w:tabs>
        <w:spacing w:after="0"/>
        <w:rPr>
          <w:b/>
          <w:bCs/>
        </w:rPr>
      </w:pPr>
      <w:r>
        <w:rPr>
          <w:rFonts w:ascii="Arial" w:hAnsi="Arial" w:cs="Arial"/>
          <w:sz w:val="20"/>
          <w:szCs w:val="20"/>
        </w:rPr>
        <w:t>Virgül, ünlem</w:t>
      </w:r>
    </w:p>
    <w:p w:rsidR="007F6913" w:rsidRPr="009F0161" w:rsidRDefault="007F6913" w:rsidP="009F0161">
      <w:pPr>
        <w:pStyle w:val="ListParagraph"/>
        <w:numPr>
          <w:ilvl w:val="0"/>
          <w:numId w:val="31"/>
        </w:numPr>
        <w:tabs>
          <w:tab w:val="left" w:pos="1701"/>
        </w:tabs>
        <w:spacing w:after="0"/>
        <w:rPr>
          <w:b/>
          <w:bCs/>
        </w:rPr>
      </w:pPr>
      <w:r>
        <w:rPr>
          <w:rFonts w:ascii="Arial" w:hAnsi="Arial" w:cs="Arial"/>
          <w:sz w:val="20"/>
          <w:szCs w:val="20"/>
        </w:rPr>
        <w:t>Ünlem, üç nokta</w:t>
      </w:r>
    </w:p>
    <w:p w:rsidR="007F6913" w:rsidRPr="009F0161" w:rsidRDefault="007F6913" w:rsidP="009F0161">
      <w:pPr>
        <w:pStyle w:val="ListParagraph"/>
        <w:numPr>
          <w:ilvl w:val="0"/>
          <w:numId w:val="31"/>
        </w:numPr>
        <w:tabs>
          <w:tab w:val="left" w:pos="1701"/>
        </w:tabs>
        <w:spacing w:after="0"/>
        <w:rPr>
          <w:b/>
          <w:bCs/>
        </w:rPr>
      </w:pPr>
      <w:r>
        <w:rPr>
          <w:rFonts w:ascii="Arial" w:hAnsi="Arial" w:cs="Arial"/>
          <w:sz w:val="20"/>
          <w:szCs w:val="20"/>
        </w:rPr>
        <w:t>Noktalı virgül, nokta</w:t>
      </w:r>
    </w:p>
    <w:p w:rsidR="007F6913" w:rsidRDefault="007F6913" w:rsidP="00E15043">
      <w:pPr>
        <w:tabs>
          <w:tab w:val="left" w:pos="1701"/>
        </w:tabs>
        <w:spacing w:after="0"/>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A0FA1">
      <w:pPr>
        <w:tabs>
          <w:tab w:val="left" w:pos="1701"/>
        </w:tabs>
        <w:spacing w:after="0"/>
        <w:ind w:left="567" w:hanging="567"/>
        <w:rPr>
          <w:b/>
          <w:bCs/>
        </w:rPr>
      </w:pPr>
    </w:p>
    <w:p w:rsidR="007F6913" w:rsidRDefault="007F6913" w:rsidP="00AF7C99">
      <w:pPr>
        <w:tabs>
          <w:tab w:val="left" w:pos="1701"/>
        </w:tabs>
        <w:spacing w:after="0"/>
        <w:ind w:left="567" w:hanging="567"/>
        <w:rPr>
          <w:b/>
          <w:bCs/>
        </w:rPr>
      </w:pPr>
      <w:r w:rsidRPr="00976A86">
        <w:rPr>
          <w:b/>
          <w:bCs/>
          <w:sz w:val="28"/>
          <w:szCs w:val="28"/>
        </w:rPr>
        <w:t>17.</w:t>
      </w:r>
      <w:r>
        <w:rPr>
          <w:b/>
          <w:bCs/>
        </w:rPr>
        <w:tab/>
        <w:t xml:space="preserve">Bir kuş </w:t>
      </w:r>
      <w:r>
        <w:rPr>
          <w:b/>
          <w:bCs/>
          <w:u w:val="single"/>
        </w:rPr>
        <w:t>gönderiyorum</w:t>
      </w:r>
      <w:r>
        <w:rPr>
          <w:b/>
          <w:bCs/>
        </w:rPr>
        <w:t xml:space="preserve"> size</w:t>
      </w:r>
    </w:p>
    <w:p w:rsidR="007F6913" w:rsidRDefault="007F6913" w:rsidP="00AF7C99">
      <w:pPr>
        <w:tabs>
          <w:tab w:val="left" w:pos="1701"/>
        </w:tabs>
        <w:spacing w:after="0"/>
        <w:ind w:left="567" w:hanging="567"/>
        <w:rPr>
          <w:b/>
          <w:bCs/>
        </w:rPr>
      </w:pPr>
      <w:r>
        <w:rPr>
          <w:b/>
          <w:bCs/>
          <w:sz w:val="28"/>
          <w:szCs w:val="28"/>
        </w:rPr>
        <w:tab/>
      </w:r>
      <w:r>
        <w:rPr>
          <w:b/>
          <w:bCs/>
        </w:rPr>
        <w:t>Kanatlara küller sıvanmış bir kuş</w:t>
      </w:r>
    </w:p>
    <w:p w:rsidR="007F6913" w:rsidRDefault="007F6913" w:rsidP="00AF7C99">
      <w:pPr>
        <w:tabs>
          <w:tab w:val="left" w:pos="1701"/>
        </w:tabs>
        <w:spacing w:after="0"/>
        <w:ind w:left="567" w:hanging="567"/>
        <w:rPr>
          <w:b/>
          <w:bCs/>
        </w:rPr>
      </w:pPr>
      <w:r>
        <w:rPr>
          <w:b/>
          <w:bCs/>
        </w:rPr>
        <w:tab/>
        <w:t xml:space="preserve">Sürtünüşüyle </w:t>
      </w:r>
      <w:r w:rsidRPr="00AF7C99">
        <w:rPr>
          <w:b/>
          <w:bCs/>
          <w:u w:val="single"/>
        </w:rPr>
        <w:t>uyanıyor</w:t>
      </w:r>
      <w:r>
        <w:rPr>
          <w:b/>
          <w:bCs/>
        </w:rPr>
        <w:t xml:space="preserve"> deniz.</w:t>
      </w:r>
    </w:p>
    <w:p w:rsidR="007F6913" w:rsidRDefault="007F6913" w:rsidP="00AF7C99">
      <w:pPr>
        <w:tabs>
          <w:tab w:val="left" w:pos="1701"/>
        </w:tabs>
        <w:spacing w:after="0"/>
        <w:ind w:left="567" w:hanging="567"/>
        <w:rPr>
          <w:b/>
          <w:bCs/>
        </w:rPr>
      </w:pPr>
      <w:r>
        <w:rPr>
          <w:b/>
          <w:bCs/>
        </w:rPr>
        <w:tab/>
        <w:t xml:space="preserve">Acı ve umutsuzluk bildiklerini </w:t>
      </w:r>
      <w:r w:rsidRPr="00AF7C99">
        <w:rPr>
          <w:b/>
          <w:bCs/>
          <w:u w:val="single"/>
        </w:rPr>
        <w:t>unuttu</w:t>
      </w:r>
      <w:r>
        <w:rPr>
          <w:b/>
          <w:bCs/>
        </w:rPr>
        <w:t>.</w:t>
      </w:r>
    </w:p>
    <w:p w:rsidR="007F6913" w:rsidRDefault="007F6913" w:rsidP="00AF7C99">
      <w:pPr>
        <w:tabs>
          <w:tab w:val="left" w:pos="1701"/>
        </w:tabs>
        <w:spacing w:after="0"/>
        <w:ind w:left="567" w:hanging="567"/>
        <w:rPr>
          <w:b/>
          <w:bCs/>
        </w:rPr>
      </w:pPr>
      <w:r>
        <w:rPr>
          <w:b/>
          <w:bCs/>
        </w:rPr>
        <w:tab/>
        <w:t xml:space="preserve">Doğru, ama </w:t>
      </w:r>
      <w:r>
        <w:rPr>
          <w:b/>
          <w:bCs/>
          <w:u w:val="single"/>
        </w:rPr>
        <w:t>söyleyin</w:t>
      </w:r>
      <w:r>
        <w:rPr>
          <w:b/>
          <w:bCs/>
        </w:rPr>
        <w:t xml:space="preserve"> bana</w:t>
      </w:r>
    </w:p>
    <w:p w:rsidR="007F6913" w:rsidRDefault="007F6913" w:rsidP="00AF7C99">
      <w:pPr>
        <w:tabs>
          <w:tab w:val="left" w:pos="1701"/>
        </w:tabs>
        <w:spacing w:after="0"/>
        <w:ind w:left="567" w:hanging="567"/>
        <w:rPr>
          <w:b/>
          <w:bCs/>
        </w:rPr>
      </w:pPr>
      <w:r>
        <w:rPr>
          <w:b/>
          <w:bCs/>
        </w:rPr>
        <w:tab/>
        <w:t>Kaç dili var sevginin?</w:t>
      </w:r>
    </w:p>
    <w:p w:rsidR="007F6913" w:rsidRDefault="007F6913" w:rsidP="00AF7C99">
      <w:pPr>
        <w:tabs>
          <w:tab w:val="left" w:pos="1701"/>
        </w:tabs>
        <w:spacing w:after="0"/>
        <w:ind w:left="567" w:hanging="567"/>
        <w:rPr>
          <w:b/>
          <w:bCs/>
        </w:rPr>
      </w:pPr>
    </w:p>
    <w:p w:rsidR="007F6913" w:rsidRDefault="007F6913" w:rsidP="00AF7C99">
      <w:pPr>
        <w:tabs>
          <w:tab w:val="left" w:pos="1701"/>
        </w:tabs>
        <w:spacing w:after="0"/>
        <w:ind w:left="567" w:hanging="567"/>
        <w:rPr>
          <w:b/>
          <w:bCs/>
        </w:rPr>
      </w:pPr>
      <w:r>
        <w:rPr>
          <w:b/>
          <w:bCs/>
        </w:rPr>
        <w:tab/>
        <w:t>Bu şiirde altı çizili fiillerden hangisi nesnesine göre geçişsiz fiildir?</w:t>
      </w:r>
    </w:p>
    <w:p w:rsidR="007F6913" w:rsidRDefault="007F6913" w:rsidP="00AF7C99">
      <w:pPr>
        <w:tabs>
          <w:tab w:val="left" w:pos="1701"/>
        </w:tabs>
        <w:spacing w:after="0"/>
        <w:ind w:left="567" w:hanging="567"/>
        <w:rPr>
          <w:b/>
          <w:bCs/>
        </w:rPr>
      </w:pPr>
    </w:p>
    <w:p w:rsidR="007F6913" w:rsidRDefault="007F6913" w:rsidP="00AF7C99">
      <w:pPr>
        <w:tabs>
          <w:tab w:val="left" w:pos="1701"/>
        </w:tabs>
        <w:spacing w:after="0"/>
        <w:ind w:left="567" w:hanging="567"/>
      </w:pPr>
      <w:r>
        <w:rPr>
          <w:b/>
          <w:bCs/>
        </w:rPr>
        <w:tab/>
      </w:r>
      <w:r>
        <w:t>A) gönderiyorum</w:t>
      </w:r>
      <w:r>
        <w:tab/>
      </w:r>
      <w:r>
        <w:tab/>
        <w:t>B) uyanıyor</w:t>
      </w:r>
    </w:p>
    <w:p w:rsidR="007F6913" w:rsidRDefault="007F6913" w:rsidP="00AF7C99">
      <w:pPr>
        <w:tabs>
          <w:tab w:val="left" w:pos="1701"/>
        </w:tabs>
        <w:spacing w:after="0"/>
        <w:ind w:left="567" w:hanging="567"/>
      </w:pPr>
      <w:r>
        <w:tab/>
        <w:t>C) unuttu</w:t>
      </w:r>
      <w:r>
        <w:tab/>
      </w:r>
      <w:r>
        <w:tab/>
      </w:r>
      <w:r>
        <w:tab/>
        <w:t>D) söyleyin</w:t>
      </w:r>
    </w:p>
    <w:p w:rsidR="007F6913" w:rsidRDefault="007F6913" w:rsidP="00AF7C99">
      <w:pPr>
        <w:tabs>
          <w:tab w:val="left" w:pos="1701"/>
        </w:tabs>
        <w:spacing w:after="0"/>
        <w:ind w:left="567" w:hanging="567"/>
      </w:pPr>
    </w:p>
    <w:p w:rsidR="007F6913" w:rsidRPr="00AF7C99" w:rsidRDefault="007F6913" w:rsidP="00AF7C99">
      <w:pPr>
        <w:tabs>
          <w:tab w:val="left" w:pos="1701"/>
        </w:tabs>
        <w:spacing w:after="0"/>
        <w:ind w:left="567" w:hanging="567"/>
      </w:pPr>
    </w:p>
    <w:p w:rsidR="007F6913" w:rsidRPr="00AF7C99" w:rsidRDefault="007F6913" w:rsidP="00AF7C99">
      <w:pPr>
        <w:tabs>
          <w:tab w:val="left" w:pos="1701"/>
        </w:tabs>
        <w:spacing w:after="0"/>
        <w:ind w:left="567" w:hanging="567"/>
      </w:pPr>
      <w:r>
        <w:rPr>
          <w:b/>
          <w:bCs/>
        </w:rPr>
        <w:tab/>
      </w:r>
    </w:p>
    <w:p w:rsidR="007F6913" w:rsidRPr="00D234CB" w:rsidRDefault="007F6913" w:rsidP="00DF0C40">
      <w:pPr>
        <w:tabs>
          <w:tab w:val="left" w:pos="1701"/>
        </w:tabs>
        <w:spacing w:after="0"/>
        <w:ind w:left="567" w:hanging="567"/>
      </w:pPr>
    </w:p>
    <w:p w:rsidR="007F6913" w:rsidRDefault="007F6913" w:rsidP="00BB538D">
      <w:pPr>
        <w:tabs>
          <w:tab w:val="left" w:pos="1701"/>
        </w:tabs>
        <w:spacing w:after="0"/>
      </w:pPr>
    </w:p>
    <w:p w:rsidR="007F6913" w:rsidRDefault="007F6913" w:rsidP="00BB538D">
      <w:pPr>
        <w:tabs>
          <w:tab w:val="left" w:pos="1701"/>
        </w:tabs>
        <w:spacing w:after="0"/>
      </w:pPr>
    </w:p>
    <w:p w:rsidR="007F6913" w:rsidRPr="00FB61E0" w:rsidRDefault="007F6913" w:rsidP="00BB538D">
      <w:pPr>
        <w:tabs>
          <w:tab w:val="left" w:pos="1701"/>
        </w:tabs>
        <w:spacing w:after="0"/>
      </w:pPr>
    </w:p>
    <w:p w:rsidR="007F6913" w:rsidRPr="007265B5" w:rsidRDefault="007F6913" w:rsidP="007265B5">
      <w:pPr>
        <w:tabs>
          <w:tab w:val="left" w:pos="1701"/>
        </w:tabs>
        <w:spacing w:after="0"/>
        <w:ind w:left="567" w:hanging="567"/>
      </w:pPr>
    </w:p>
    <w:p w:rsidR="007F6913" w:rsidRPr="005B1907" w:rsidRDefault="007F6913" w:rsidP="0045314E">
      <w:pPr>
        <w:pStyle w:val="ListParagraph"/>
        <w:tabs>
          <w:tab w:val="left" w:pos="1701"/>
        </w:tabs>
        <w:spacing w:after="0"/>
        <w:ind w:left="927"/>
        <w:rPr>
          <w:b/>
          <w:bCs/>
        </w:rPr>
      </w:pPr>
    </w:p>
    <w:p w:rsidR="007F6913" w:rsidRDefault="007F6913" w:rsidP="005B1907">
      <w:pPr>
        <w:tabs>
          <w:tab w:val="left" w:pos="1701"/>
        </w:tabs>
        <w:spacing w:after="0"/>
        <w:rPr>
          <w:b/>
          <w:bCs/>
        </w:rPr>
      </w:pPr>
    </w:p>
    <w:p w:rsidR="007F6913" w:rsidRDefault="007F6913" w:rsidP="005B1907">
      <w:pPr>
        <w:tabs>
          <w:tab w:val="left" w:pos="1701"/>
        </w:tabs>
        <w:spacing w:after="0"/>
        <w:rPr>
          <w:b/>
          <w:bCs/>
        </w:rPr>
      </w:pPr>
    </w:p>
    <w:p w:rsidR="007F6913" w:rsidRDefault="007F6913" w:rsidP="004B270E">
      <w:pPr>
        <w:tabs>
          <w:tab w:val="left" w:pos="1701"/>
        </w:tabs>
        <w:spacing w:after="0"/>
        <w:ind w:left="567" w:hanging="567"/>
        <w:rPr>
          <w:b/>
          <w:bCs/>
        </w:rPr>
      </w:pPr>
    </w:p>
    <w:p w:rsidR="007F6913" w:rsidRDefault="007F6913" w:rsidP="00AF7C99">
      <w:pPr>
        <w:tabs>
          <w:tab w:val="left" w:pos="1701"/>
        </w:tabs>
        <w:spacing w:after="0"/>
        <w:ind w:left="567" w:hanging="567"/>
        <w:rPr>
          <w:b/>
          <w:bCs/>
        </w:rPr>
      </w:pPr>
      <w:r w:rsidRPr="00976A86">
        <w:rPr>
          <w:b/>
          <w:bCs/>
          <w:sz w:val="28"/>
          <w:szCs w:val="28"/>
        </w:rPr>
        <w:t>18.</w:t>
      </w:r>
      <w:r>
        <w:rPr>
          <w:b/>
          <w:bCs/>
        </w:rPr>
        <w:tab/>
        <w:t xml:space="preserve">Bu dernek; </w:t>
      </w:r>
      <w:r>
        <w:rPr>
          <w:b/>
          <w:bCs/>
          <w:u w:val="single"/>
        </w:rPr>
        <w:t>hat, tezhip, ebru minyatür gibi sanatların tanıtılması için</w:t>
      </w:r>
      <w:r>
        <w:rPr>
          <w:b/>
          <w:bCs/>
        </w:rPr>
        <w:t xml:space="preserve"> kurulmuş.</w:t>
      </w:r>
    </w:p>
    <w:p w:rsidR="007F6913" w:rsidRDefault="007F6913" w:rsidP="00AF7C99">
      <w:pPr>
        <w:tabs>
          <w:tab w:val="left" w:pos="1701"/>
        </w:tabs>
        <w:spacing w:after="0"/>
        <w:ind w:left="567" w:hanging="567"/>
        <w:rPr>
          <w:b/>
          <w:bCs/>
        </w:rPr>
      </w:pPr>
    </w:p>
    <w:p w:rsidR="007F6913" w:rsidRDefault="007F6913" w:rsidP="00AF7C99">
      <w:pPr>
        <w:tabs>
          <w:tab w:val="left" w:pos="1701"/>
        </w:tabs>
        <w:spacing w:after="0"/>
        <w:ind w:left="567" w:hanging="567"/>
        <w:rPr>
          <w:b/>
          <w:bCs/>
        </w:rPr>
      </w:pPr>
      <w:r>
        <w:rPr>
          <w:b/>
          <w:bCs/>
        </w:rPr>
        <w:tab/>
        <w:t>Bu cümlede altı çizilen söz öbeği cümlenin hangi ögesidir?</w:t>
      </w:r>
    </w:p>
    <w:p w:rsidR="007F6913" w:rsidRDefault="007F6913" w:rsidP="00AF7C99">
      <w:pPr>
        <w:tabs>
          <w:tab w:val="left" w:pos="1701"/>
        </w:tabs>
        <w:spacing w:after="0"/>
        <w:ind w:left="567" w:hanging="567"/>
        <w:rPr>
          <w:b/>
          <w:bCs/>
        </w:rPr>
      </w:pPr>
    </w:p>
    <w:p w:rsidR="007F6913" w:rsidRDefault="007F6913" w:rsidP="00AF7C99">
      <w:pPr>
        <w:tabs>
          <w:tab w:val="left" w:pos="1701"/>
        </w:tabs>
        <w:spacing w:after="0"/>
        <w:ind w:left="567" w:hanging="567"/>
      </w:pPr>
      <w:r>
        <w:rPr>
          <w:b/>
          <w:bCs/>
        </w:rPr>
        <w:tab/>
      </w:r>
      <w:r>
        <w:t>A) Belirtisiz nesne</w:t>
      </w:r>
      <w:r>
        <w:tab/>
        <w:t>B) Yer tamlayıcısı</w:t>
      </w:r>
    </w:p>
    <w:p w:rsidR="007F6913" w:rsidRPr="00E8304E" w:rsidRDefault="007F6913" w:rsidP="00AF7C99">
      <w:pPr>
        <w:tabs>
          <w:tab w:val="left" w:pos="1701"/>
        </w:tabs>
        <w:spacing w:after="0"/>
        <w:ind w:left="567" w:hanging="567"/>
      </w:pPr>
      <w:r>
        <w:tab/>
        <w:t>C)</w:t>
      </w:r>
      <w:r w:rsidRPr="005E796F">
        <w:t xml:space="preserve"> </w:t>
      </w:r>
      <w:r>
        <w:t>Özne</w:t>
      </w:r>
      <w:r>
        <w:tab/>
      </w:r>
      <w:r>
        <w:tab/>
      </w:r>
      <w:r>
        <w:tab/>
        <w:t>D) Zarf tümleci</w:t>
      </w:r>
    </w:p>
    <w:p w:rsidR="007F6913" w:rsidRPr="00381E8A" w:rsidRDefault="007F6913" w:rsidP="00DC343A">
      <w:pPr>
        <w:pStyle w:val="ListParagraph"/>
        <w:tabs>
          <w:tab w:val="left" w:pos="1701"/>
        </w:tabs>
        <w:spacing w:after="0"/>
        <w:ind w:left="927"/>
      </w:pPr>
    </w:p>
    <w:p w:rsidR="007F6913" w:rsidRPr="00381E8A" w:rsidRDefault="007F6913" w:rsidP="00381E8A">
      <w:pPr>
        <w:pStyle w:val="ListParagraph"/>
        <w:tabs>
          <w:tab w:val="left" w:pos="1701"/>
        </w:tabs>
        <w:spacing w:after="0"/>
        <w:ind w:left="927"/>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6E52F9">
      <w:pPr>
        <w:tabs>
          <w:tab w:val="left" w:pos="1701"/>
        </w:tabs>
        <w:spacing w:after="0"/>
      </w:pPr>
    </w:p>
    <w:p w:rsidR="007F6913" w:rsidRDefault="007F6913" w:rsidP="00BA730E">
      <w:pPr>
        <w:tabs>
          <w:tab w:val="left" w:pos="1701"/>
        </w:tabs>
        <w:spacing w:after="0"/>
        <w:ind w:left="567" w:hanging="709"/>
        <w:rPr>
          <w:b/>
          <w:bCs/>
          <w:sz w:val="28"/>
          <w:szCs w:val="28"/>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BA730E">
      <w:pPr>
        <w:tabs>
          <w:tab w:val="left" w:pos="1701"/>
        </w:tabs>
        <w:spacing w:after="0"/>
        <w:ind w:left="567" w:hanging="709"/>
        <w:rPr>
          <w:b/>
          <w:bCs/>
        </w:rPr>
      </w:pPr>
    </w:p>
    <w:p w:rsidR="007F6913" w:rsidRDefault="007F6913" w:rsidP="00DC343A">
      <w:pPr>
        <w:tabs>
          <w:tab w:val="left" w:pos="1701"/>
        </w:tabs>
        <w:spacing w:after="0"/>
        <w:ind w:left="567" w:hanging="709"/>
        <w:rPr>
          <w:b/>
          <w:bCs/>
        </w:rPr>
      </w:pPr>
      <w:r w:rsidRPr="008810E4">
        <w:rPr>
          <w:b/>
          <w:bCs/>
          <w:sz w:val="28"/>
          <w:szCs w:val="28"/>
        </w:rPr>
        <w:t>19.</w:t>
      </w:r>
      <w:r w:rsidRPr="008810E4">
        <w:rPr>
          <w:b/>
          <w:bCs/>
        </w:rPr>
        <w:tab/>
      </w:r>
      <w:r>
        <w:rPr>
          <w:b/>
          <w:bCs/>
        </w:rPr>
        <w:t>Aşağıdaki cümlelerden hangisi yüklemin türüne göre isim cümlesidir?</w:t>
      </w:r>
    </w:p>
    <w:p w:rsidR="007F6913" w:rsidRPr="006E224C" w:rsidRDefault="007F6913" w:rsidP="00DC343A">
      <w:pPr>
        <w:tabs>
          <w:tab w:val="left" w:pos="1701"/>
        </w:tabs>
        <w:spacing w:after="0"/>
        <w:ind w:left="567" w:hanging="709"/>
        <w:rPr>
          <w:b/>
          <w:bCs/>
        </w:rPr>
      </w:pPr>
    </w:p>
    <w:p w:rsidR="007F6913" w:rsidRPr="00DC343A" w:rsidRDefault="007F6913" w:rsidP="00440E2A">
      <w:pPr>
        <w:pStyle w:val="ListParagraph"/>
        <w:numPr>
          <w:ilvl w:val="0"/>
          <w:numId w:val="18"/>
        </w:numPr>
        <w:tabs>
          <w:tab w:val="left" w:pos="1701"/>
        </w:tabs>
        <w:spacing w:after="0"/>
        <w:rPr>
          <w:b/>
          <w:bCs/>
        </w:rPr>
      </w:pPr>
      <w:r>
        <w:rPr>
          <w:rFonts w:ascii="Arial" w:hAnsi="Arial" w:cs="Arial"/>
          <w:sz w:val="20"/>
          <w:szCs w:val="20"/>
        </w:rPr>
        <w:t>Ekmek fiyatları her geçen gün artıyor.</w:t>
      </w:r>
    </w:p>
    <w:p w:rsidR="007F6913" w:rsidRPr="00DC343A" w:rsidRDefault="007F6913" w:rsidP="00440E2A">
      <w:pPr>
        <w:pStyle w:val="ListParagraph"/>
        <w:numPr>
          <w:ilvl w:val="0"/>
          <w:numId w:val="18"/>
        </w:numPr>
        <w:tabs>
          <w:tab w:val="left" w:pos="1701"/>
        </w:tabs>
        <w:spacing w:after="0"/>
        <w:rPr>
          <w:b/>
          <w:bCs/>
        </w:rPr>
      </w:pPr>
      <w:r>
        <w:rPr>
          <w:rFonts w:ascii="Arial" w:hAnsi="Arial" w:cs="Arial"/>
          <w:sz w:val="20"/>
          <w:szCs w:val="20"/>
        </w:rPr>
        <w:t>Danışma bize pek yardımcı olmadı.</w:t>
      </w:r>
    </w:p>
    <w:p w:rsidR="007F6913" w:rsidRPr="006F7D45" w:rsidRDefault="007F6913" w:rsidP="006F7D45">
      <w:pPr>
        <w:pStyle w:val="ListParagraph"/>
        <w:numPr>
          <w:ilvl w:val="0"/>
          <w:numId w:val="18"/>
        </w:numPr>
        <w:tabs>
          <w:tab w:val="left" w:pos="1701"/>
        </w:tabs>
        <w:spacing w:after="0"/>
        <w:rPr>
          <w:b/>
          <w:bCs/>
        </w:rPr>
      </w:pPr>
      <w:r>
        <w:rPr>
          <w:rFonts w:ascii="Arial" w:hAnsi="Arial" w:cs="Arial"/>
          <w:sz w:val="20"/>
          <w:szCs w:val="20"/>
        </w:rPr>
        <w:t>Sevme, yüce gönüllerin işidir.</w:t>
      </w:r>
    </w:p>
    <w:p w:rsidR="007F6913" w:rsidRPr="006F7D45" w:rsidRDefault="007F6913" w:rsidP="006F7D45">
      <w:pPr>
        <w:pStyle w:val="ListParagraph"/>
        <w:numPr>
          <w:ilvl w:val="0"/>
          <w:numId w:val="18"/>
        </w:numPr>
        <w:tabs>
          <w:tab w:val="left" w:pos="1701"/>
        </w:tabs>
        <w:spacing w:after="0"/>
        <w:rPr>
          <w:b/>
          <w:bCs/>
        </w:rPr>
      </w:pPr>
      <w:r>
        <w:rPr>
          <w:rFonts w:ascii="Arial" w:hAnsi="Arial" w:cs="Arial"/>
          <w:sz w:val="20"/>
          <w:szCs w:val="20"/>
        </w:rPr>
        <w:t>Kazma, çiftçilerin elinden düşmedi bugün.</w:t>
      </w:r>
    </w:p>
    <w:p w:rsidR="007F6913" w:rsidRPr="00491DCA" w:rsidRDefault="007F6913" w:rsidP="00491DCA">
      <w:pPr>
        <w:pStyle w:val="ListParagraph"/>
        <w:tabs>
          <w:tab w:val="left" w:pos="1701"/>
        </w:tabs>
        <w:spacing w:after="0"/>
        <w:ind w:left="927"/>
        <w:rPr>
          <w:b/>
          <w:bCs/>
        </w:rPr>
      </w:pPr>
    </w:p>
    <w:p w:rsidR="007F6913" w:rsidRDefault="007F6913" w:rsidP="00821CA8">
      <w:pPr>
        <w:tabs>
          <w:tab w:val="left" w:pos="1701"/>
        </w:tabs>
        <w:spacing w:after="0"/>
        <w:ind w:left="567" w:hanging="709"/>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hyperlink r:id="rId8" w:history="1">
        <w:r>
          <w:rPr>
            <w:rStyle w:val="Hyperlink"/>
          </w:rPr>
          <w:t>www.sorubak.com</w:t>
        </w:r>
      </w:hyperlink>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C61D80">
      <w:pPr>
        <w:tabs>
          <w:tab w:val="left" w:pos="1701"/>
        </w:tabs>
        <w:spacing w:after="0"/>
        <w:ind w:left="567" w:hanging="709"/>
        <w:rPr>
          <w:b/>
          <w:bCs/>
        </w:rPr>
      </w:pPr>
    </w:p>
    <w:p w:rsidR="007F6913" w:rsidRDefault="007F6913" w:rsidP="0054694E">
      <w:pPr>
        <w:tabs>
          <w:tab w:val="left" w:pos="1701"/>
        </w:tabs>
        <w:spacing w:after="0"/>
        <w:ind w:left="567" w:hanging="709"/>
        <w:rPr>
          <w:rFonts w:eastAsia="Batang"/>
          <w:b/>
          <w:bCs/>
        </w:rPr>
      </w:pPr>
      <w:r w:rsidRPr="0059532B">
        <w:rPr>
          <w:b/>
          <w:bCs/>
          <w:sz w:val="28"/>
          <w:szCs w:val="28"/>
        </w:rPr>
        <w:t>20.</w:t>
      </w:r>
      <w:r>
        <w:rPr>
          <w:b/>
          <w:bCs/>
        </w:rPr>
        <w:tab/>
      </w:r>
      <w:r>
        <w:rPr>
          <w:rFonts w:eastAsia="Batang"/>
          <w:b/>
          <w:bCs/>
        </w:rPr>
        <w:t xml:space="preserve">Aşağıdaki cümlelerde altı çizilen sözcüklerden hangisi zarf-fiil olarak </w:t>
      </w:r>
      <w:r w:rsidRPr="0054694E">
        <w:rPr>
          <w:rFonts w:eastAsia="Batang"/>
          <w:b/>
          <w:bCs/>
          <w:u w:val="single"/>
        </w:rPr>
        <w:t>kullanılmamıştır</w:t>
      </w:r>
      <w:r>
        <w:rPr>
          <w:rFonts w:eastAsia="Batang"/>
          <w:b/>
          <w:bCs/>
        </w:rPr>
        <w:t>?</w:t>
      </w:r>
    </w:p>
    <w:p w:rsidR="007F6913" w:rsidRDefault="007F6913" w:rsidP="0054694E">
      <w:pPr>
        <w:tabs>
          <w:tab w:val="left" w:pos="1701"/>
        </w:tabs>
        <w:spacing w:after="0"/>
        <w:ind w:left="567" w:hanging="709"/>
      </w:pPr>
    </w:p>
    <w:p w:rsidR="007F6913" w:rsidRPr="0054694E" w:rsidRDefault="007F6913" w:rsidP="0054694E">
      <w:pPr>
        <w:pStyle w:val="ListParagraph"/>
        <w:numPr>
          <w:ilvl w:val="0"/>
          <w:numId w:val="32"/>
        </w:numPr>
        <w:tabs>
          <w:tab w:val="left" w:pos="1701"/>
        </w:tabs>
        <w:spacing w:after="0"/>
      </w:pPr>
      <w:r>
        <w:rPr>
          <w:rFonts w:ascii="Arial" w:hAnsi="Arial" w:cs="Arial"/>
          <w:sz w:val="20"/>
          <w:szCs w:val="20"/>
        </w:rPr>
        <w:t xml:space="preserve">Yemek </w:t>
      </w:r>
      <w:r w:rsidRPr="00950CE9">
        <w:rPr>
          <w:rFonts w:ascii="Arial" w:hAnsi="Arial" w:cs="Arial"/>
          <w:sz w:val="20"/>
          <w:szCs w:val="20"/>
          <w:u w:val="single"/>
        </w:rPr>
        <w:t>yedikçe</w:t>
      </w:r>
      <w:r>
        <w:rPr>
          <w:rFonts w:ascii="Arial" w:hAnsi="Arial" w:cs="Arial"/>
          <w:sz w:val="20"/>
          <w:szCs w:val="20"/>
        </w:rPr>
        <w:t xml:space="preserve"> kilo alıyordu.</w:t>
      </w:r>
    </w:p>
    <w:p w:rsidR="007F6913" w:rsidRPr="0054694E" w:rsidRDefault="007F6913" w:rsidP="0054694E">
      <w:pPr>
        <w:pStyle w:val="ListParagraph"/>
        <w:numPr>
          <w:ilvl w:val="0"/>
          <w:numId w:val="32"/>
        </w:numPr>
        <w:tabs>
          <w:tab w:val="left" w:pos="1701"/>
        </w:tabs>
        <w:spacing w:after="0"/>
      </w:pPr>
      <w:r>
        <w:rPr>
          <w:rFonts w:ascii="Arial" w:hAnsi="Arial" w:cs="Arial"/>
          <w:sz w:val="20"/>
          <w:szCs w:val="20"/>
        </w:rPr>
        <w:t xml:space="preserve">Yağmur </w:t>
      </w:r>
      <w:r w:rsidRPr="00950CE9">
        <w:rPr>
          <w:rFonts w:ascii="Arial" w:hAnsi="Arial" w:cs="Arial"/>
          <w:sz w:val="20"/>
          <w:szCs w:val="20"/>
          <w:u w:val="single"/>
        </w:rPr>
        <w:t>yağdıkça</w:t>
      </w:r>
      <w:r>
        <w:rPr>
          <w:rFonts w:ascii="Arial" w:hAnsi="Arial" w:cs="Arial"/>
          <w:sz w:val="20"/>
          <w:szCs w:val="20"/>
        </w:rPr>
        <w:t xml:space="preserve"> seni hatırlıyorum.</w:t>
      </w:r>
    </w:p>
    <w:p w:rsidR="007F6913" w:rsidRPr="0054694E" w:rsidRDefault="007F6913" w:rsidP="0054694E">
      <w:pPr>
        <w:pStyle w:val="ListParagraph"/>
        <w:numPr>
          <w:ilvl w:val="0"/>
          <w:numId w:val="32"/>
        </w:numPr>
        <w:tabs>
          <w:tab w:val="left" w:pos="1701"/>
        </w:tabs>
        <w:spacing w:after="0"/>
      </w:pPr>
      <w:r>
        <w:rPr>
          <w:rFonts w:ascii="Arial" w:hAnsi="Arial" w:cs="Arial"/>
          <w:sz w:val="20"/>
          <w:szCs w:val="20"/>
        </w:rPr>
        <w:t xml:space="preserve">Araba </w:t>
      </w:r>
      <w:r w:rsidRPr="00950CE9">
        <w:rPr>
          <w:rFonts w:ascii="Arial" w:hAnsi="Arial" w:cs="Arial"/>
          <w:sz w:val="20"/>
          <w:szCs w:val="20"/>
          <w:u w:val="single"/>
        </w:rPr>
        <w:t>dikçe</w:t>
      </w:r>
      <w:r>
        <w:rPr>
          <w:rFonts w:ascii="Arial" w:hAnsi="Arial" w:cs="Arial"/>
          <w:sz w:val="20"/>
          <w:szCs w:val="20"/>
        </w:rPr>
        <w:t xml:space="preserve"> bir yokuştan çıktı.</w:t>
      </w:r>
    </w:p>
    <w:p w:rsidR="007F6913" w:rsidRDefault="007F6913" w:rsidP="0054694E">
      <w:pPr>
        <w:pStyle w:val="ListParagraph"/>
        <w:numPr>
          <w:ilvl w:val="0"/>
          <w:numId w:val="32"/>
        </w:numPr>
        <w:tabs>
          <w:tab w:val="left" w:pos="1701"/>
        </w:tabs>
        <w:spacing w:after="0"/>
      </w:pPr>
      <w:r>
        <w:rPr>
          <w:rFonts w:ascii="Arial" w:hAnsi="Arial" w:cs="Arial"/>
          <w:sz w:val="20"/>
          <w:szCs w:val="20"/>
        </w:rPr>
        <w:t xml:space="preserve">Soruları </w:t>
      </w:r>
      <w:r w:rsidRPr="00950CE9">
        <w:rPr>
          <w:rFonts w:ascii="Arial" w:hAnsi="Arial" w:cs="Arial"/>
          <w:sz w:val="20"/>
          <w:szCs w:val="20"/>
          <w:u w:val="single"/>
        </w:rPr>
        <w:t>bildikçe</w:t>
      </w:r>
      <w:r>
        <w:rPr>
          <w:rFonts w:ascii="Arial" w:hAnsi="Arial" w:cs="Arial"/>
          <w:sz w:val="20"/>
          <w:szCs w:val="20"/>
        </w:rPr>
        <w:t xml:space="preserve"> özgüveni artıyordu.</w:t>
      </w:r>
    </w:p>
    <w:p w:rsidR="007F6913" w:rsidRPr="00F40034" w:rsidRDefault="007F6913" w:rsidP="00F40034">
      <w:pPr>
        <w:tabs>
          <w:tab w:val="left" w:pos="1701"/>
        </w:tabs>
        <w:spacing w:after="0"/>
        <w:ind w:left="567" w:hanging="709"/>
      </w:pPr>
      <w:r>
        <w:tab/>
      </w:r>
    </w:p>
    <w:p w:rsidR="007F6913" w:rsidRDefault="007F6913" w:rsidP="00110575">
      <w:pPr>
        <w:pStyle w:val="ListParagraph"/>
        <w:tabs>
          <w:tab w:val="left" w:pos="1701"/>
        </w:tabs>
        <w:spacing w:after="0"/>
        <w:ind w:left="927"/>
        <w:rPr>
          <w:rFonts w:ascii="Arial" w:hAnsi="Arial" w:cs="Arial"/>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p>
    <w:p w:rsidR="007F6913" w:rsidRDefault="007F6913" w:rsidP="00105C7A">
      <w:pPr>
        <w:pStyle w:val="ListParagraph"/>
        <w:tabs>
          <w:tab w:val="left" w:pos="1701"/>
        </w:tabs>
        <w:spacing w:after="0"/>
        <w:ind w:left="567"/>
        <w:rPr>
          <w:rFonts w:ascii="Arial" w:hAnsi="Arial" w:cs="Arial"/>
          <w:b/>
          <w:bCs/>
          <w:sz w:val="20"/>
          <w:szCs w:val="20"/>
        </w:rPr>
      </w:pPr>
      <w:r w:rsidRPr="00110575">
        <w:rPr>
          <w:rFonts w:ascii="Arial" w:hAnsi="Arial" w:cs="Arial"/>
          <w:b/>
          <w:bCs/>
          <w:sz w:val="20"/>
          <w:szCs w:val="20"/>
        </w:rPr>
        <w:t>TEST BİTTİ.</w:t>
      </w:r>
    </w:p>
    <w:p w:rsidR="007F6913" w:rsidRPr="00105C7A" w:rsidRDefault="007F6913" w:rsidP="00105C7A">
      <w:pPr>
        <w:pStyle w:val="ListParagraph"/>
        <w:tabs>
          <w:tab w:val="left" w:pos="1701"/>
        </w:tabs>
        <w:spacing w:after="0"/>
        <w:ind w:left="567"/>
        <w:rPr>
          <w:rFonts w:ascii="Arial" w:hAnsi="Arial" w:cs="Arial"/>
          <w:b/>
          <w:bCs/>
          <w:sz w:val="20"/>
          <w:szCs w:val="20"/>
        </w:rPr>
      </w:pPr>
      <w:r w:rsidRPr="00110575">
        <w:rPr>
          <w:rFonts w:ascii="Arial" w:hAnsi="Arial" w:cs="Arial"/>
          <w:b/>
          <w:bCs/>
          <w:sz w:val="20"/>
          <w:szCs w:val="20"/>
        </w:rPr>
        <w:t>CEVAPLARINIZI KONTROL EDİNİZ.</w:t>
      </w:r>
    </w:p>
    <w:p w:rsidR="007F6913" w:rsidRDefault="007F6913" w:rsidP="00110575">
      <w:pPr>
        <w:pStyle w:val="ListParagraph"/>
        <w:tabs>
          <w:tab w:val="left" w:pos="1701"/>
        </w:tabs>
        <w:spacing w:after="0"/>
        <w:ind w:left="927"/>
        <w:rPr>
          <w:rFonts w:ascii="Arial" w:hAnsi="Arial" w:cs="Arial"/>
          <w:sz w:val="20"/>
          <w:szCs w:val="20"/>
        </w:rPr>
      </w:pPr>
    </w:p>
    <w:p w:rsidR="007F6913" w:rsidRDefault="007F6913" w:rsidP="00110575">
      <w:pPr>
        <w:pStyle w:val="ListParagraph"/>
        <w:tabs>
          <w:tab w:val="left" w:pos="1701"/>
        </w:tabs>
        <w:spacing w:after="0"/>
        <w:ind w:left="927"/>
        <w:rPr>
          <w:rFonts w:ascii="Arial" w:hAnsi="Arial" w:cs="Arial"/>
          <w:sz w:val="20"/>
          <w:szCs w:val="20"/>
        </w:rPr>
      </w:pPr>
    </w:p>
    <w:p w:rsidR="007F6913" w:rsidRDefault="007F6913" w:rsidP="00110575">
      <w:pPr>
        <w:pStyle w:val="ListParagraph"/>
        <w:tabs>
          <w:tab w:val="left" w:pos="1701"/>
        </w:tabs>
        <w:spacing w:after="0"/>
        <w:ind w:left="927"/>
        <w:rPr>
          <w:rFonts w:ascii="Arial" w:hAnsi="Arial" w:cs="Arial"/>
          <w:sz w:val="20"/>
          <w:szCs w:val="20"/>
        </w:rPr>
        <w:sectPr w:rsidR="007F6913" w:rsidSect="00DB5D70">
          <w:headerReference w:type="default" r:id="rId9"/>
          <w:footerReference w:type="default" r:id="rId10"/>
          <w:pgSz w:w="11906" w:h="16838"/>
          <w:pgMar w:top="424" w:right="851" w:bottom="567" w:left="851" w:header="426" w:footer="342" w:gutter="0"/>
          <w:cols w:num="2" w:sep="1" w:space="709"/>
          <w:docGrid w:linePitch="360"/>
        </w:sectPr>
      </w:pPr>
    </w:p>
    <w:p w:rsidR="007F6913" w:rsidRDefault="007F6913" w:rsidP="00110575">
      <w:pPr>
        <w:pStyle w:val="ListParagraph"/>
        <w:tabs>
          <w:tab w:val="left" w:pos="1701"/>
        </w:tabs>
        <w:spacing w:after="0"/>
        <w:ind w:left="567"/>
        <w:rPr>
          <w:b/>
          <w:bCs/>
        </w:rPr>
        <w:sectPr w:rsidR="007F6913" w:rsidSect="00105C7A">
          <w:type w:val="continuous"/>
          <w:pgSz w:w="11906" w:h="16838"/>
          <w:pgMar w:top="424" w:right="851" w:bottom="567" w:left="851" w:header="426" w:footer="342" w:gutter="0"/>
          <w:cols w:sep="1" w:space="709"/>
          <w:docGrid w:linePitch="360"/>
        </w:sectPr>
      </w:pPr>
    </w:p>
    <w:p w:rsidR="007F6913" w:rsidRDefault="007F6913" w:rsidP="00561D38">
      <w:pPr>
        <w:pStyle w:val="ListParagraph"/>
        <w:spacing w:after="0"/>
        <w:ind w:left="0"/>
        <w:rPr>
          <w:b/>
          <w:bCs/>
        </w:rPr>
      </w:pPr>
    </w:p>
    <w:p w:rsidR="007F6913" w:rsidRPr="00644C7E" w:rsidRDefault="007F6913" w:rsidP="00335785">
      <w:pPr>
        <w:pStyle w:val="ListParagraph"/>
        <w:spacing w:after="0"/>
        <w:ind w:left="0"/>
        <w:jc w:val="center"/>
        <w:rPr>
          <w:b/>
          <w:bCs/>
        </w:rPr>
      </w:pPr>
      <w:hyperlink r:id="rId11" w:history="1">
        <w:r>
          <w:rPr>
            <w:rStyle w:val="Hyperlink"/>
            <w:sz w:val="20"/>
            <w:szCs w:val="20"/>
          </w:rPr>
          <w:t>www.sorubak.com</w:t>
        </w:r>
      </w:hyperlink>
    </w:p>
    <w:sectPr w:rsidR="007F6913" w:rsidRPr="00644C7E"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913" w:rsidRDefault="007F6913" w:rsidP="00DB5D70">
      <w:pPr>
        <w:spacing w:after="0" w:line="240" w:lineRule="auto"/>
      </w:pPr>
      <w:r>
        <w:separator/>
      </w:r>
    </w:p>
  </w:endnote>
  <w:endnote w:type="continuationSeparator" w:id="0">
    <w:p w:rsidR="007F6913" w:rsidRDefault="007F6913"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913" w:rsidRDefault="007F6913">
    <w:pPr>
      <w:pStyle w:val="Footer"/>
      <w:jc w:val="center"/>
    </w:pPr>
    <w:r w:rsidRPr="00DB5D70">
      <w:rPr>
        <w:rFonts w:ascii="Comic Sans MS" w:hAnsi="Comic Sans MS" w:cs="Comic Sans MS"/>
        <w:b/>
        <w:bCs/>
        <w:sz w:val="28"/>
        <w:szCs w:val="28"/>
      </w:rPr>
      <w:fldChar w:fldCharType="begin"/>
    </w:r>
    <w:r w:rsidRPr="00DB5D70">
      <w:rPr>
        <w:rFonts w:ascii="Comic Sans MS" w:hAnsi="Comic Sans MS" w:cs="Comic Sans MS"/>
        <w:b/>
        <w:bCs/>
        <w:sz w:val="28"/>
        <w:szCs w:val="28"/>
      </w:rPr>
      <w:instrText xml:space="preserve"> PAGE   \* MERGEFORMAT </w:instrText>
    </w:r>
    <w:r w:rsidRPr="00DB5D70">
      <w:rPr>
        <w:rFonts w:ascii="Comic Sans MS" w:hAnsi="Comic Sans MS" w:cs="Comic Sans MS"/>
        <w:b/>
        <w:bCs/>
        <w:sz w:val="28"/>
        <w:szCs w:val="28"/>
      </w:rPr>
      <w:fldChar w:fldCharType="separate"/>
    </w:r>
    <w:r>
      <w:rPr>
        <w:rFonts w:ascii="Comic Sans MS" w:hAnsi="Comic Sans MS" w:cs="Comic Sans MS"/>
        <w:b/>
        <w:bCs/>
        <w:noProof/>
        <w:sz w:val="28"/>
        <w:szCs w:val="28"/>
      </w:rPr>
      <w:t>6</w:t>
    </w:r>
    <w:r w:rsidRPr="00DB5D70">
      <w:rPr>
        <w:rFonts w:ascii="Comic Sans MS" w:hAnsi="Comic Sans MS" w:cs="Comic Sans MS"/>
        <w:b/>
        <w:bCs/>
        <w:sz w:val="28"/>
        <w:szCs w:val="28"/>
      </w:rPr>
      <w:fldChar w:fldCharType="end"/>
    </w:r>
  </w:p>
  <w:p w:rsidR="007F6913" w:rsidRDefault="007F69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913" w:rsidRDefault="007F6913" w:rsidP="00DB5D70">
      <w:pPr>
        <w:spacing w:after="0" w:line="240" w:lineRule="auto"/>
      </w:pPr>
      <w:r>
        <w:separator/>
      </w:r>
    </w:p>
  </w:footnote>
  <w:footnote w:type="continuationSeparator" w:id="0">
    <w:p w:rsidR="007F6913" w:rsidRDefault="007F6913"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913" w:rsidRPr="00DB5D70" w:rsidRDefault="007F6913">
    <w:pPr>
      <w:pStyle w:val="Header"/>
      <w:pBdr>
        <w:bottom w:val="thickThinSmallGap" w:sz="24" w:space="1" w:color="622423"/>
      </w:pBdr>
      <w:jc w:val="center"/>
      <w:rPr>
        <w:rFonts w:ascii="Comic Sans MS" w:hAnsi="Comic Sans MS" w:cs="Comic Sans MS"/>
        <w:b/>
        <w:bCs/>
        <w:sz w:val="28"/>
        <w:szCs w:val="28"/>
      </w:rPr>
    </w:pPr>
    <w:r w:rsidRPr="00DB5D70">
      <w:rPr>
        <w:rFonts w:ascii="Comic Sans MS" w:hAnsi="Comic Sans MS" w:cs="Comic Sans MS"/>
        <w:b/>
        <w:bCs/>
        <w:sz w:val="28"/>
        <w:szCs w:val="28"/>
      </w:rPr>
      <w:t>TÜRKÇE</w:t>
    </w:r>
  </w:p>
  <w:p w:rsidR="007F6913" w:rsidRPr="00DB5D70" w:rsidRDefault="007F6913">
    <w:pPr>
      <w:pStyle w:val="Header"/>
      <w:rPr>
        <w:rFonts w:ascii="Comic Sans MS" w:hAnsi="Comic Sans MS" w:cs="Comic Sans MS"/>
        <w:b/>
        <w:bCs/>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517B"/>
    <w:multiLevelType w:val="hybridMultilevel"/>
    <w:tmpl w:val="523E871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
    <w:nsid w:val="01D32B7F"/>
    <w:multiLevelType w:val="hybridMultilevel"/>
    <w:tmpl w:val="7514225A"/>
    <w:lvl w:ilvl="0" w:tplc="1F7E8014">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
    <w:nsid w:val="02952A63"/>
    <w:multiLevelType w:val="hybridMultilevel"/>
    <w:tmpl w:val="92565F7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nsid w:val="06257774"/>
    <w:multiLevelType w:val="hybridMultilevel"/>
    <w:tmpl w:val="E16A1B9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4">
    <w:nsid w:val="0C000C15"/>
    <w:multiLevelType w:val="hybridMultilevel"/>
    <w:tmpl w:val="5006504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5">
    <w:nsid w:val="14860AC6"/>
    <w:multiLevelType w:val="hybridMultilevel"/>
    <w:tmpl w:val="05F877E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6">
    <w:nsid w:val="15F63424"/>
    <w:multiLevelType w:val="hybridMultilevel"/>
    <w:tmpl w:val="FB32479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7">
    <w:nsid w:val="17F70E21"/>
    <w:multiLevelType w:val="hybridMultilevel"/>
    <w:tmpl w:val="6D223610"/>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8">
    <w:nsid w:val="19870C0B"/>
    <w:multiLevelType w:val="hybridMultilevel"/>
    <w:tmpl w:val="49C8DCB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9">
    <w:nsid w:val="1A921ABC"/>
    <w:multiLevelType w:val="hybridMultilevel"/>
    <w:tmpl w:val="A8B23E0C"/>
    <w:lvl w:ilvl="0" w:tplc="DC3C9C08">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0">
    <w:nsid w:val="1DFB6569"/>
    <w:multiLevelType w:val="hybridMultilevel"/>
    <w:tmpl w:val="6A246250"/>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1">
    <w:nsid w:val="218351BB"/>
    <w:multiLevelType w:val="hybridMultilevel"/>
    <w:tmpl w:val="61348830"/>
    <w:lvl w:ilvl="0" w:tplc="DC3C9C08">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1FF5F60"/>
    <w:multiLevelType w:val="hybridMultilevel"/>
    <w:tmpl w:val="7B841B1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3">
    <w:nsid w:val="25613A2D"/>
    <w:multiLevelType w:val="hybridMultilevel"/>
    <w:tmpl w:val="1B9EBB6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4">
    <w:nsid w:val="29002DC7"/>
    <w:multiLevelType w:val="hybridMultilevel"/>
    <w:tmpl w:val="F2BE1140"/>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5">
    <w:nsid w:val="29AF5728"/>
    <w:multiLevelType w:val="hybridMultilevel"/>
    <w:tmpl w:val="CE201668"/>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6">
    <w:nsid w:val="2AC036F1"/>
    <w:multiLevelType w:val="hybridMultilevel"/>
    <w:tmpl w:val="F4ECC90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7">
    <w:nsid w:val="2FB85F60"/>
    <w:multiLevelType w:val="hybridMultilevel"/>
    <w:tmpl w:val="7B841B1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8">
    <w:nsid w:val="303F0EB3"/>
    <w:multiLevelType w:val="hybridMultilevel"/>
    <w:tmpl w:val="31ECB4A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19">
    <w:nsid w:val="32226D69"/>
    <w:multiLevelType w:val="hybridMultilevel"/>
    <w:tmpl w:val="2DA0B8E8"/>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0">
    <w:nsid w:val="396E6DD8"/>
    <w:multiLevelType w:val="hybridMultilevel"/>
    <w:tmpl w:val="4ACCD79A"/>
    <w:lvl w:ilvl="0" w:tplc="B636CBEE">
      <w:start w:val="1"/>
      <w:numFmt w:val="decimal"/>
      <w:lvlText w:val="%1."/>
      <w:lvlJc w:val="left"/>
      <w:pPr>
        <w:ind w:left="927" w:hanging="360"/>
      </w:pPr>
      <w:rPr>
        <w:rFonts w:ascii="Arial" w:hAnsi="Arial" w:cs="Arial" w:hint="default"/>
        <w:b/>
        <w:bCs/>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1">
    <w:nsid w:val="3B3652A4"/>
    <w:multiLevelType w:val="hybridMultilevel"/>
    <w:tmpl w:val="4E84A76A"/>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2">
    <w:nsid w:val="40E378B3"/>
    <w:multiLevelType w:val="hybridMultilevel"/>
    <w:tmpl w:val="8B42F9D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3">
    <w:nsid w:val="45EF34F6"/>
    <w:multiLevelType w:val="hybridMultilevel"/>
    <w:tmpl w:val="1646D1C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4">
    <w:nsid w:val="4BDB5A87"/>
    <w:multiLevelType w:val="hybridMultilevel"/>
    <w:tmpl w:val="6174FA0E"/>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5">
    <w:nsid w:val="51A32DB0"/>
    <w:multiLevelType w:val="hybridMultilevel"/>
    <w:tmpl w:val="02E2015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6">
    <w:nsid w:val="571A591C"/>
    <w:multiLevelType w:val="hybridMultilevel"/>
    <w:tmpl w:val="9C805DEA"/>
    <w:lvl w:ilvl="0" w:tplc="041F000F">
      <w:start w:val="1"/>
      <w:numFmt w:val="decimal"/>
      <w:lvlText w:val="%1."/>
      <w:lvlJc w:val="left"/>
      <w:pPr>
        <w:ind w:left="1069" w:hanging="360"/>
      </w:p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7">
    <w:nsid w:val="587D776A"/>
    <w:multiLevelType w:val="hybridMultilevel"/>
    <w:tmpl w:val="B9B4BC54"/>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8">
    <w:nsid w:val="64AE32FF"/>
    <w:multiLevelType w:val="hybridMultilevel"/>
    <w:tmpl w:val="247608C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29">
    <w:nsid w:val="652E6B5D"/>
    <w:multiLevelType w:val="hybridMultilevel"/>
    <w:tmpl w:val="269C7736"/>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0">
    <w:nsid w:val="684B48A3"/>
    <w:multiLevelType w:val="hybridMultilevel"/>
    <w:tmpl w:val="9FC2688C"/>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1">
    <w:nsid w:val="68816C1C"/>
    <w:multiLevelType w:val="hybridMultilevel"/>
    <w:tmpl w:val="7CAE8CD2"/>
    <w:lvl w:ilvl="0" w:tplc="A556652E">
      <w:start w:val="1"/>
      <w:numFmt w:val="upperLetter"/>
      <w:lvlText w:val="%1)"/>
      <w:lvlJc w:val="left"/>
      <w:pPr>
        <w:ind w:left="927" w:hanging="360"/>
      </w:pPr>
      <w:rPr>
        <w:rFonts w:ascii="Arial" w:hAnsi="Arial" w:cs="Arial" w:hint="default"/>
        <w:b w:val="0"/>
        <w:bCs w:val="0"/>
        <w:i w:val="0"/>
        <w:iCs w:val="0"/>
        <w:sz w:val="20"/>
        <w:szCs w:val="20"/>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num w:numId="1">
    <w:abstractNumId w:val="22"/>
  </w:num>
  <w:num w:numId="2">
    <w:abstractNumId w:val="7"/>
  </w:num>
  <w:num w:numId="3">
    <w:abstractNumId w:val="31"/>
  </w:num>
  <w:num w:numId="4">
    <w:abstractNumId w:val="30"/>
  </w:num>
  <w:num w:numId="5">
    <w:abstractNumId w:val="1"/>
  </w:num>
  <w:num w:numId="6">
    <w:abstractNumId w:val="17"/>
  </w:num>
  <w:num w:numId="7">
    <w:abstractNumId w:val="2"/>
  </w:num>
  <w:num w:numId="8">
    <w:abstractNumId w:val="27"/>
  </w:num>
  <w:num w:numId="9">
    <w:abstractNumId w:val="28"/>
  </w:num>
  <w:num w:numId="10">
    <w:abstractNumId w:val="19"/>
  </w:num>
  <w:num w:numId="11">
    <w:abstractNumId w:val="4"/>
  </w:num>
  <w:num w:numId="12">
    <w:abstractNumId w:val="23"/>
  </w:num>
  <w:num w:numId="13">
    <w:abstractNumId w:val="15"/>
  </w:num>
  <w:num w:numId="14">
    <w:abstractNumId w:val="16"/>
  </w:num>
  <w:num w:numId="15">
    <w:abstractNumId w:val="29"/>
  </w:num>
  <w:num w:numId="16">
    <w:abstractNumId w:val="21"/>
  </w:num>
  <w:num w:numId="17">
    <w:abstractNumId w:val="20"/>
  </w:num>
  <w:num w:numId="18">
    <w:abstractNumId w:val="3"/>
  </w:num>
  <w:num w:numId="19">
    <w:abstractNumId w:val="26"/>
  </w:num>
  <w:num w:numId="20">
    <w:abstractNumId w:val="13"/>
  </w:num>
  <w:num w:numId="21">
    <w:abstractNumId w:val="18"/>
  </w:num>
  <w:num w:numId="22">
    <w:abstractNumId w:val="10"/>
  </w:num>
  <w:num w:numId="23">
    <w:abstractNumId w:val="25"/>
  </w:num>
  <w:num w:numId="24">
    <w:abstractNumId w:val="5"/>
  </w:num>
  <w:num w:numId="25">
    <w:abstractNumId w:val="9"/>
  </w:num>
  <w:num w:numId="26">
    <w:abstractNumId w:val="11"/>
  </w:num>
  <w:num w:numId="27">
    <w:abstractNumId w:val="0"/>
  </w:num>
  <w:num w:numId="28">
    <w:abstractNumId w:val="12"/>
  </w:num>
  <w:num w:numId="29">
    <w:abstractNumId w:val="24"/>
  </w:num>
  <w:num w:numId="30">
    <w:abstractNumId w:val="6"/>
  </w:num>
  <w:num w:numId="31">
    <w:abstractNumId w:val="8"/>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5D70"/>
    <w:rsid w:val="00011107"/>
    <w:rsid w:val="00013738"/>
    <w:rsid w:val="00017100"/>
    <w:rsid w:val="00017552"/>
    <w:rsid w:val="000203E1"/>
    <w:rsid w:val="00021A63"/>
    <w:rsid w:val="0002632D"/>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B29"/>
    <w:rsid w:val="000A2D91"/>
    <w:rsid w:val="000A3B1A"/>
    <w:rsid w:val="000A42CD"/>
    <w:rsid w:val="000B1803"/>
    <w:rsid w:val="000B4FE1"/>
    <w:rsid w:val="000C1D11"/>
    <w:rsid w:val="000C43CC"/>
    <w:rsid w:val="000C568B"/>
    <w:rsid w:val="000D0486"/>
    <w:rsid w:val="000D1539"/>
    <w:rsid w:val="000D1722"/>
    <w:rsid w:val="000D4C8C"/>
    <w:rsid w:val="000D7195"/>
    <w:rsid w:val="000E249E"/>
    <w:rsid w:val="000E56D5"/>
    <w:rsid w:val="000F6805"/>
    <w:rsid w:val="000F781C"/>
    <w:rsid w:val="00100292"/>
    <w:rsid w:val="00101095"/>
    <w:rsid w:val="00105C7A"/>
    <w:rsid w:val="00106617"/>
    <w:rsid w:val="00110575"/>
    <w:rsid w:val="00114955"/>
    <w:rsid w:val="001229CF"/>
    <w:rsid w:val="00124B09"/>
    <w:rsid w:val="00136703"/>
    <w:rsid w:val="001373D2"/>
    <w:rsid w:val="00140802"/>
    <w:rsid w:val="00145CF0"/>
    <w:rsid w:val="00162BF9"/>
    <w:rsid w:val="00162DEA"/>
    <w:rsid w:val="00164FA3"/>
    <w:rsid w:val="00172622"/>
    <w:rsid w:val="00173BDC"/>
    <w:rsid w:val="00177FE3"/>
    <w:rsid w:val="00185F66"/>
    <w:rsid w:val="0019245F"/>
    <w:rsid w:val="00194168"/>
    <w:rsid w:val="00194E9C"/>
    <w:rsid w:val="00195DC2"/>
    <w:rsid w:val="001B7ECF"/>
    <w:rsid w:val="001C00D6"/>
    <w:rsid w:val="001C0A92"/>
    <w:rsid w:val="001C4B72"/>
    <w:rsid w:val="001D37AF"/>
    <w:rsid w:val="001D416A"/>
    <w:rsid w:val="001D5737"/>
    <w:rsid w:val="001D78B9"/>
    <w:rsid w:val="001F7279"/>
    <w:rsid w:val="00203DD9"/>
    <w:rsid w:val="00214F6C"/>
    <w:rsid w:val="00216107"/>
    <w:rsid w:val="00217468"/>
    <w:rsid w:val="0022197C"/>
    <w:rsid w:val="00221B2F"/>
    <w:rsid w:val="002255D8"/>
    <w:rsid w:val="00227340"/>
    <w:rsid w:val="00242EF5"/>
    <w:rsid w:val="00244B73"/>
    <w:rsid w:val="00245AA4"/>
    <w:rsid w:val="002509DB"/>
    <w:rsid w:val="00253595"/>
    <w:rsid w:val="002558E0"/>
    <w:rsid w:val="002575BA"/>
    <w:rsid w:val="00270605"/>
    <w:rsid w:val="00272A4B"/>
    <w:rsid w:val="002748C0"/>
    <w:rsid w:val="00280806"/>
    <w:rsid w:val="00283282"/>
    <w:rsid w:val="00284DC4"/>
    <w:rsid w:val="002913C8"/>
    <w:rsid w:val="00294238"/>
    <w:rsid w:val="00295256"/>
    <w:rsid w:val="002A20AB"/>
    <w:rsid w:val="002A438A"/>
    <w:rsid w:val="002A4944"/>
    <w:rsid w:val="002B1808"/>
    <w:rsid w:val="002B61C7"/>
    <w:rsid w:val="002B7631"/>
    <w:rsid w:val="002C4AD8"/>
    <w:rsid w:val="002D67F3"/>
    <w:rsid w:val="002E448F"/>
    <w:rsid w:val="002F0B6D"/>
    <w:rsid w:val="002F1612"/>
    <w:rsid w:val="002F43D5"/>
    <w:rsid w:val="002F5484"/>
    <w:rsid w:val="002F6AF3"/>
    <w:rsid w:val="002F7054"/>
    <w:rsid w:val="0032233C"/>
    <w:rsid w:val="00326FA9"/>
    <w:rsid w:val="00327878"/>
    <w:rsid w:val="00327B7E"/>
    <w:rsid w:val="00335785"/>
    <w:rsid w:val="00335FBC"/>
    <w:rsid w:val="003402BA"/>
    <w:rsid w:val="0035641F"/>
    <w:rsid w:val="00356815"/>
    <w:rsid w:val="0036417A"/>
    <w:rsid w:val="00375BA4"/>
    <w:rsid w:val="00381779"/>
    <w:rsid w:val="00381E8A"/>
    <w:rsid w:val="00390684"/>
    <w:rsid w:val="003923AF"/>
    <w:rsid w:val="003955AA"/>
    <w:rsid w:val="003B4D8A"/>
    <w:rsid w:val="003B4FA3"/>
    <w:rsid w:val="003B58BB"/>
    <w:rsid w:val="003B5F58"/>
    <w:rsid w:val="003C0AF8"/>
    <w:rsid w:val="003C4B7F"/>
    <w:rsid w:val="003C5D3A"/>
    <w:rsid w:val="003C6F7C"/>
    <w:rsid w:val="003D4B11"/>
    <w:rsid w:val="003E18F0"/>
    <w:rsid w:val="003F071E"/>
    <w:rsid w:val="00401516"/>
    <w:rsid w:val="0041356A"/>
    <w:rsid w:val="00421334"/>
    <w:rsid w:val="00422302"/>
    <w:rsid w:val="00434753"/>
    <w:rsid w:val="00440E2A"/>
    <w:rsid w:val="004450AD"/>
    <w:rsid w:val="00445BE2"/>
    <w:rsid w:val="00447656"/>
    <w:rsid w:val="00452A54"/>
    <w:rsid w:val="0045314E"/>
    <w:rsid w:val="00455D14"/>
    <w:rsid w:val="00462EA1"/>
    <w:rsid w:val="00463C9B"/>
    <w:rsid w:val="0047080A"/>
    <w:rsid w:val="004731FA"/>
    <w:rsid w:val="00476515"/>
    <w:rsid w:val="00480B1E"/>
    <w:rsid w:val="00491DCA"/>
    <w:rsid w:val="00494252"/>
    <w:rsid w:val="0049679D"/>
    <w:rsid w:val="004A4A99"/>
    <w:rsid w:val="004B270E"/>
    <w:rsid w:val="004B6564"/>
    <w:rsid w:val="004C506D"/>
    <w:rsid w:val="004D08CC"/>
    <w:rsid w:val="004D0CC5"/>
    <w:rsid w:val="004E47B5"/>
    <w:rsid w:val="004E7A45"/>
    <w:rsid w:val="004F3459"/>
    <w:rsid w:val="004F7B0D"/>
    <w:rsid w:val="005029C7"/>
    <w:rsid w:val="00506D32"/>
    <w:rsid w:val="005072FE"/>
    <w:rsid w:val="005110E0"/>
    <w:rsid w:val="00511B48"/>
    <w:rsid w:val="0052394B"/>
    <w:rsid w:val="00526CDD"/>
    <w:rsid w:val="00531535"/>
    <w:rsid w:val="0054694E"/>
    <w:rsid w:val="00555B35"/>
    <w:rsid w:val="005561B6"/>
    <w:rsid w:val="00556E24"/>
    <w:rsid w:val="005606B9"/>
    <w:rsid w:val="00561455"/>
    <w:rsid w:val="00561D38"/>
    <w:rsid w:val="00562AF1"/>
    <w:rsid w:val="0056658E"/>
    <w:rsid w:val="00573DF6"/>
    <w:rsid w:val="00575D0D"/>
    <w:rsid w:val="00581196"/>
    <w:rsid w:val="0058358A"/>
    <w:rsid w:val="005942D8"/>
    <w:rsid w:val="0059532B"/>
    <w:rsid w:val="00595DB8"/>
    <w:rsid w:val="005A119C"/>
    <w:rsid w:val="005A21E0"/>
    <w:rsid w:val="005A2D3C"/>
    <w:rsid w:val="005A4E4C"/>
    <w:rsid w:val="005B1907"/>
    <w:rsid w:val="005B2F04"/>
    <w:rsid w:val="005B56A7"/>
    <w:rsid w:val="005B73B1"/>
    <w:rsid w:val="005C5E83"/>
    <w:rsid w:val="005C5EFF"/>
    <w:rsid w:val="005D035D"/>
    <w:rsid w:val="005D067F"/>
    <w:rsid w:val="005D23B7"/>
    <w:rsid w:val="005D4716"/>
    <w:rsid w:val="005E439F"/>
    <w:rsid w:val="005E5A55"/>
    <w:rsid w:val="005E796F"/>
    <w:rsid w:val="005E7AC8"/>
    <w:rsid w:val="0060699B"/>
    <w:rsid w:val="00607C0F"/>
    <w:rsid w:val="00614857"/>
    <w:rsid w:val="006150D7"/>
    <w:rsid w:val="00617EF3"/>
    <w:rsid w:val="00624A38"/>
    <w:rsid w:val="00630A72"/>
    <w:rsid w:val="00630F92"/>
    <w:rsid w:val="00643AAE"/>
    <w:rsid w:val="00644C7E"/>
    <w:rsid w:val="006531A2"/>
    <w:rsid w:val="00657BF5"/>
    <w:rsid w:val="00661A18"/>
    <w:rsid w:val="00663FA8"/>
    <w:rsid w:val="0067465E"/>
    <w:rsid w:val="0068065C"/>
    <w:rsid w:val="00686BFE"/>
    <w:rsid w:val="00687494"/>
    <w:rsid w:val="00691BBC"/>
    <w:rsid w:val="006A1C8F"/>
    <w:rsid w:val="006A2F4D"/>
    <w:rsid w:val="006B042B"/>
    <w:rsid w:val="006B4D77"/>
    <w:rsid w:val="006B66D7"/>
    <w:rsid w:val="006C4A36"/>
    <w:rsid w:val="006C57D2"/>
    <w:rsid w:val="006D003B"/>
    <w:rsid w:val="006D2D5E"/>
    <w:rsid w:val="006D3A8F"/>
    <w:rsid w:val="006D5476"/>
    <w:rsid w:val="006D56A0"/>
    <w:rsid w:val="006E224C"/>
    <w:rsid w:val="006E52F9"/>
    <w:rsid w:val="006E7EC8"/>
    <w:rsid w:val="006F216B"/>
    <w:rsid w:val="006F3F99"/>
    <w:rsid w:val="006F7D45"/>
    <w:rsid w:val="00702B05"/>
    <w:rsid w:val="0070338B"/>
    <w:rsid w:val="00716FCC"/>
    <w:rsid w:val="00716FF8"/>
    <w:rsid w:val="007265B5"/>
    <w:rsid w:val="00730B15"/>
    <w:rsid w:val="0073178E"/>
    <w:rsid w:val="00731840"/>
    <w:rsid w:val="00733B92"/>
    <w:rsid w:val="0073407B"/>
    <w:rsid w:val="00735492"/>
    <w:rsid w:val="00736358"/>
    <w:rsid w:val="0074560B"/>
    <w:rsid w:val="00747E26"/>
    <w:rsid w:val="00750B9C"/>
    <w:rsid w:val="00751595"/>
    <w:rsid w:val="00752A47"/>
    <w:rsid w:val="00762EB5"/>
    <w:rsid w:val="00764436"/>
    <w:rsid w:val="0077036D"/>
    <w:rsid w:val="007705B9"/>
    <w:rsid w:val="00770E61"/>
    <w:rsid w:val="0077272F"/>
    <w:rsid w:val="0078640D"/>
    <w:rsid w:val="00786C4D"/>
    <w:rsid w:val="0079196B"/>
    <w:rsid w:val="00796BA7"/>
    <w:rsid w:val="007A2364"/>
    <w:rsid w:val="007A29EF"/>
    <w:rsid w:val="007A2E86"/>
    <w:rsid w:val="007A7899"/>
    <w:rsid w:val="007A7ADE"/>
    <w:rsid w:val="007B3CB6"/>
    <w:rsid w:val="007B40EB"/>
    <w:rsid w:val="007B43AA"/>
    <w:rsid w:val="007B4F08"/>
    <w:rsid w:val="007B728B"/>
    <w:rsid w:val="007D031C"/>
    <w:rsid w:val="007D54B2"/>
    <w:rsid w:val="007E4509"/>
    <w:rsid w:val="007E7E2A"/>
    <w:rsid w:val="007F2732"/>
    <w:rsid w:val="007F6913"/>
    <w:rsid w:val="00806EB5"/>
    <w:rsid w:val="00821149"/>
    <w:rsid w:val="00821CA8"/>
    <w:rsid w:val="008229F3"/>
    <w:rsid w:val="0082704E"/>
    <w:rsid w:val="008274F9"/>
    <w:rsid w:val="00831294"/>
    <w:rsid w:val="0083328B"/>
    <w:rsid w:val="00836685"/>
    <w:rsid w:val="008372F2"/>
    <w:rsid w:val="00842E95"/>
    <w:rsid w:val="00845902"/>
    <w:rsid w:val="00851339"/>
    <w:rsid w:val="008532F5"/>
    <w:rsid w:val="008558F5"/>
    <w:rsid w:val="00862EA3"/>
    <w:rsid w:val="00863A3C"/>
    <w:rsid w:val="00867A56"/>
    <w:rsid w:val="008777E7"/>
    <w:rsid w:val="00877B6B"/>
    <w:rsid w:val="0088071D"/>
    <w:rsid w:val="008810E4"/>
    <w:rsid w:val="00881C64"/>
    <w:rsid w:val="00882375"/>
    <w:rsid w:val="008906BD"/>
    <w:rsid w:val="0089528C"/>
    <w:rsid w:val="008C1E12"/>
    <w:rsid w:val="008C336F"/>
    <w:rsid w:val="008C5946"/>
    <w:rsid w:val="008E112A"/>
    <w:rsid w:val="008E3114"/>
    <w:rsid w:val="008E3144"/>
    <w:rsid w:val="008E4F55"/>
    <w:rsid w:val="008F61A8"/>
    <w:rsid w:val="008F6E9A"/>
    <w:rsid w:val="009110D4"/>
    <w:rsid w:val="009143E8"/>
    <w:rsid w:val="00921315"/>
    <w:rsid w:val="00922636"/>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9179E"/>
    <w:rsid w:val="00992E92"/>
    <w:rsid w:val="00993A71"/>
    <w:rsid w:val="00994516"/>
    <w:rsid w:val="009A3201"/>
    <w:rsid w:val="009B3CBD"/>
    <w:rsid w:val="009B59AD"/>
    <w:rsid w:val="009B5DC7"/>
    <w:rsid w:val="009C106D"/>
    <w:rsid w:val="009C38F9"/>
    <w:rsid w:val="009D1AD9"/>
    <w:rsid w:val="009D54A0"/>
    <w:rsid w:val="009E25DA"/>
    <w:rsid w:val="009E53CC"/>
    <w:rsid w:val="009F0161"/>
    <w:rsid w:val="009F5A50"/>
    <w:rsid w:val="00A05C98"/>
    <w:rsid w:val="00A122F4"/>
    <w:rsid w:val="00A15E62"/>
    <w:rsid w:val="00A272A9"/>
    <w:rsid w:val="00A314DB"/>
    <w:rsid w:val="00A3647E"/>
    <w:rsid w:val="00A373BF"/>
    <w:rsid w:val="00A43426"/>
    <w:rsid w:val="00A47B27"/>
    <w:rsid w:val="00A51DE0"/>
    <w:rsid w:val="00A57AC1"/>
    <w:rsid w:val="00A611D4"/>
    <w:rsid w:val="00A66287"/>
    <w:rsid w:val="00A81BDD"/>
    <w:rsid w:val="00A84895"/>
    <w:rsid w:val="00A85DFE"/>
    <w:rsid w:val="00A87295"/>
    <w:rsid w:val="00A87977"/>
    <w:rsid w:val="00A92290"/>
    <w:rsid w:val="00A92B46"/>
    <w:rsid w:val="00AA094E"/>
    <w:rsid w:val="00AA0FA1"/>
    <w:rsid w:val="00AA250B"/>
    <w:rsid w:val="00AB7F2A"/>
    <w:rsid w:val="00AC2794"/>
    <w:rsid w:val="00AC2C51"/>
    <w:rsid w:val="00AC4AD2"/>
    <w:rsid w:val="00AC6D66"/>
    <w:rsid w:val="00AD241F"/>
    <w:rsid w:val="00AD493F"/>
    <w:rsid w:val="00AD5837"/>
    <w:rsid w:val="00AE23D1"/>
    <w:rsid w:val="00AE7513"/>
    <w:rsid w:val="00AF5926"/>
    <w:rsid w:val="00AF7C99"/>
    <w:rsid w:val="00B0227E"/>
    <w:rsid w:val="00B1059A"/>
    <w:rsid w:val="00B12FD8"/>
    <w:rsid w:val="00B23EAA"/>
    <w:rsid w:val="00B2491F"/>
    <w:rsid w:val="00B26114"/>
    <w:rsid w:val="00B26898"/>
    <w:rsid w:val="00B3434E"/>
    <w:rsid w:val="00B43219"/>
    <w:rsid w:val="00B45252"/>
    <w:rsid w:val="00B45E19"/>
    <w:rsid w:val="00B46DB5"/>
    <w:rsid w:val="00B46DD2"/>
    <w:rsid w:val="00B518D4"/>
    <w:rsid w:val="00B6123E"/>
    <w:rsid w:val="00B64A43"/>
    <w:rsid w:val="00B72DFA"/>
    <w:rsid w:val="00B72E07"/>
    <w:rsid w:val="00B76160"/>
    <w:rsid w:val="00B82A3E"/>
    <w:rsid w:val="00B83A44"/>
    <w:rsid w:val="00B9448B"/>
    <w:rsid w:val="00B965B2"/>
    <w:rsid w:val="00B969F1"/>
    <w:rsid w:val="00BA730E"/>
    <w:rsid w:val="00BB3ACC"/>
    <w:rsid w:val="00BB538D"/>
    <w:rsid w:val="00BC05B3"/>
    <w:rsid w:val="00BC3132"/>
    <w:rsid w:val="00BC3871"/>
    <w:rsid w:val="00BC7FA5"/>
    <w:rsid w:val="00BD411E"/>
    <w:rsid w:val="00BE38A0"/>
    <w:rsid w:val="00BF0C10"/>
    <w:rsid w:val="00BF0CEA"/>
    <w:rsid w:val="00C0242E"/>
    <w:rsid w:val="00C02891"/>
    <w:rsid w:val="00C0552E"/>
    <w:rsid w:val="00C05D72"/>
    <w:rsid w:val="00C14930"/>
    <w:rsid w:val="00C15324"/>
    <w:rsid w:val="00C15346"/>
    <w:rsid w:val="00C1592A"/>
    <w:rsid w:val="00C1730C"/>
    <w:rsid w:val="00C21C99"/>
    <w:rsid w:val="00C266BC"/>
    <w:rsid w:val="00C27422"/>
    <w:rsid w:val="00C44BC9"/>
    <w:rsid w:val="00C5029C"/>
    <w:rsid w:val="00C502A8"/>
    <w:rsid w:val="00C5714E"/>
    <w:rsid w:val="00C61D80"/>
    <w:rsid w:val="00C7275A"/>
    <w:rsid w:val="00C90BE8"/>
    <w:rsid w:val="00C921AE"/>
    <w:rsid w:val="00C924DC"/>
    <w:rsid w:val="00C948DF"/>
    <w:rsid w:val="00CA2DED"/>
    <w:rsid w:val="00CB0C84"/>
    <w:rsid w:val="00CB271F"/>
    <w:rsid w:val="00CB327F"/>
    <w:rsid w:val="00CC4183"/>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B17"/>
    <w:rsid w:val="00D139FF"/>
    <w:rsid w:val="00D16F73"/>
    <w:rsid w:val="00D20712"/>
    <w:rsid w:val="00D20916"/>
    <w:rsid w:val="00D234CB"/>
    <w:rsid w:val="00D23DFD"/>
    <w:rsid w:val="00D24B27"/>
    <w:rsid w:val="00D2685A"/>
    <w:rsid w:val="00D431F6"/>
    <w:rsid w:val="00D57AC7"/>
    <w:rsid w:val="00D61B56"/>
    <w:rsid w:val="00D640E1"/>
    <w:rsid w:val="00D736F3"/>
    <w:rsid w:val="00D7673B"/>
    <w:rsid w:val="00D82AE3"/>
    <w:rsid w:val="00D93290"/>
    <w:rsid w:val="00D93BCA"/>
    <w:rsid w:val="00DB5D70"/>
    <w:rsid w:val="00DC2B3B"/>
    <w:rsid w:val="00DC343A"/>
    <w:rsid w:val="00DC34E3"/>
    <w:rsid w:val="00DC4BB3"/>
    <w:rsid w:val="00DC6853"/>
    <w:rsid w:val="00DD798E"/>
    <w:rsid w:val="00DF0C40"/>
    <w:rsid w:val="00DF19CA"/>
    <w:rsid w:val="00DF279F"/>
    <w:rsid w:val="00DF3615"/>
    <w:rsid w:val="00DF5883"/>
    <w:rsid w:val="00DF66DF"/>
    <w:rsid w:val="00DF71D7"/>
    <w:rsid w:val="00DF748C"/>
    <w:rsid w:val="00E05994"/>
    <w:rsid w:val="00E15043"/>
    <w:rsid w:val="00E16234"/>
    <w:rsid w:val="00E210D9"/>
    <w:rsid w:val="00E3345B"/>
    <w:rsid w:val="00E46E70"/>
    <w:rsid w:val="00E543AF"/>
    <w:rsid w:val="00E67EFB"/>
    <w:rsid w:val="00E70A1B"/>
    <w:rsid w:val="00E8304E"/>
    <w:rsid w:val="00E96774"/>
    <w:rsid w:val="00E9794B"/>
    <w:rsid w:val="00EA131D"/>
    <w:rsid w:val="00EB7166"/>
    <w:rsid w:val="00EC1F56"/>
    <w:rsid w:val="00EC76EA"/>
    <w:rsid w:val="00ED0942"/>
    <w:rsid w:val="00ED22C2"/>
    <w:rsid w:val="00ED40EB"/>
    <w:rsid w:val="00ED47E8"/>
    <w:rsid w:val="00EF089B"/>
    <w:rsid w:val="00EF26C6"/>
    <w:rsid w:val="00EF2AE0"/>
    <w:rsid w:val="00EF52B8"/>
    <w:rsid w:val="00EF7D76"/>
    <w:rsid w:val="00F02DE8"/>
    <w:rsid w:val="00F03E94"/>
    <w:rsid w:val="00F04863"/>
    <w:rsid w:val="00F20DAE"/>
    <w:rsid w:val="00F21647"/>
    <w:rsid w:val="00F23731"/>
    <w:rsid w:val="00F3155B"/>
    <w:rsid w:val="00F40034"/>
    <w:rsid w:val="00F408AB"/>
    <w:rsid w:val="00F441BC"/>
    <w:rsid w:val="00F46851"/>
    <w:rsid w:val="00F5784D"/>
    <w:rsid w:val="00F61F18"/>
    <w:rsid w:val="00F63EA3"/>
    <w:rsid w:val="00F6536E"/>
    <w:rsid w:val="00F65FD2"/>
    <w:rsid w:val="00F770FD"/>
    <w:rsid w:val="00F7712F"/>
    <w:rsid w:val="00F838ED"/>
    <w:rsid w:val="00F85123"/>
    <w:rsid w:val="00F90391"/>
    <w:rsid w:val="00F91B6D"/>
    <w:rsid w:val="00F95434"/>
    <w:rsid w:val="00F959B0"/>
    <w:rsid w:val="00F973B1"/>
    <w:rsid w:val="00FA5B94"/>
    <w:rsid w:val="00FB61E0"/>
    <w:rsid w:val="00FC04F7"/>
    <w:rsid w:val="00FC1F70"/>
    <w:rsid w:val="00FC2FD4"/>
    <w:rsid w:val="00FC4294"/>
    <w:rsid w:val="00FC54C8"/>
    <w:rsid w:val="00FC5FEF"/>
    <w:rsid w:val="00FD4EEB"/>
    <w:rsid w:val="00FD7388"/>
    <w:rsid w:val="00FE1DFD"/>
    <w:rsid w:val="00FE4C71"/>
    <w:rsid w:val="00FF0B3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pPr>
      <w:spacing w:after="200" w:line="276" w:lineRule="auto"/>
    </w:pPr>
    <w:rPr>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558E0"/>
    <w:pPr>
      <w:ind w:left="720"/>
    </w:pPr>
    <w:rPr>
      <w:rFonts w:ascii="Calibri" w:hAnsi="Calibri" w:cs="Calibri"/>
      <w:sz w:val="22"/>
      <w:szCs w:val="22"/>
    </w:rPr>
  </w:style>
  <w:style w:type="paragraph" w:styleId="Header">
    <w:name w:val="header"/>
    <w:basedOn w:val="Normal"/>
    <w:link w:val="HeaderChar"/>
    <w:uiPriority w:val="99"/>
    <w:rsid w:val="00DB5D7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B5D70"/>
  </w:style>
  <w:style w:type="paragraph" w:styleId="Footer">
    <w:name w:val="footer"/>
    <w:basedOn w:val="Normal"/>
    <w:link w:val="FooterChar"/>
    <w:uiPriority w:val="99"/>
    <w:rsid w:val="00DB5D7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B5D70"/>
  </w:style>
  <w:style w:type="paragraph" w:styleId="BalloonText">
    <w:name w:val="Balloon Text"/>
    <w:basedOn w:val="Normal"/>
    <w:link w:val="BalloonTextChar"/>
    <w:uiPriority w:val="99"/>
    <w:semiHidden/>
    <w:rsid w:val="00DB5D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5D70"/>
    <w:rPr>
      <w:rFonts w:ascii="Tahoma" w:hAnsi="Tahoma" w:cs="Tahoma"/>
      <w:sz w:val="16"/>
      <w:szCs w:val="16"/>
    </w:rPr>
  </w:style>
  <w:style w:type="paragraph" w:styleId="HTMLPreformatted">
    <w:name w:val="HTML Preformatted"/>
    <w:basedOn w:val="Normal"/>
    <w:link w:val="HTMLPreformattedChar"/>
    <w:uiPriority w:val="99"/>
    <w:semiHidden/>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PreformattedChar">
    <w:name w:val="HTML Preformatted Char"/>
    <w:basedOn w:val="DefaultParagraphFont"/>
    <w:link w:val="HTMLPreformatted"/>
    <w:uiPriority w:val="99"/>
    <w:semiHidden/>
    <w:locked/>
    <w:rsid w:val="00F95434"/>
    <w:rPr>
      <w:rFonts w:ascii="Courier New" w:hAnsi="Courier New" w:cs="Courier New"/>
      <w:color w:val="000000"/>
      <w:lang w:eastAsia="tr-TR"/>
    </w:rPr>
  </w:style>
  <w:style w:type="character" w:styleId="Hyperlink">
    <w:name w:val="Hyperlink"/>
    <w:basedOn w:val="DefaultParagraphFont"/>
    <w:uiPriority w:val="99"/>
    <w:rsid w:val="00C924DC"/>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24248189">
      <w:marLeft w:val="0"/>
      <w:marRight w:val="0"/>
      <w:marTop w:val="0"/>
      <w:marBottom w:val="0"/>
      <w:divBdr>
        <w:top w:val="none" w:sz="0" w:space="0" w:color="auto"/>
        <w:left w:val="none" w:sz="0" w:space="0" w:color="auto"/>
        <w:bottom w:val="none" w:sz="0" w:space="0" w:color="auto"/>
        <w:right w:val="none" w:sz="0" w:space="0" w:color="auto"/>
      </w:divBdr>
    </w:div>
    <w:div w:id="524248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200</TotalTime>
  <Pages>6</Pages>
  <Words>1622</Words>
  <Characters>9247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toshiba</dc:creator>
  <cp:keywords>www.sorubak.com</cp:keywords>
  <dc:description>www.sorubak.com</dc:description>
  <cp:lastModifiedBy>edanur</cp:lastModifiedBy>
  <cp:revision>35</cp:revision>
  <cp:lastPrinted>2014-12-11T21:46:00Z</cp:lastPrinted>
  <dcterms:created xsi:type="dcterms:W3CDTF">2015-03-04T17:31:00Z</dcterms:created>
  <dcterms:modified xsi:type="dcterms:W3CDTF">2015-03-09T18:08:00Z</dcterms:modified>
</cp:coreProperties>
</file>