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93F" w:rsidRPr="00C348E8" w:rsidRDefault="00BB193F" w:rsidP="00672425">
      <w:pPr>
        <w:rPr>
          <w:sz w:val="28"/>
          <w:szCs w:val="28"/>
        </w:rPr>
      </w:pPr>
      <w:r w:rsidRPr="00C348E8">
        <w:rPr>
          <w:sz w:val="28"/>
          <w:szCs w:val="28"/>
        </w:rPr>
        <w:t>Adı-soyadı:……………………………………………</w:t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ind w:left="0" w:firstLine="0"/>
        <w:rPr>
          <w:sz w:val="28"/>
          <w:szCs w:val="28"/>
        </w:rPr>
      </w:pPr>
      <w:r w:rsidRPr="00C348E8">
        <w:rPr>
          <w:sz w:val="28"/>
          <w:szCs w:val="28"/>
        </w:rPr>
        <w:t>Annemle birlikte kitap fuarına gittik. Fuarda çeşit çeşit kitaplar vard</w:t>
      </w:r>
      <w:r>
        <w:rPr>
          <w:sz w:val="28"/>
          <w:szCs w:val="28"/>
        </w:rPr>
        <w:t>ı. Kitaplardan en çok beğendiğim</w:t>
      </w:r>
      <w:r w:rsidRPr="00C348E8">
        <w:rPr>
          <w:sz w:val="28"/>
          <w:szCs w:val="28"/>
        </w:rPr>
        <w:t xml:space="preserve"> üç tanesini seçtim. Eve gidip okumak için sabırsızlanıyorum.</w:t>
      </w:r>
    </w:p>
    <w:p w:rsidR="00BB193F" w:rsidRPr="00C348E8" w:rsidRDefault="00BB193F" w:rsidP="00672425">
      <w:pPr>
        <w:rPr>
          <w:sz w:val="28"/>
          <w:szCs w:val="28"/>
        </w:rPr>
      </w:pPr>
      <w:r w:rsidRPr="00C348E8">
        <w:rPr>
          <w:sz w:val="28"/>
          <w:szCs w:val="28"/>
        </w:rPr>
        <w:t>Yukarıdaki metin kaç cümleden oluşmuştur?</w:t>
      </w:r>
    </w:p>
    <w:p w:rsidR="00BB193F" w:rsidRPr="00C348E8" w:rsidRDefault="00BB193F" w:rsidP="00672425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348E8">
        <w:rPr>
          <w:sz w:val="28"/>
          <w:szCs w:val="28"/>
        </w:rPr>
        <w:t>3</w:t>
      </w:r>
    </w:p>
    <w:p w:rsidR="00BB193F" w:rsidRPr="00C348E8" w:rsidRDefault="00BB193F" w:rsidP="00672425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348E8">
        <w:rPr>
          <w:sz w:val="28"/>
          <w:szCs w:val="28"/>
        </w:rPr>
        <w:t>4</w:t>
      </w:r>
    </w:p>
    <w:p w:rsidR="00BB193F" w:rsidRPr="00C348E8" w:rsidRDefault="00BB193F" w:rsidP="00672425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348E8">
        <w:rPr>
          <w:sz w:val="28"/>
          <w:szCs w:val="28"/>
        </w:rPr>
        <w:t>5</w:t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“Kedi yavruları bahçede neşe içinde oynuyorlardı.” Cümlesi kaç sözcükten oluşmuştur?</w:t>
      </w:r>
    </w:p>
    <w:p w:rsidR="00BB193F" w:rsidRPr="00C348E8" w:rsidRDefault="00BB193F" w:rsidP="00672425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C348E8">
        <w:rPr>
          <w:sz w:val="28"/>
          <w:szCs w:val="28"/>
        </w:rPr>
        <w:t>5</w:t>
      </w:r>
    </w:p>
    <w:p w:rsidR="00BB193F" w:rsidRPr="00C348E8" w:rsidRDefault="00BB193F" w:rsidP="00672425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C348E8">
        <w:rPr>
          <w:sz w:val="28"/>
          <w:szCs w:val="28"/>
        </w:rPr>
        <w:t>4</w:t>
      </w:r>
    </w:p>
    <w:p w:rsidR="00BB193F" w:rsidRPr="00C348E8" w:rsidRDefault="00BB193F" w:rsidP="00672425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C348E8">
        <w:rPr>
          <w:sz w:val="28"/>
          <w:szCs w:val="28"/>
        </w:rPr>
        <w:t>6</w:t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“Heyecan” sözcüğünde kaç tane ünlü harf vardır?</w:t>
      </w:r>
    </w:p>
    <w:p w:rsidR="00BB193F" w:rsidRPr="00C348E8" w:rsidRDefault="00BB193F" w:rsidP="00672425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C348E8">
        <w:rPr>
          <w:sz w:val="28"/>
          <w:szCs w:val="28"/>
        </w:rPr>
        <w:t>3</w:t>
      </w:r>
    </w:p>
    <w:p w:rsidR="00BB193F" w:rsidRPr="00C348E8" w:rsidRDefault="00BB193F" w:rsidP="00672425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C348E8">
        <w:rPr>
          <w:sz w:val="28"/>
          <w:szCs w:val="28"/>
        </w:rPr>
        <w:t>4</w:t>
      </w:r>
    </w:p>
    <w:p w:rsidR="00BB193F" w:rsidRPr="00C348E8" w:rsidRDefault="00BB193F" w:rsidP="00672425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C348E8">
        <w:rPr>
          <w:sz w:val="28"/>
          <w:szCs w:val="28"/>
        </w:rPr>
        <w:t>5</w:t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.Aşağıdaki sözcük çiftlerinden hangisi diğerlerinden farklıdır?</w:t>
      </w:r>
    </w:p>
    <w:p w:rsidR="00BB193F" w:rsidRPr="00C348E8" w:rsidRDefault="00BB193F" w:rsidP="00672425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C348E8">
        <w:rPr>
          <w:sz w:val="28"/>
          <w:szCs w:val="28"/>
        </w:rPr>
        <w:t>Konut-ev</w:t>
      </w:r>
    </w:p>
    <w:p w:rsidR="00BB193F" w:rsidRPr="00C348E8" w:rsidRDefault="00BB193F" w:rsidP="00672425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C348E8">
        <w:rPr>
          <w:sz w:val="28"/>
          <w:szCs w:val="28"/>
        </w:rPr>
        <w:t>Misafir-konuk</w:t>
      </w:r>
    </w:p>
    <w:p w:rsidR="00BB193F" w:rsidRPr="00C348E8" w:rsidRDefault="00BB193F" w:rsidP="00672425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C348E8">
        <w:rPr>
          <w:sz w:val="28"/>
          <w:szCs w:val="28"/>
        </w:rPr>
        <w:t>Eski-yeni</w:t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 xml:space="preserve">Aşağıdaki sözcükler sözlükteki gibi sıralanırsa hangi sözcük </w:t>
      </w:r>
      <w:r w:rsidRPr="00C348E8">
        <w:rPr>
          <w:sz w:val="28"/>
          <w:szCs w:val="28"/>
          <w:u w:val="single"/>
        </w:rPr>
        <w:t>sonuncu</w:t>
      </w:r>
      <w:r w:rsidRPr="00C348E8">
        <w:rPr>
          <w:sz w:val="28"/>
          <w:szCs w:val="28"/>
        </w:rPr>
        <w:t xml:space="preserve"> olur?</w:t>
      </w:r>
    </w:p>
    <w:p w:rsidR="00BB193F" w:rsidRPr="00C348E8" w:rsidRDefault="00BB193F" w:rsidP="00672425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C348E8">
        <w:rPr>
          <w:sz w:val="28"/>
          <w:szCs w:val="28"/>
        </w:rPr>
        <w:t>Dere</w:t>
      </w:r>
    </w:p>
    <w:p w:rsidR="00BB193F" w:rsidRPr="00C348E8" w:rsidRDefault="00BB193F" w:rsidP="00672425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C348E8">
        <w:rPr>
          <w:sz w:val="28"/>
          <w:szCs w:val="28"/>
        </w:rPr>
        <w:t>Doruk</w:t>
      </w:r>
    </w:p>
    <w:p w:rsidR="00BB193F" w:rsidRPr="00C348E8" w:rsidRDefault="00BB193F" w:rsidP="00672425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C348E8">
        <w:rPr>
          <w:sz w:val="28"/>
          <w:szCs w:val="28"/>
        </w:rPr>
        <w:t>Dağ</w:t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 sözcüklerden hangisinin hece sayısı en azdır?</w:t>
      </w:r>
    </w:p>
    <w:p w:rsidR="00BB193F" w:rsidRPr="00C348E8" w:rsidRDefault="00BB193F" w:rsidP="00672425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C348E8">
        <w:rPr>
          <w:sz w:val="28"/>
          <w:szCs w:val="28"/>
        </w:rPr>
        <w:t>Gelecek</w:t>
      </w:r>
    </w:p>
    <w:p w:rsidR="00BB193F" w:rsidRPr="00C348E8" w:rsidRDefault="00BB193F" w:rsidP="00672425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C348E8">
        <w:rPr>
          <w:sz w:val="28"/>
          <w:szCs w:val="28"/>
        </w:rPr>
        <w:t>Üzüm</w:t>
      </w:r>
    </w:p>
    <w:p w:rsidR="00BB193F" w:rsidRPr="00C348E8" w:rsidRDefault="00BB193F" w:rsidP="00672425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C348E8">
        <w:rPr>
          <w:sz w:val="28"/>
          <w:szCs w:val="28"/>
        </w:rPr>
        <w:t>Resimleri</w:t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 xml:space="preserve">Aşağıdaki sözcüklerden hangisi hecelerine </w:t>
      </w:r>
      <w:r w:rsidRPr="00C348E8">
        <w:rPr>
          <w:sz w:val="28"/>
          <w:szCs w:val="28"/>
          <w:u w:val="single"/>
        </w:rPr>
        <w:t xml:space="preserve">yanlış </w:t>
      </w:r>
      <w:r w:rsidRPr="00C348E8">
        <w:rPr>
          <w:sz w:val="28"/>
          <w:szCs w:val="28"/>
        </w:rPr>
        <w:t>ayrılmıştır?</w:t>
      </w:r>
    </w:p>
    <w:p w:rsidR="00BB193F" w:rsidRPr="00C348E8" w:rsidRDefault="00BB193F" w:rsidP="00672425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C348E8">
        <w:rPr>
          <w:sz w:val="28"/>
          <w:szCs w:val="28"/>
        </w:rPr>
        <w:t>Er-ik</w:t>
      </w:r>
    </w:p>
    <w:p w:rsidR="00BB193F" w:rsidRPr="00C348E8" w:rsidRDefault="00BB193F" w:rsidP="00672425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C348E8">
        <w:rPr>
          <w:sz w:val="28"/>
          <w:szCs w:val="28"/>
        </w:rPr>
        <w:t>Ha-ri-ta</w:t>
      </w:r>
    </w:p>
    <w:p w:rsidR="00BB193F" w:rsidRPr="00C348E8" w:rsidRDefault="00BB193F" w:rsidP="00672425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C348E8">
        <w:rPr>
          <w:sz w:val="28"/>
          <w:szCs w:val="28"/>
        </w:rPr>
        <w:t>Be-be-ği</w:t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 cümlelerden hangisinde “bin” sözcüğü farklı anlamda kullanılmıştır?</w:t>
      </w:r>
    </w:p>
    <w:p w:rsidR="00BB193F" w:rsidRPr="00C348E8" w:rsidRDefault="00BB193F" w:rsidP="00672425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C348E8">
        <w:rPr>
          <w:sz w:val="28"/>
          <w:szCs w:val="28"/>
        </w:rPr>
        <w:t>Ata binmeyi öğrendim</w:t>
      </w:r>
    </w:p>
    <w:p w:rsidR="00BB193F" w:rsidRPr="00C348E8" w:rsidRDefault="00BB193F" w:rsidP="00672425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C348E8">
        <w:rPr>
          <w:sz w:val="28"/>
          <w:szCs w:val="28"/>
        </w:rPr>
        <w:t>Bin liralık alıveriş yaptım.</w:t>
      </w:r>
    </w:p>
    <w:p w:rsidR="00BB193F" w:rsidRPr="00C348E8" w:rsidRDefault="00BB193F" w:rsidP="00672425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C348E8">
        <w:rPr>
          <w:sz w:val="28"/>
          <w:szCs w:val="28"/>
        </w:rPr>
        <w:t>Arabaya bindim.</w:t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 cümlelerden hangisinin sonuna ünlem işareti kullanılmalıdır?</w:t>
      </w:r>
    </w:p>
    <w:p w:rsidR="00BB193F" w:rsidRPr="00C348E8" w:rsidRDefault="00BB193F" w:rsidP="00672425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C348E8">
        <w:rPr>
          <w:sz w:val="28"/>
          <w:szCs w:val="28"/>
        </w:rPr>
        <w:t>Hey, çabuk buraya gel</w:t>
      </w:r>
    </w:p>
    <w:p w:rsidR="00BB193F" w:rsidRPr="00C348E8" w:rsidRDefault="00BB193F" w:rsidP="00672425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C348E8">
        <w:rPr>
          <w:sz w:val="28"/>
          <w:szCs w:val="28"/>
        </w:rPr>
        <w:t>Deve kuşları çok hızlı koşar</w:t>
      </w:r>
    </w:p>
    <w:p w:rsidR="00BB193F" w:rsidRPr="00C348E8" w:rsidRDefault="00BB193F" w:rsidP="00672425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C348E8">
        <w:rPr>
          <w:sz w:val="28"/>
          <w:szCs w:val="28"/>
        </w:rPr>
        <w:t>Hangi ev sizin</w:t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 cümlelerden  hangisi “yeni” sözcüğünün zıt anlamlısı kullanılmıştır?</w:t>
      </w:r>
    </w:p>
    <w:p w:rsidR="00BB193F" w:rsidRPr="00C348E8" w:rsidRDefault="00BB193F" w:rsidP="00672425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C348E8">
        <w:rPr>
          <w:sz w:val="28"/>
          <w:szCs w:val="28"/>
        </w:rPr>
        <w:t>Eski evi boyatınca güzel göründü.</w:t>
      </w:r>
    </w:p>
    <w:p w:rsidR="00BB193F" w:rsidRPr="00C348E8" w:rsidRDefault="00BB193F" w:rsidP="00672425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C348E8">
        <w:rPr>
          <w:sz w:val="28"/>
          <w:szCs w:val="28"/>
        </w:rPr>
        <w:t>Yeni bir kitap aldım.</w:t>
      </w:r>
    </w:p>
    <w:p w:rsidR="00BB193F" w:rsidRPr="00C348E8" w:rsidRDefault="00BB193F" w:rsidP="00672425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C348E8">
        <w:rPr>
          <w:sz w:val="28"/>
          <w:szCs w:val="28"/>
        </w:rPr>
        <w:t>Yolumuz az kaldı.</w:t>
      </w:r>
      <w:r>
        <w:rPr>
          <w:sz w:val="28"/>
          <w:szCs w:val="28"/>
        </w:rPr>
        <w:br/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 xml:space="preserve">Aşağıdaki cümlelerden hangisinde </w:t>
      </w:r>
      <w:r w:rsidRPr="00C348E8">
        <w:rPr>
          <w:sz w:val="28"/>
          <w:szCs w:val="28"/>
          <w:u w:val="single"/>
        </w:rPr>
        <w:t>yanlış</w:t>
      </w:r>
      <w:r w:rsidRPr="00C348E8">
        <w:rPr>
          <w:sz w:val="28"/>
          <w:szCs w:val="28"/>
        </w:rPr>
        <w:t xml:space="preserve"> bir noktalama işareti kullanılmıştır?</w:t>
      </w:r>
    </w:p>
    <w:p w:rsidR="00BB193F" w:rsidRPr="00C348E8" w:rsidRDefault="00BB193F" w:rsidP="00672425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C348E8">
        <w:rPr>
          <w:sz w:val="28"/>
          <w:szCs w:val="28"/>
        </w:rPr>
        <w:t>Eve erkenden döndüm.</w:t>
      </w:r>
    </w:p>
    <w:p w:rsidR="00BB193F" w:rsidRPr="00C348E8" w:rsidRDefault="00BB193F" w:rsidP="00672425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C348E8">
        <w:rPr>
          <w:sz w:val="28"/>
          <w:szCs w:val="28"/>
        </w:rPr>
        <w:t>Küçük kız nereye gidiyor?</w:t>
      </w:r>
    </w:p>
    <w:p w:rsidR="00BB193F" w:rsidRPr="00C348E8" w:rsidRDefault="00BB193F" w:rsidP="00672425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C348E8">
        <w:rPr>
          <w:sz w:val="28"/>
          <w:szCs w:val="28"/>
        </w:rPr>
        <w:t>Sözlüğün var mı.</w:t>
      </w:r>
      <w:r>
        <w:rPr>
          <w:sz w:val="28"/>
          <w:szCs w:val="28"/>
        </w:rPr>
        <w:br/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 sözcüklerden hangisi çoğul haldedir?</w:t>
      </w:r>
    </w:p>
    <w:p w:rsidR="00BB193F" w:rsidRPr="00C348E8" w:rsidRDefault="00BB193F" w:rsidP="00672425">
      <w:pPr>
        <w:pStyle w:val="ListParagraph"/>
        <w:numPr>
          <w:ilvl w:val="0"/>
          <w:numId w:val="13"/>
        </w:numPr>
        <w:rPr>
          <w:sz w:val="28"/>
          <w:szCs w:val="28"/>
        </w:rPr>
      </w:pPr>
      <w:r w:rsidRPr="00C348E8">
        <w:rPr>
          <w:sz w:val="28"/>
          <w:szCs w:val="28"/>
        </w:rPr>
        <w:t>Kuşlar</w:t>
      </w:r>
    </w:p>
    <w:p w:rsidR="00BB193F" w:rsidRPr="00C348E8" w:rsidRDefault="00BB193F" w:rsidP="00672425">
      <w:pPr>
        <w:pStyle w:val="ListParagraph"/>
        <w:numPr>
          <w:ilvl w:val="0"/>
          <w:numId w:val="13"/>
        </w:numPr>
        <w:rPr>
          <w:sz w:val="28"/>
          <w:szCs w:val="28"/>
        </w:rPr>
      </w:pPr>
      <w:r w:rsidRPr="00C348E8">
        <w:rPr>
          <w:sz w:val="28"/>
          <w:szCs w:val="28"/>
        </w:rPr>
        <w:t>Deve</w:t>
      </w:r>
    </w:p>
    <w:p w:rsidR="00BB193F" w:rsidRPr="00C348E8" w:rsidRDefault="00BB193F" w:rsidP="00672425">
      <w:pPr>
        <w:pStyle w:val="ListParagraph"/>
        <w:numPr>
          <w:ilvl w:val="0"/>
          <w:numId w:val="13"/>
        </w:numPr>
        <w:rPr>
          <w:sz w:val="28"/>
          <w:szCs w:val="28"/>
        </w:rPr>
      </w:pPr>
      <w:r w:rsidRPr="00C348E8">
        <w:rPr>
          <w:sz w:val="28"/>
          <w:szCs w:val="28"/>
        </w:rPr>
        <w:t>Güneş</w:t>
      </w:r>
      <w:r>
        <w:rPr>
          <w:sz w:val="28"/>
          <w:szCs w:val="28"/>
        </w:rPr>
        <w:br/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Aşağıdakilerden hangisinde çoğul sözcük yoktur?</w:t>
      </w:r>
    </w:p>
    <w:p w:rsidR="00BB193F" w:rsidRPr="00C348E8" w:rsidRDefault="00BB193F" w:rsidP="00672425">
      <w:pPr>
        <w:pStyle w:val="ListParagraph"/>
        <w:numPr>
          <w:ilvl w:val="0"/>
          <w:numId w:val="14"/>
        </w:numPr>
        <w:ind w:left="851" w:firstLine="0"/>
        <w:rPr>
          <w:sz w:val="28"/>
          <w:szCs w:val="28"/>
        </w:rPr>
      </w:pPr>
      <w:r w:rsidRPr="00C348E8">
        <w:rPr>
          <w:sz w:val="28"/>
          <w:szCs w:val="28"/>
        </w:rPr>
        <w:t>Defterler yere düştü.</w:t>
      </w:r>
    </w:p>
    <w:p w:rsidR="00BB193F" w:rsidRPr="00C348E8" w:rsidRDefault="00BB193F" w:rsidP="00672425">
      <w:pPr>
        <w:pStyle w:val="ListParagraph"/>
        <w:numPr>
          <w:ilvl w:val="0"/>
          <w:numId w:val="14"/>
        </w:numPr>
        <w:ind w:left="851" w:firstLine="0"/>
        <w:rPr>
          <w:sz w:val="28"/>
          <w:szCs w:val="28"/>
        </w:rPr>
      </w:pPr>
      <w:r w:rsidRPr="00C348E8">
        <w:rPr>
          <w:sz w:val="28"/>
          <w:szCs w:val="28"/>
        </w:rPr>
        <w:t>Kuşlar ağaca kondu.</w:t>
      </w:r>
    </w:p>
    <w:p w:rsidR="00BB193F" w:rsidRPr="00C348E8" w:rsidRDefault="00BB193F" w:rsidP="00672425">
      <w:pPr>
        <w:pStyle w:val="ListParagraph"/>
        <w:numPr>
          <w:ilvl w:val="0"/>
          <w:numId w:val="14"/>
        </w:numPr>
        <w:ind w:left="851" w:firstLine="0"/>
        <w:rPr>
          <w:sz w:val="28"/>
          <w:szCs w:val="28"/>
        </w:rPr>
      </w:pPr>
      <w:r w:rsidRPr="00C348E8">
        <w:rPr>
          <w:sz w:val="28"/>
          <w:szCs w:val="28"/>
        </w:rPr>
        <w:t>Ekmek aldım.</w:t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348E8">
        <w:rPr>
          <w:rFonts w:ascii="Comic Sans MS" w:hAnsi="Comic Sans MS"/>
          <w:sz w:val="28"/>
          <w:szCs w:val="28"/>
        </w:rPr>
        <w:t>Aşağıdaki cümlelerden hangisinde “yaş” sözcüğü farklı anlamda kullanılmıştır?</w:t>
      </w:r>
    </w:p>
    <w:p w:rsidR="00BB193F" w:rsidRPr="00C348E8" w:rsidRDefault="00BB193F" w:rsidP="00672425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C348E8">
        <w:rPr>
          <w:sz w:val="28"/>
          <w:szCs w:val="28"/>
        </w:rPr>
        <w:t>On yaşındayım.</w:t>
      </w:r>
    </w:p>
    <w:p w:rsidR="00BB193F" w:rsidRPr="00C348E8" w:rsidRDefault="00BB193F" w:rsidP="00672425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C348E8">
        <w:rPr>
          <w:sz w:val="28"/>
          <w:szCs w:val="28"/>
        </w:rPr>
        <w:t>Kardeşim benden üç yaş küçüktür.</w:t>
      </w:r>
    </w:p>
    <w:p w:rsidR="00BB193F" w:rsidRPr="00C348E8" w:rsidRDefault="00BB193F" w:rsidP="00672425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C348E8">
        <w:rPr>
          <w:sz w:val="28"/>
          <w:szCs w:val="28"/>
        </w:rPr>
        <w:t>Yaş ayakkabıları sobanın yanında kuruttum.</w:t>
      </w:r>
      <w:r>
        <w:rPr>
          <w:sz w:val="28"/>
          <w:szCs w:val="28"/>
        </w:rPr>
        <w:br/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348E8">
        <w:rPr>
          <w:rFonts w:ascii="Comic Sans MS" w:hAnsi="Comic Sans MS"/>
          <w:sz w:val="28"/>
          <w:szCs w:val="28"/>
        </w:rPr>
        <w:t xml:space="preserve">Aşağıdaki sözcükler sözlükteki gibi sıralanırsa hangi sözcük </w:t>
      </w:r>
      <w:r w:rsidRPr="00C348E8">
        <w:rPr>
          <w:rFonts w:ascii="Comic Sans MS" w:hAnsi="Comic Sans MS"/>
          <w:sz w:val="28"/>
          <w:szCs w:val="28"/>
          <w:u w:val="single"/>
        </w:rPr>
        <w:t>ilk</w:t>
      </w:r>
      <w:r w:rsidRPr="00C348E8">
        <w:rPr>
          <w:rFonts w:ascii="Comic Sans MS" w:hAnsi="Comic Sans MS"/>
          <w:sz w:val="28"/>
          <w:szCs w:val="28"/>
        </w:rPr>
        <w:t xml:space="preserve"> sırada yer alır?</w:t>
      </w:r>
    </w:p>
    <w:p w:rsidR="00BB193F" w:rsidRPr="00C348E8" w:rsidRDefault="00BB193F" w:rsidP="00672425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C348E8">
        <w:rPr>
          <w:sz w:val="28"/>
          <w:szCs w:val="28"/>
        </w:rPr>
        <w:t>Ceket</w:t>
      </w:r>
    </w:p>
    <w:p w:rsidR="00BB193F" w:rsidRPr="00C348E8" w:rsidRDefault="00BB193F" w:rsidP="00672425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C348E8">
        <w:rPr>
          <w:sz w:val="28"/>
          <w:szCs w:val="28"/>
        </w:rPr>
        <w:t>Cam</w:t>
      </w:r>
    </w:p>
    <w:p w:rsidR="00BB193F" w:rsidRPr="00C348E8" w:rsidRDefault="00BB193F" w:rsidP="00672425">
      <w:pPr>
        <w:pStyle w:val="ListParagraph"/>
        <w:numPr>
          <w:ilvl w:val="0"/>
          <w:numId w:val="16"/>
        </w:numPr>
        <w:rPr>
          <w:sz w:val="28"/>
          <w:szCs w:val="28"/>
        </w:rPr>
      </w:pPr>
      <w:r w:rsidRPr="00C348E8">
        <w:rPr>
          <w:sz w:val="28"/>
          <w:szCs w:val="28"/>
        </w:rPr>
        <w:t>Civciv</w:t>
      </w:r>
      <w:r>
        <w:rPr>
          <w:sz w:val="28"/>
          <w:szCs w:val="28"/>
        </w:rPr>
        <w:br/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rFonts w:ascii="Comic Sans MS" w:hAnsi="Comic Sans MS"/>
          <w:sz w:val="28"/>
          <w:szCs w:val="28"/>
        </w:rPr>
        <w:t>Aşağıdaki cümlelerden hangisinin sonuna nokta kullanılmalıdır?</w:t>
      </w:r>
    </w:p>
    <w:p w:rsidR="00BB193F" w:rsidRPr="00C348E8" w:rsidRDefault="00BB193F" w:rsidP="00672425">
      <w:pPr>
        <w:pStyle w:val="ListParagraph"/>
        <w:numPr>
          <w:ilvl w:val="0"/>
          <w:numId w:val="17"/>
        </w:numPr>
        <w:rPr>
          <w:sz w:val="28"/>
          <w:szCs w:val="28"/>
        </w:rPr>
      </w:pPr>
      <w:r w:rsidRPr="00C348E8">
        <w:rPr>
          <w:sz w:val="28"/>
          <w:szCs w:val="28"/>
        </w:rPr>
        <w:t>Çorbanı içtin mi</w:t>
      </w:r>
    </w:p>
    <w:p w:rsidR="00BB193F" w:rsidRPr="00C348E8" w:rsidRDefault="00BB193F" w:rsidP="00672425">
      <w:pPr>
        <w:pStyle w:val="ListParagraph"/>
        <w:numPr>
          <w:ilvl w:val="0"/>
          <w:numId w:val="17"/>
        </w:numPr>
        <w:rPr>
          <w:sz w:val="28"/>
          <w:szCs w:val="28"/>
        </w:rPr>
      </w:pPr>
      <w:r w:rsidRPr="00C348E8">
        <w:rPr>
          <w:sz w:val="28"/>
          <w:szCs w:val="28"/>
        </w:rPr>
        <w:t>Meyveleri kim yedi</w:t>
      </w:r>
    </w:p>
    <w:p w:rsidR="00BB193F" w:rsidRPr="00C348E8" w:rsidRDefault="00BB193F" w:rsidP="00672425">
      <w:pPr>
        <w:pStyle w:val="ListParagraph"/>
        <w:numPr>
          <w:ilvl w:val="0"/>
          <w:numId w:val="17"/>
        </w:numPr>
        <w:rPr>
          <w:sz w:val="28"/>
          <w:szCs w:val="28"/>
        </w:rPr>
      </w:pPr>
      <w:r w:rsidRPr="00C348E8">
        <w:rPr>
          <w:sz w:val="28"/>
          <w:szCs w:val="28"/>
        </w:rPr>
        <w:t>Benim kalemim yok</w:t>
      </w:r>
      <w:r>
        <w:rPr>
          <w:sz w:val="28"/>
          <w:szCs w:val="28"/>
        </w:rPr>
        <w:br/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“Ali eve geldi(  ) A</w:t>
      </w:r>
      <w:r w:rsidRPr="00C348E8">
        <w:rPr>
          <w:sz w:val="28"/>
          <w:szCs w:val="28"/>
        </w:rPr>
        <w:t>nne</w:t>
      </w:r>
      <w:r>
        <w:rPr>
          <w:sz w:val="28"/>
          <w:szCs w:val="28"/>
        </w:rPr>
        <w:t>sini aradı(  ) annesi yoktu(  ) A</w:t>
      </w:r>
      <w:r w:rsidRPr="00C348E8">
        <w:rPr>
          <w:sz w:val="28"/>
          <w:szCs w:val="28"/>
        </w:rPr>
        <w:t>caba nereye gitmişti(  )”</w:t>
      </w:r>
    </w:p>
    <w:p w:rsidR="00BB193F" w:rsidRPr="00C348E8" w:rsidRDefault="00BB193F" w:rsidP="00672425">
      <w:pPr>
        <w:ind w:left="284"/>
        <w:rPr>
          <w:sz w:val="28"/>
          <w:szCs w:val="28"/>
        </w:rPr>
      </w:pPr>
      <w:r w:rsidRPr="00C348E8">
        <w:rPr>
          <w:sz w:val="28"/>
          <w:szCs w:val="28"/>
        </w:rPr>
        <w:t>Yukarıdaki metinde hangi noktalama işaretler kullanılmalıdır?</w:t>
      </w:r>
    </w:p>
    <w:p w:rsidR="00BB193F" w:rsidRPr="00C348E8" w:rsidRDefault="00BB193F" w:rsidP="00672425">
      <w:pPr>
        <w:pStyle w:val="ListParagraph"/>
        <w:numPr>
          <w:ilvl w:val="0"/>
          <w:numId w:val="18"/>
        </w:numPr>
        <w:rPr>
          <w:sz w:val="28"/>
          <w:szCs w:val="28"/>
        </w:rPr>
      </w:pPr>
      <w:r w:rsidRPr="00C348E8">
        <w:rPr>
          <w:sz w:val="28"/>
          <w:szCs w:val="28"/>
        </w:rPr>
        <w:t>(.)  ( .)  (?)  (?)</w:t>
      </w:r>
    </w:p>
    <w:p w:rsidR="00BB193F" w:rsidRPr="00C348E8" w:rsidRDefault="00BB193F" w:rsidP="00672425">
      <w:pPr>
        <w:pStyle w:val="ListParagraph"/>
        <w:numPr>
          <w:ilvl w:val="0"/>
          <w:numId w:val="18"/>
        </w:numPr>
        <w:rPr>
          <w:sz w:val="28"/>
          <w:szCs w:val="28"/>
        </w:rPr>
      </w:pPr>
      <w:r w:rsidRPr="00C348E8">
        <w:rPr>
          <w:sz w:val="28"/>
          <w:szCs w:val="28"/>
        </w:rPr>
        <w:t>(.)  ( .)  (.)  (?)</w:t>
      </w:r>
    </w:p>
    <w:p w:rsidR="00BB193F" w:rsidRPr="00C348E8" w:rsidRDefault="00BB193F" w:rsidP="00672425">
      <w:pPr>
        <w:pStyle w:val="ListParagraph"/>
        <w:numPr>
          <w:ilvl w:val="0"/>
          <w:numId w:val="18"/>
        </w:numPr>
        <w:rPr>
          <w:sz w:val="28"/>
          <w:szCs w:val="28"/>
        </w:rPr>
      </w:pPr>
      <w:r w:rsidRPr="00C348E8">
        <w:rPr>
          <w:sz w:val="28"/>
          <w:szCs w:val="28"/>
        </w:rPr>
        <w:t>(.)  ( ,)  (?)  (?)</w:t>
      </w:r>
      <w:r>
        <w:rPr>
          <w:sz w:val="28"/>
          <w:szCs w:val="28"/>
        </w:rPr>
        <w:br/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C348E8">
        <w:rPr>
          <w:rFonts w:ascii="Comic Sans MS" w:hAnsi="Comic Sans MS"/>
          <w:sz w:val="28"/>
          <w:szCs w:val="28"/>
        </w:rPr>
        <w:t>.Aşağıdaki sözcük çiftlerinden hangisi diğerlerinden farklıdır?</w:t>
      </w:r>
    </w:p>
    <w:p w:rsidR="00BB193F" w:rsidRPr="00C348E8" w:rsidRDefault="00BB193F" w:rsidP="00672425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C348E8">
        <w:rPr>
          <w:sz w:val="28"/>
          <w:szCs w:val="28"/>
        </w:rPr>
        <w:t xml:space="preserve"> Al-kırmızı</w:t>
      </w:r>
    </w:p>
    <w:p w:rsidR="00BB193F" w:rsidRPr="00C348E8" w:rsidRDefault="00BB193F" w:rsidP="00672425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C348E8">
        <w:rPr>
          <w:sz w:val="28"/>
          <w:szCs w:val="28"/>
        </w:rPr>
        <w:t>Güzel-çirkin</w:t>
      </w:r>
    </w:p>
    <w:p w:rsidR="00BB193F" w:rsidRPr="00C348E8" w:rsidRDefault="00BB193F" w:rsidP="00672425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C348E8">
        <w:rPr>
          <w:sz w:val="28"/>
          <w:szCs w:val="28"/>
        </w:rPr>
        <w:t>Acı-tatlı</w:t>
      </w:r>
      <w:r>
        <w:rPr>
          <w:sz w:val="28"/>
          <w:szCs w:val="28"/>
        </w:rPr>
        <w:br/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 sözcük çiftlerinden hangisi zıt anlamlı değildir?</w:t>
      </w:r>
    </w:p>
    <w:p w:rsidR="00BB193F" w:rsidRPr="00C348E8" w:rsidRDefault="00BB193F" w:rsidP="00672425">
      <w:pPr>
        <w:pStyle w:val="ListParagraph"/>
        <w:numPr>
          <w:ilvl w:val="0"/>
          <w:numId w:val="20"/>
        </w:numPr>
        <w:rPr>
          <w:sz w:val="28"/>
          <w:szCs w:val="28"/>
        </w:rPr>
      </w:pPr>
      <w:r w:rsidRPr="00C348E8">
        <w:rPr>
          <w:sz w:val="28"/>
          <w:szCs w:val="28"/>
        </w:rPr>
        <w:t>Savaş-barış</w:t>
      </w:r>
    </w:p>
    <w:p w:rsidR="00BB193F" w:rsidRPr="00C348E8" w:rsidRDefault="00BB193F" w:rsidP="00672425">
      <w:pPr>
        <w:pStyle w:val="ListParagraph"/>
        <w:numPr>
          <w:ilvl w:val="0"/>
          <w:numId w:val="20"/>
        </w:numPr>
        <w:rPr>
          <w:sz w:val="28"/>
          <w:szCs w:val="28"/>
        </w:rPr>
      </w:pPr>
      <w:r w:rsidRPr="00C348E8">
        <w:rPr>
          <w:sz w:val="28"/>
          <w:szCs w:val="28"/>
        </w:rPr>
        <w:t>Cesur-korkak</w:t>
      </w:r>
    </w:p>
    <w:p w:rsidR="00BB193F" w:rsidRPr="00674F58" w:rsidRDefault="00BB193F" w:rsidP="00672425">
      <w:pPr>
        <w:pStyle w:val="ListParagraph"/>
        <w:numPr>
          <w:ilvl w:val="0"/>
          <w:numId w:val="20"/>
        </w:numPr>
        <w:rPr>
          <w:sz w:val="28"/>
          <w:szCs w:val="28"/>
        </w:rPr>
      </w:pPr>
      <w:r w:rsidRPr="00C348E8">
        <w:rPr>
          <w:sz w:val="28"/>
          <w:szCs w:val="28"/>
        </w:rPr>
        <w:t>Sağlık-hastane</w:t>
      </w:r>
      <w:r w:rsidRPr="00C348E8">
        <w:rPr>
          <w:sz w:val="28"/>
          <w:szCs w:val="28"/>
        </w:rPr>
        <w:br/>
      </w:r>
    </w:p>
    <w:p w:rsidR="00BB193F" w:rsidRPr="00C348E8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348E8">
        <w:rPr>
          <w:sz w:val="28"/>
          <w:szCs w:val="28"/>
        </w:rPr>
        <w:t>Aşağıdaki sözcüklerden hangisinde üç tane ünlü harf vardır?</w:t>
      </w:r>
    </w:p>
    <w:p w:rsidR="00BB193F" w:rsidRPr="00C348E8" w:rsidRDefault="00BB193F" w:rsidP="00672425">
      <w:pPr>
        <w:pStyle w:val="ListParagraph"/>
        <w:numPr>
          <w:ilvl w:val="0"/>
          <w:numId w:val="21"/>
        </w:numPr>
        <w:rPr>
          <w:sz w:val="28"/>
          <w:szCs w:val="28"/>
        </w:rPr>
      </w:pPr>
      <w:r w:rsidRPr="00C348E8">
        <w:rPr>
          <w:sz w:val="28"/>
          <w:szCs w:val="28"/>
        </w:rPr>
        <w:t>Araba</w:t>
      </w:r>
    </w:p>
    <w:p w:rsidR="00BB193F" w:rsidRPr="00C348E8" w:rsidRDefault="00BB193F" w:rsidP="00672425">
      <w:pPr>
        <w:pStyle w:val="ListParagraph"/>
        <w:numPr>
          <w:ilvl w:val="0"/>
          <w:numId w:val="21"/>
        </w:numPr>
        <w:rPr>
          <w:sz w:val="28"/>
          <w:szCs w:val="28"/>
        </w:rPr>
      </w:pPr>
      <w:r w:rsidRPr="00C348E8">
        <w:rPr>
          <w:sz w:val="28"/>
          <w:szCs w:val="28"/>
        </w:rPr>
        <w:t>Okul</w:t>
      </w:r>
    </w:p>
    <w:p w:rsidR="00BB193F" w:rsidRPr="00C348E8" w:rsidRDefault="00BB193F" w:rsidP="00672425">
      <w:pPr>
        <w:pStyle w:val="ListParagraph"/>
        <w:numPr>
          <w:ilvl w:val="0"/>
          <w:numId w:val="21"/>
        </w:numPr>
        <w:rPr>
          <w:sz w:val="28"/>
          <w:szCs w:val="28"/>
        </w:rPr>
      </w:pPr>
      <w:r w:rsidRPr="00C348E8">
        <w:rPr>
          <w:sz w:val="28"/>
          <w:szCs w:val="28"/>
        </w:rPr>
        <w:t>Soru</w:t>
      </w:r>
      <w:r>
        <w:rPr>
          <w:sz w:val="28"/>
          <w:szCs w:val="28"/>
        </w:rPr>
        <w:br/>
      </w:r>
    </w:p>
    <w:p w:rsidR="00BB193F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Ünlü harflerimizin tümü hangi seçenekte verilmiştir?</w:t>
      </w:r>
    </w:p>
    <w:p w:rsidR="00BB193F" w:rsidRDefault="00BB193F" w:rsidP="00672425">
      <w:pPr>
        <w:pStyle w:val="ListParagraph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A-e-ı-i-o-ü</w:t>
      </w:r>
    </w:p>
    <w:p w:rsidR="00BB193F" w:rsidRDefault="00BB193F" w:rsidP="00672425">
      <w:pPr>
        <w:pStyle w:val="ListParagraph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A-e-ı-i-u-ü-</w:t>
      </w:r>
    </w:p>
    <w:p w:rsidR="00BB193F" w:rsidRDefault="00BB193F" w:rsidP="00672425">
      <w:pPr>
        <w:pStyle w:val="ListParagraph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A-e-ı-i-u-ü-ö-o</w:t>
      </w:r>
      <w:r>
        <w:rPr>
          <w:sz w:val="28"/>
          <w:szCs w:val="28"/>
        </w:rPr>
        <w:br/>
      </w:r>
    </w:p>
    <w:p w:rsidR="00BB193F" w:rsidRDefault="00BB193F" w:rsidP="0067242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“Anlamını bilmediğimiz sözcükleri ……………. buluruz.”</w:t>
      </w:r>
    </w:p>
    <w:p w:rsidR="00BB193F" w:rsidRDefault="00BB193F" w:rsidP="00672425">
      <w:pPr>
        <w:rPr>
          <w:sz w:val="28"/>
          <w:szCs w:val="28"/>
        </w:rPr>
      </w:pPr>
      <w:r>
        <w:rPr>
          <w:sz w:val="28"/>
          <w:szCs w:val="28"/>
        </w:rPr>
        <w:t>Cümlesinde boş bırakılan yere aşağıdakilerden hangisi gelmelidir?</w:t>
      </w:r>
    </w:p>
    <w:p w:rsidR="00BB193F" w:rsidRDefault="00BB193F" w:rsidP="00672425">
      <w:pPr>
        <w:pStyle w:val="ListParagraph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Sözlükten</w:t>
      </w:r>
    </w:p>
    <w:p w:rsidR="00BB193F" w:rsidRDefault="00BB193F" w:rsidP="00672425">
      <w:pPr>
        <w:pStyle w:val="ListParagraph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Kitaptan</w:t>
      </w:r>
    </w:p>
    <w:p w:rsidR="00BB193F" w:rsidRDefault="00BB193F" w:rsidP="000B1400">
      <w:pPr>
        <w:pStyle w:val="ListParagraph"/>
        <w:ind w:left="360"/>
        <w:rPr>
          <w:sz w:val="28"/>
          <w:szCs w:val="28"/>
        </w:rPr>
      </w:pPr>
    </w:p>
    <w:p w:rsidR="00BB193F" w:rsidRDefault="00BB193F" w:rsidP="00375254">
      <w:pPr>
        <w:rPr>
          <w:rFonts w:ascii="Bookman Old Style" w:hAnsi="Bookman Old Style"/>
          <w:b/>
          <w:sz w:val="19"/>
          <w:szCs w:val="19"/>
        </w:rPr>
      </w:pPr>
      <w:hyperlink r:id="rId5" w:history="1">
        <w:r>
          <w:rPr>
            <w:rStyle w:val="Hyperlink"/>
            <w:rFonts w:ascii="Bookman Old Style" w:hAnsi="Bookman Old Style"/>
            <w:b/>
            <w:sz w:val="19"/>
            <w:szCs w:val="19"/>
          </w:rPr>
          <w:t>http://www.sorubak.com</w:t>
        </w:r>
      </w:hyperlink>
      <w:r>
        <w:rPr>
          <w:rFonts w:ascii="Bookman Old Style" w:hAnsi="Bookman Old Style"/>
          <w:b/>
          <w:sz w:val="19"/>
          <w:szCs w:val="19"/>
        </w:rPr>
        <w:t xml:space="preserve">  </w:t>
      </w:r>
    </w:p>
    <w:p w:rsidR="00BB193F" w:rsidRDefault="00BB193F"/>
    <w:sectPr w:rsidR="00BB193F" w:rsidSect="0067242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52EB1"/>
    <w:multiLevelType w:val="hybridMultilevel"/>
    <w:tmpl w:val="CCB86B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925D62"/>
    <w:multiLevelType w:val="hybridMultilevel"/>
    <w:tmpl w:val="8732ED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453385"/>
    <w:multiLevelType w:val="hybridMultilevel"/>
    <w:tmpl w:val="AE42B0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556716"/>
    <w:multiLevelType w:val="hybridMultilevel"/>
    <w:tmpl w:val="F27AF8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757505"/>
    <w:multiLevelType w:val="hybridMultilevel"/>
    <w:tmpl w:val="0116F5D4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>
    <w:nsid w:val="14860C32"/>
    <w:multiLevelType w:val="hybridMultilevel"/>
    <w:tmpl w:val="0C64B1B8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087451"/>
    <w:multiLevelType w:val="hybridMultilevel"/>
    <w:tmpl w:val="19A089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A822274"/>
    <w:multiLevelType w:val="hybridMultilevel"/>
    <w:tmpl w:val="D1DA14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BE7329"/>
    <w:multiLevelType w:val="hybridMultilevel"/>
    <w:tmpl w:val="74FEC3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2D671C"/>
    <w:multiLevelType w:val="hybridMultilevel"/>
    <w:tmpl w:val="F5185C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8A1353E"/>
    <w:multiLevelType w:val="hybridMultilevel"/>
    <w:tmpl w:val="8F24C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626FAB"/>
    <w:multiLevelType w:val="hybridMultilevel"/>
    <w:tmpl w:val="7BC6BB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AD6144"/>
    <w:multiLevelType w:val="hybridMultilevel"/>
    <w:tmpl w:val="05EC8D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BD6710"/>
    <w:multiLevelType w:val="hybridMultilevel"/>
    <w:tmpl w:val="214A83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DB14AC2"/>
    <w:multiLevelType w:val="hybridMultilevel"/>
    <w:tmpl w:val="8FF672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6425A69"/>
    <w:multiLevelType w:val="hybridMultilevel"/>
    <w:tmpl w:val="05EC8D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DE400E"/>
    <w:multiLevelType w:val="hybridMultilevel"/>
    <w:tmpl w:val="16CE20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43D4F11"/>
    <w:multiLevelType w:val="hybridMultilevel"/>
    <w:tmpl w:val="2AE04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6F613CB"/>
    <w:multiLevelType w:val="hybridMultilevel"/>
    <w:tmpl w:val="2BD4C7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72A5DBC"/>
    <w:multiLevelType w:val="hybridMultilevel"/>
    <w:tmpl w:val="496E7AFC"/>
    <w:lvl w:ilvl="0" w:tplc="041F0017">
      <w:start w:val="1"/>
      <w:numFmt w:val="lowerLetter"/>
      <w:lvlText w:val="%1)"/>
      <w:lvlJc w:val="left"/>
      <w:pPr>
        <w:ind w:left="1211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0">
    <w:nsid w:val="7A2F2808"/>
    <w:multiLevelType w:val="hybridMultilevel"/>
    <w:tmpl w:val="E034E3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A39221D"/>
    <w:multiLevelType w:val="hybridMultilevel"/>
    <w:tmpl w:val="D77662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E30389A"/>
    <w:multiLevelType w:val="hybridMultilevel"/>
    <w:tmpl w:val="6CAA3E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4"/>
  </w:num>
  <w:num w:numId="3">
    <w:abstractNumId w:val="22"/>
  </w:num>
  <w:num w:numId="4">
    <w:abstractNumId w:val="7"/>
  </w:num>
  <w:num w:numId="5">
    <w:abstractNumId w:val="12"/>
  </w:num>
  <w:num w:numId="6">
    <w:abstractNumId w:val="15"/>
  </w:num>
  <w:num w:numId="7">
    <w:abstractNumId w:val="0"/>
  </w:num>
  <w:num w:numId="8">
    <w:abstractNumId w:val="8"/>
  </w:num>
  <w:num w:numId="9">
    <w:abstractNumId w:val="6"/>
  </w:num>
  <w:num w:numId="10">
    <w:abstractNumId w:val="16"/>
  </w:num>
  <w:num w:numId="11">
    <w:abstractNumId w:val="3"/>
  </w:num>
  <w:num w:numId="12">
    <w:abstractNumId w:val="11"/>
  </w:num>
  <w:num w:numId="13">
    <w:abstractNumId w:val="2"/>
  </w:num>
  <w:num w:numId="14">
    <w:abstractNumId w:val="19"/>
  </w:num>
  <w:num w:numId="15">
    <w:abstractNumId w:val="21"/>
  </w:num>
  <w:num w:numId="16">
    <w:abstractNumId w:val="20"/>
  </w:num>
  <w:num w:numId="17">
    <w:abstractNumId w:val="13"/>
  </w:num>
  <w:num w:numId="18">
    <w:abstractNumId w:val="4"/>
  </w:num>
  <w:num w:numId="19">
    <w:abstractNumId w:val="9"/>
  </w:num>
  <w:num w:numId="20">
    <w:abstractNumId w:val="18"/>
  </w:num>
  <w:num w:numId="21">
    <w:abstractNumId w:val="17"/>
  </w:num>
  <w:num w:numId="22">
    <w:abstractNumId w:val="10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425"/>
    <w:rsid w:val="000B1400"/>
    <w:rsid w:val="00375254"/>
    <w:rsid w:val="00532165"/>
    <w:rsid w:val="00672425"/>
    <w:rsid w:val="00674F58"/>
    <w:rsid w:val="006D5021"/>
    <w:rsid w:val="0092568C"/>
    <w:rsid w:val="00AE0D1C"/>
    <w:rsid w:val="00BB193F"/>
    <w:rsid w:val="00C348E8"/>
    <w:rsid w:val="00C64164"/>
    <w:rsid w:val="00F06F89"/>
    <w:rsid w:val="00FC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42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72425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752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2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396</Words>
  <Characters>2259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taylan</dc:creator>
  <cp:keywords/>
  <dc:description/>
  <cp:lastModifiedBy>BİRSEN</cp:lastModifiedBy>
  <cp:revision>3</cp:revision>
  <dcterms:created xsi:type="dcterms:W3CDTF">2014-11-19T07:13:00Z</dcterms:created>
  <dcterms:modified xsi:type="dcterms:W3CDTF">2015-09-01T15:30:00Z</dcterms:modified>
</cp:coreProperties>
</file>