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150" w:rsidRDefault="00215150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251662848;visibility:visible" wrapcoords="-147 0 -147 21474 21600 21474 21600 0 -147 0">
            <v:imagedata r:id="rId5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DOĞANYOL İLKOKULU 2014-2015 EĞİTİM ÖĞRETİM YILI</w:t>
      </w:r>
    </w:p>
    <w:p w:rsidR="00215150" w:rsidRDefault="00215150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TÜRKÇE DERSİ 2. DÖNEM 1. YAZILI SINAV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51655680;visibility:visible;v-text-anchor:middle" filled="f" strokeweight="2pt"/>
        </w:pic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215150" w:rsidRDefault="00215150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215150" w:rsidRPr="00D07B4C" w:rsidRDefault="00215150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jc w:val="center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ÖĞRETMENE SAYGI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Tatlı bir ilkbahar sabahı. Fatih Sultan Mehmet, beyaz atına binmiş; ordusunun önünde, İstanbul'a ilk defa giriyor. Sağında, solunda hocaları: Ak Şemsettin, Molla Hüsrev, Molla Gürani. 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Şehir halkı, caddelerin iki yanına yığılmış; heyecanla Türk ordusunu karşı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lıyor. Bu sırada halkın arasından birçok kimse, el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lerindeki çiçek demetlerini padişaha sunmak için ortaya atılıyorlar. Hepsi de ak sakalıyla, ağır du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ruşuyla Ak Şemsettin'i padişah sanarak çiçekle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ri ona vermeye çalışıyor. Ak Şemsettin, atını ge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ri çekiyor, göz ucuyla padişahı göstererek,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— Sultan Mehmet odur, çiçekleri ona veriniz, demek istiyor.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 de çiçeklerle kendisine doğru yürüyen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softHyphen/>
        <w:t>lere Ak Şemsettin'i göstererek,</w:t>
      </w: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— Gidiniz, gene ona veriniz, Sultan Mehmet benim; ama o benim hocamdır, diyor.</w:t>
      </w: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                                                                </w: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  <w:t>Feridun Fazıl Tülbentçi</w:t>
      </w: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ind w:left="-426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</w:p>
    <w:p w:rsidR="00215150" w:rsidRPr="00D07B4C" w:rsidRDefault="00215150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 Sultan Mehmet, İstanbul'a kimlerle giriyor?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215150" w:rsidRPr="00D07B4C" w:rsidRDefault="00215150" w:rsidP="00D07B4C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-66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</w:t>
      </w:r>
    </w:p>
    <w:p w:rsidR="00215150" w:rsidRPr="00D07B4C" w:rsidRDefault="00215150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Fatih'i ve ordusunu halk nasıl karşılıyor? 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215150" w:rsidRPr="00D07B4C" w:rsidRDefault="00215150" w:rsidP="00D07B4C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</w:t>
      </w:r>
    </w:p>
    <w:p w:rsidR="00215150" w:rsidRDefault="00215150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Birçok insanın ortaya atılmasının sebebi nedir?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uan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)</w:t>
      </w:r>
    </w:p>
    <w:p w:rsidR="00215150" w:rsidRPr="00D07B4C" w:rsidRDefault="00215150" w:rsidP="00D07B4C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215150" w:rsidRDefault="00215150" w:rsidP="00D07B4C">
      <w:pPr>
        <w:pStyle w:val="ListParagraph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Fatih, çiç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eklerin niçin Ak Şemsettin'e ve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rilmesini istiyor? ( 5 P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uan) </w:t>
      </w:r>
      <w:r w:rsidRPr="00D07B4C"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………………………………</w:t>
      </w: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215150" w:rsidRDefault="00215150" w:rsidP="00D07B4C">
      <w:pPr>
        <w:shd w:val="clear" w:color="auto" w:fill="FFFFFF"/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</w:p>
    <w:p w:rsidR="00215150" w:rsidRPr="00E55298" w:rsidRDefault="00215150" w:rsidP="00D07B4C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Aşağıdaki sözcükleri sözlükte bulundukları sıraya göre sıralayınız. (5 puan)</w:t>
      </w:r>
    </w:p>
    <w:p w:rsidR="00215150" w:rsidRPr="00D07B4C" w:rsidRDefault="00215150" w:rsidP="00E55298">
      <w:pPr>
        <w:pStyle w:val="ListParagraph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roundrect id="Yuvarlatılmış Dikdörtgen 67" o:spid="_x0000_s1028" style="position:absolute;left:0;text-align:left;margin-left:76.8pt;margin-top:10.6pt;width:54.75pt;height:25.5pt;z-index:251658752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Toka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29" style="position:absolute;left:0;text-align:left;margin-left:14.8pt;margin-top:10.6pt;width:53.25pt;height:25.5pt;z-index:251656704;visibility:visible;v-text-anchor:middle" arcsize="10923f" strokecolor="#f79646" strokeweight="2pt">
            <v:path arrowok="t"/>
            <v:textbox>
              <w:txbxContent>
                <w:p w:rsidR="00215150" w:rsidRPr="00EA3DDE" w:rsidRDefault="00215150" w:rsidP="00D07B4C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Saman</w:t>
                  </w:r>
                </w:p>
              </w:txbxContent>
            </v:textbox>
          </v:roundrect>
        </w:pict>
      </w:r>
    </w:p>
    <w:p w:rsidR="00215150" w:rsidRPr="00E55298" w:rsidRDefault="00215150" w:rsidP="00E55298">
      <w:pPr>
        <w:pStyle w:val="ListParagraph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                       4)            </w:t>
      </w:r>
    </w:p>
    <w:p w:rsidR="00215150" w:rsidRPr="00D07B4C" w:rsidRDefault="00215150" w:rsidP="00D07B4C">
      <w:pPr>
        <w:shd w:val="clear" w:color="auto" w:fill="FFFFFF"/>
        <w:autoSpaceDE w:val="0"/>
        <w:autoSpaceDN w:val="0"/>
        <w:adjustRightInd w:val="0"/>
        <w:spacing w:after="0" w:line="360" w:lineRule="auto"/>
        <w:ind w:left="-426"/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</w:pPr>
      <w:r>
        <w:rPr>
          <w:noProof/>
          <w:lang w:eastAsia="tr-TR"/>
        </w:rPr>
        <w:pict>
          <v:roundrect id="Yuvarlatılmış Dikdörtgen 65" o:spid="_x0000_s1030" style="position:absolute;left:0;text-align:left;margin-left:76.3pt;margin-top:2.9pt;width:56.25pt;height:25.5pt;z-index:251659776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Zeytin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31" style="position:absolute;left:0;text-align:left;margin-left:15.1pt;margin-top:3pt;width:50.25pt;height:25.5pt;z-index:251654656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Ayı</w:t>
                  </w:r>
                </w:p>
              </w:txbxContent>
            </v:textbox>
          </v:roundrect>
        </w:pic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       </w:t>
      </w:r>
      <w:r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2)</w: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5)</w:t>
      </w:r>
      <w:r w:rsidRPr="00D07B4C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                   </w:t>
      </w:r>
      <w:r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 xml:space="preserve">                        </w:t>
      </w:r>
    </w:p>
    <w:p w:rsidR="00215150" w:rsidRDefault="00215150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66" o:spid="_x0000_s1032" style="position:absolute;margin-left:77.35pt;margin-top:11.9pt;width:55.5pt;height:25.5pt;z-index:251660800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Armut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33" style="position:absolute;margin-left:14.75pt;margin-top:10.55pt;width:50.25pt;height:25.5pt;z-index:251657728;visibility:visible;v-text-anchor:middle" arcsize="10923f" fillcolor="window" strokecolor="#f79646" strokeweight="2pt">
            <v:path arrowok="t"/>
            <v:textbox>
              <w:txbxContent>
                <w:p w:rsidR="00215150" w:rsidRPr="00257D6A" w:rsidRDefault="00215150" w:rsidP="00D07B4C">
                  <w:pPr>
                    <w:jc w:val="center"/>
                    <w:rPr>
                      <w:rFonts w:ascii="Comic Sans MS" w:hAnsi="Comic Sans MS" w:cs="Comic Sans MS"/>
                      <w:color w:val="000000"/>
                    </w:rPr>
                  </w:pPr>
                  <w:r w:rsidRPr="00257D6A">
                    <w:rPr>
                      <w:rFonts w:ascii="Comic Sans MS" w:hAnsi="Comic Sans MS" w:cs="Comic Sans MS"/>
                      <w:color w:val="000000"/>
                    </w:rPr>
                    <w:t>Kalem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>3)                          6)</w:t>
      </w:r>
    </w:p>
    <w:p w:rsidR="00215150" w:rsidRDefault="00215150" w:rsidP="00D07B4C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E55298" w:rsidRDefault="00215150" w:rsidP="00E55298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Aşağıdaki cümlelerde boş bırakılan yerleri kutudaki kelimelerle anlamlı olacak şekilde tamamlayınız. </w:t>
      </w:r>
      <w:r>
        <w:rPr>
          <w:rFonts w:ascii="Comic Sans MS" w:hAnsi="Comic Sans MS" w:cs="Comic Sans MS"/>
          <w:b/>
          <w:bCs/>
          <w:sz w:val="24"/>
          <w:szCs w:val="24"/>
        </w:rPr>
        <w:t>(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>5 puan)</w:t>
      </w:r>
    </w:p>
    <w:p w:rsidR="00215150" w:rsidRDefault="00215150" w:rsidP="00E55298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9" o:spid="_x0000_s1034" type="#_x0000_t202" style="position:absolute;margin-left:68.25pt;margin-top:9.55pt;width:281.25pt;height:27pt;z-index:251661824;visibility:visible">
            <v:textbox>
              <w:txbxContent>
                <w:p w:rsidR="00215150" w:rsidRPr="00257D6A" w:rsidRDefault="00215150" w:rsidP="00E55298">
                  <w:pPr>
                    <w:rPr>
                      <w:rFonts w:ascii="Comic Sans MS" w:hAnsi="Comic Sans MS" w:cs="Comic Sans MS"/>
                      <w:b/>
                      <w:bCs/>
                      <w:color w:val="0F243E"/>
                      <w:sz w:val="24"/>
                      <w:szCs w:val="24"/>
                    </w:rPr>
                  </w:pPr>
                  <w:r w:rsidRPr="00257D6A">
                    <w:rPr>
                      <w:rFonts w:ascii="Comic Sans MS" w:hAnsi="Comic Sans MS" w:cs="Comic Sans MS"/>
                      <w:color w:val="0F243E"/>
                    </w:rPr>
                    <w:t xml:space="preserve">      </w:t>
                  </w:r>
                  <w:r w:rsidRPr="00257D6A">
                    <w:rPr>
                      <w:rFonts w:ascii="Comic Sans MS" w:hAnsi="Comic Sans MS" w:cs="Comic Sans MS"/>
                      <w:b/>
                      <w:bCs/>
                      <w:color w:val="0F243E"/>
                      <w:sz w:val="24"/>
                      <w:szCs w:val="24"/>
                    </w:rPr>
                    <w:t xml:space="preserve">Veya - ile -  de - fakat – ve </w:t>
                  </w:r>
                </w:p>
              </w:txbxContent>
            </v:textbox>
          </v:shape>
        </w:pict>
      </w:r>
    </w:p>
    <w:p w:rsidR="00215150" w:rsidRDefault="00215150" w:rsidP="00E552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Ellerimi defalarca yıkadım ……………………... mürekkep  lekeleri çıkmadı.</w:t>
      </w:r>
    </w:p>
    <w:p w:rsidR="00215150" w:rsidRDefault="00215150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Arabayı otoparka ……………………..... bahçeye park edebilirsin.</w:t>
      </w:r>
    </w:p>
    <w:p w:rsidR="00215150" w:rsidRDefault="00215150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Güneş açmıştı …………………………....…. hava ısınmaya başlamıştı.</w:t>
      </w:r>
    </w:p>
    <w:p w:rsidR="00215150" w:rsidRDefault="00215150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Yarışmaya annesi ………….. birlikte katılacakmış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215150" w:rsidRDefault="00215150" w:rsidP="00E55298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>Ayşe ………………….. üniversiteyi kazanmış.</w:t>
      </w:r>
    </w:p>
    <w:p w:rsidR="00215150" w:rsidRDefault="00215150" w:rsidP="00E55298">
      <w:pPr>
        <w:pStyle w:val="ListParagraph"/>
        <w:ind w:left="1125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E55298" w:rsidRDefault="00215150" w:rsidP="00E55298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Aşağıdaki cümlelerde altı çizili kelimelerin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gerçek anlam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 xml:space="preserve">da mı,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mecaz anlam</w:t>
      </w:r>
      <w:r w:rsidRPr="00E55298">
        <w:rPr>
          <w:rFonts w:ascii="Comic Sans MS" w:hAnsi="Comic Sans MS" w:cs="Comic Sans MS"/>
          <w:b/>
          <w:bCs/>
          <w:sz w:val="24"/>
          <w:szCs w:val="24"/>
        </w:rPr>
        <w:t>da mı kullanıldıklarını yanlarına yazınız.</w:t>
      </w:r>
      <w:r>
        <w:rPr>
          <w:rFonts w:ascii="Comic Sans MS" w:hAnsi="Comic Sans MS" w:cs="Comic Sans MS"/>
          <w:b/>
          <w:bCs/>
          <w:sz w:val="24"/>
          <w:szCs w:val="24"/>
        </w:rPr>
        <w:t>(5 puan)</w:t>
      </w:r>
    </w:p>
    <w:p w:rsidR="00215150" w:rsidRPr="007F57F6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-Özkan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yumuşak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kalplidir.……………………………</w:t>
      </w:r>
    </w:p>
    <w:p w:rsidR="00215150" w:rsidRPr="007F57F6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-Bu torba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boş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,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içinde hiçbir şey yok.…………………………….</w:t>
      </w:r>
    </w:p>
    <w:p w:rsidR="00215150" w:rsidRPr="007F57F6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Boş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sözlerle beni kandırmaya çalışıyorsun.……………</w:t>
      </w:r>
    </w:p>
    <w:p w:rsidR="00215150" w:rsidRPr="007F57F6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-Hepiniz kuralları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çiğnediniz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>. …………………………..</w:t>
      </w:r>
    </w:p>
    <w:p w:rsidR="00215150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Kara</w:t>
      </w:r>
      <w:r w:rsidRPr="007F57F6">
        <w:rPr>
          <w:rFonts w:ascii="Comic Sans MS" w:hAnsi="Comic Sans MS" w:cs="Comic Sans MS"/>
          <w:b/>
          <w:bCs/>
          <w:sz w:val="24"/>
          <w:szCs w:val="24"/>
        </w:rPr>
        <w:t xml:space="preserve"> günler gelip geçer..………………………….</w:t>
      </w:r>
    </w:p>
    <w:p w:rsidR="00215150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7F57F6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Aşağıda verilen cümlede </w:t>
      </w:r>
      <w:r w:rsidRPr="007F57F6">
        <w:rPr>
          <w:rFonts w:ascii="Comic Sans MS" w:hAnsi="Comic Sans MS" w:cs="Comic Sans MS"/>
          <w:b/>
          <w:bCs/>
          <w:sz w:val="24"/>
          <w:szCs w:val="24"/>
          <w:u w:val="single"/>
        </w:rPr>
        <w:t>eşsesli kelimeler</w:t>
      </w:r>
      <w:r>
        <w:rPr>
          <w:rFonts w:ascii="Comic Sans MS" w:hAnsi="Comic Sans MS" w:cs="Comic Sans MS"/>
          <w:b/>
          <w:bCs/>
          <w:sz w:val="24"/>
          <w:szCs w:val="24"/>
        </w:rPr>
        <w:t>i bulup altlarını çiziniz.( 5 puan)</w:t>
      </w:r>
    </w:p>
    <w:p w:rsidR="00215150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t>Dışarıda kar yağarken  pencereden sokağa bakan yaşlı adam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,</w:t>
      </w:r>
      <w:r w:rsidRPr="007F57F6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demlediği çayı yüzünde bir hüzünle içiyordu.</w:t>
      </w:r>
    </w:p>
    <w:p w:rsidR="00215150" w:rsidRDefault="00215150" w:rsidP="007F57F6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215150" w:rsidRDefault="00215150" w:rsidP="007F57F6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cümlelerde doğru olanların başına D, yanlış olanların başına Y yazınız.( 10 puan)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“Uzak” kelimesinin eş anlamlısı “ırak” tır.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“Gelmek” kelimesinin zıt anlamlısı “gelmemek” tir.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“Düşünmek” soyut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“Paragraf” kelimesi bir terimdir.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“Düşen çocuğun kolu kırıldı.” cümlesindeki “kol” kelimesi yan anlamlı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 “Çocuklar” kelimesi türemiş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“Kabadayı” kelimesi birleşik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“Uykusuz” kelimesi türemiş bir kelimedir.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   ) a, e, ı, u, o harfleri kalın ünlü harflerdir.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(   ) “Hiçbir öğrenci gelmemiş.” cümlesindeki “hiçbir” kelimesi sıfattır. </w:t>
      </w:r>
    </w:p>
    <w:p w:rsidR="00215150" w:rsidRDefault="00215150" w:rsidP="007F57F6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A0738E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cümlede ünlü düşmesine uğrayan kelimeleri bulup altlarını çiziniz.(5 puan)</w:t>
      </w:r>
    </w:p>
    <w:p w:rsidR="00215150" w:rsidRDefault="00215150" w:rsidP="00A0738E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Yaşadığı trafik kazası annesinin yüreğini ağzına getirmişti. Burnunda ve alnında yaralanmalar olmuştu. Devrilen arabadan kurtuluşu aklından hiç çıkmayacaktı. </w:t>
      </w:r>
    </w:p>
    <w:p w:rsidR="00215150" w:rsidRDefault="00215150" w:rsidP="00A0738E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215150" w:rsidRDefault="00215150" w:rsidP="003B46C9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kelimelerde  görülen ünlü benzeşmesi ve ünlü yumuşaması olayını karşılarına yazınız.( 5 puan)</w:t>
      </w:r>
    </w:p>
    <w:p w:rsidR="00215150" w:rsidRDefault="00215150" w:rsidP="003B46C9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3B46C9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Kapattı …………………………………………..        kaşığın…………………………………………..</w:t>
      </w:r>
    </w:p>
    <w:p w:rsidR="00215150" w:rsidRPr="00DD748F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Kağıdın……………………………………………..       kitapçı……………………………………………</w:t>
      </w:r>
    </w:p>
    <w:p w:rsidR="00215150" w:rsidRDefault="00215150" w:rsidP="003B46C9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Sabahtan………………………………………...</w:t>
      </w:r>
    </w:p>
    <w:p w:rsidR="00215150" w:rsidRDefault="00215150" w:rsidP="003B46C9">
      <w:pPr>
        <w:pStyle w:val="ListParagraph"/>
        <w:ind w:left="36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215150" w:rsidRDefault="00215150" w:rsidP="00DD748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Ayça seslendi(   )</w:t>
      </w:r>
    </w:p>
    <w:p w:rsidR="00215150" w:rsidRPr="00DD748F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(    ) Ne yapıyorsun (    ) </w:t>
      </w:r>
    </w:p>
    <w:p w:rsidR="00215150" w:rsidRPr="00DD748F" w:rsidRDefault="00215150" w:rsidP="00DD748F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>(    ) Ders çalışıyorum (   )</w:t>
      </w:r>
    </w:p>
    <w:p w:rsidR="00215150" w:rsidRPr="00DD748F" w:rsidRDefault="00215150" w:rsidP="00DD748F">
      <w:p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Yukarıdaki cümlelerde parantez içine sırasıyla hangi noktalama işaretleri getirilmelidir?</w:t>
      </w:r>
      <w:r>
        <w:rPr>
          <w:rFonts w:ascii="Comic Sans MS" w:hAnsi="Comic Sans MS" w:cs="Comic Sans MS"/>
          <w:b/>
          <w:bCs/>
          <w:sz w:val="24"/>
          <w:szCs w:val="24"/>
        </w:rPr>
        <w:t>( 10 puan)</w:t>
      </w:r>
    </w:p>
    <w:p w:rsidR="00215150" w:rsidRPr="00DD748F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A) (:),(-),(!),(-),(?)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B) (.),(-),(.),(-),(!)               </w:t>
      </w:r>
    </w:p>
    <w:p w:rsidR="00215150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C) (:),(-),(?),(-),(.)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D) (:),(-),(,),(-),(.)     </w:t>
      </w:r>
    </w:p>
    <w:p w:rsidR="00215150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DD748F" w:rsidRDefault="00215150" w:rsidP="00DD748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Aşağıdaki cümlelerin hangisinde sebep-sonuç ilişkisi vardır?</w:t>
      </w:r>
      <w:r>
        <w:rPr>
          <w:rFonts w:ascii="Comic Sans MS" w:hAnsi="Comic Sans MS" w:cs="Comic Sans MS"/>
          <w:b/>
          <w:bCs/>
          <w:sz w:val="24"/>
          <w:szCs w:val="24"/>
        </w:rPr>
        <w:t>(10 puan)</w:t>
      </w:r>
    </w:p>
    <w:p w:rsidR="00215150" w:rsidRPr="00DD748F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A) Hastanelerimiz giderek modernleşiyor.</w:t>
      </w:r>
    </w:p>
    <w:p w:rsidR="00215150" w:rsidRPr="00DD748F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B) Çevremizi kirletmekten kaçınmalıyız.</w:t>
      </w:r>
    </w:p>
    <w:p w:rsidR="00215150" w:rsidRPr="00DD748F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C) Eve gelince ellerinizi mutlaka yıkayınız.</w:t>
      </w:r>
    </w:p>
    <w:p w:rsidR="00215150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D) Petrol taşıyan gemi battığı için deniz kirlenmiş. </w:t>
      </w:r>
    </w:p>
    <w:p w:rsidR="00215150" w:rsidRDefault="00215150" w:rsidP="00DD748F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DD748F" w:rsidRDefault="00215150" w:rsidP="00DD748F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I- sağlığın    </w:t>
      </w:r>
    </w:p>
    <w:p w:rsidR="00215150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II- bilmez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        </w:t>
      </w:r>
    </w:p>
    <w:p w:rsidR="00215150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III- olmaya</w:t>
      </w:r>
      <w:r>
        <w:rPr>
          <w:rFonts w:ascii="Comic Sans MS" w:hAnsi="Comic Sans MS" w:cs="Comic Sans MS"/>
          <w:b/>
          <w:bCs/>
          <w:sz w:val="24"/>
          <w:szCs w:val="24"/>
        </w:rPr>
        <w:t>n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215150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IV- kıymetini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215150" w:rsidRPr="009D25C7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V- hasta</w:t>
      </w:r>
    </w:p>
    <w:p w:rsidR="00215150" w:rsidRPr="009D25C7" w:rsidRDefault="00215150" w:rsidP="009D25C7">
      <w:pPr>
        <w:rPr>
          <w:rFonts w:ascii="Comic Sans MS" w:hAnsi="Comic Sans MS" w:cs="Comic Sans MS"/>
          <w:b/>
          <w:bCs/>
          <w:sz w:val="24"/>
          <w:szCs w:val="24"/>
        </w:rPr>
      </w:pPr>
      <w:r w:rsidRPr="009D25C7">
        <w:rPr>
          <w:rFonts w:ascii="Comic Sans MS" w:hAnsi="Comic Sans MS" w:cs="Comic Sans MS"/>
          <w:b/>
          <w:bCs/>
          <w:sz w:val="24"/>
          <w:szCs w:val="24"/>
        </w:rPr>
        <w:t>Yukarıdaki sözcüklerle anlamlı ve kurallı bir cümle oluşturulduğunda sıralama nasıl olur?</w:t>
      </w:r>
      <w:r>
        <w:rPr>
          <w:rFonts w:ascii="Comic Sans MS" w:hAnsi="Comic Sans MS" w:cs="Comic Sans MS"/>
          <w:b/>
          <w:bCs/>
          <w:sz w:val="24"/>
          <w:szCs w:val="24"/>
        </w:rPr>
        <w:t>( 10 puan)</w:t>
      </w:r>
    </w:p>
    <w:p w:rsidR="00215150" w:rsidRPr="00DD748F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A) V– III– I– IV– II     </w:t>
      </w:r>
    </w:p>
    <w:p w:rsidR="00215150" w:rsidRPr="00DD748F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B) V– IV– I– III– II      </w:t>
      </w:r>
    </w:p>
    <w:p w:rsidR="00215150" w:rsidRPr="00DD748F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 xml:space="preserve">C)  I– III– IV– II– V    </w:t>
      </w:r>
    </w:p>
    <w:p w:rsidR="00215150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DD748F">
        <w:rPr>
          <w:rFonts w:ascii="Comic Sans MS" w:hAnsi="Comic Sans MS" w:cs="Comic Sans MS"/>
          <w:b/>
          <w:bCs/>
          <w:sz w:val="24"/>
          <w:szCs w:val="24"/>
        </w:rPr>
        <w:t>D) IV– I– II– III– V</w:t>
      </w:r>
    </w:p>
    <w:p w:rsidR="00215150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Pr="009D25C7" w:rsidRDefault="00215150" w:rsidP="009D25C7">
      <w:pPr>
        <w:pStyle w:val="ListParagraph"/>
        <w:numPr>
          <w:ilvl w:val="0"/>
          <w:numId w:val="6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Aşağıdaki </w:t>
      </w:r>
      <w:r>
        <w:rPr>
          <w:rFonts w:ascii="Comic Sans MS" w:hAnsi="Comic Sans MS" w:cs="Comic Sans MS"/>
          <w:b/>
          <w:bCs/>
          <w:sz w:val="24"/>
          <w:szCs w:val="24"/>
        </w:rPr>
        <w:t>tümcelerin hangisinde “bu“ söz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cüğü sıfat olarak </w:t>
      </w:r>
      <w:r w:rsidRPr="009D25C7">
        <w:rPr>
          <w:rFonts w:ascii="Comic Sans MS" w:hAnsi="Comic Sans MS" w:cs="Comic Sans MS"/>
          <w:b/>
          <w:bCs/>
          <w:sz w:val="24"/>
          <w:szCs w:val="24"/>
          <w:u w:val="single"/>
        </w:rPr>
        <w:t>kullanılmamıştır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?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(10 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>puan)</w:t>
      </w:r>
    </w:p>
    <w:p w:rsidR="00215150" w:rsidRPr="009D25C7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Bu kitabı severek okudum.</w:t>
      </w:r>
    </w:p>
    <w:p w:rsidR="00215150" w:rsidRPr="009D25C7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Okulda unuttuğun kırka bu mu?</w:t>
      </w:r>
    </w:p>
    <w:p w:rsidR="00215150" w:rsidRPr="009D25C7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Bu yıl çok başarılı geçti.</w:t>
      </w:r>
    </w:p>
    <w:p w:rsidR="00215150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D)</w:t>
      </w:r>
      <w:r w:rsidRPr="009D25C7">
        <w:rPr>
          <w:rFonts w:ascii="Comic Sans MS" w:hAnsi="Comic Sans MS" w:cs="Comic Sans MS"/>
          <w:b/>
          <w:bCs/>
          <w:sz w:val="24"/>
          <w:szCs w:val="24"/>
        </w:rPr>
        <w:t xml:space="preserve"> Özellikle bu sayfayı iyi okumalısın.</w:t>
      </w:r>
    </w:p>
    <w:p w:rsidR="00215150" w:rsidRDefault="00215150" w:rsidP="009D25C7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</w:p>
    <w:p w:rsidR="00215150" w:rsidRDefault="00215150" w:rsidP="00AA7A98">
      <w:pPr>
        <w:jc w:val="right"/>
        <w:rPr>
          <w:rFonts w:ascii="Comic Sans MS" w:hAnsi="Comic Sans MS" w:cs="Comic Sans MS"/>
          <w:b/>
          <w:bCs/>
          <w:i/>
          <w:iCs/>
          <w:sz w:val="40"/>
          <w:szCs w:val="40"/>
        </w:rPr>
      </w:pPr>
      <w:r w:rsidRPr="00AA7A98">
        <w:rPr>
          <w:rFonts w:ascii="Comic Sans MS" w:hAnsi="Comic Sans MS" w:cs="Comic Sans MS"/>
          <w:b/>
          <w:bCs/>
          <w:i/>
          <w:iCs/>
          <w:sz w:val="40"/>
          <w:szCs w:val="40"/>
        </w:rPr>
        <w:t>SINAVINIZ BİTMİŞTİR…</w:t>
      </w:r>
    </w:p>
    <w:p w:rsidR="00215150" w:rsidRPr="00AA7A98" w:rsidRDefault="00215150" w:rsidP="00AA7A98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hyperlink r:id="rId6" w:history="1">
        <w:r w:rsidRPr="00373EF9">
          <w:rPr>
            <w:rStyle w:val="Hyperlink"/>
            <w:rFonts w:ascii="Comic Sans MS" w:hAnsi="Comic Sans MS" w:cs="Comic Sans MS"/>
            <w:b/>
            <w:bCs/>
            <w:i/>
            <w:iCs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</w:t>
      </w:r>
    </w:p>
    <w:sectPr w:rsidR="00215150" w:rsidRPr="00AA7A98" w:rsidSect="00D07B4C"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1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7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8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B7"/>
    <w:rsid w:val="00215150"/>
    <w:rsid w:val="00257D6A"/>
    <w:rsid w:val="0029026E"/>
    <w:rsid w:val="002B0E3B"/>
    <w:rsid w:val="002D75C6"/>
    <w:rsid w:val="00373EF9"/>
    <w:rsid w:val="003B46C9"/>
    <w:rsid w:val="004243B7"/>
    <w:rsid w:val="00533EC0"/>
    <w:rsid w:val="006C0C17"/>
    <w:rsid w:val="006C3DAE"/>
    <w:rsid w:val="007F57F6"/>
    <w:rsid w:val="0082242C"/>
    <w:rsid w:val="0098501E"/>
    <w:rsid w:val="009D25C7"/>
    <w:rsid w:val="00A0738E"/>
    <w:rsid w:val="00AA1A05"/>
    <w:rsid w:val="00AA7A98"/>
    <w:rsid w:val="00CB6DD5"/>
    <w:rsid w:val="00D07B4C"/>
    <w:rsid w:val="00DD748F"/>
    <w:rsid w:val="00E55298"/>
    <w:rsid w:val="00EA3DDE"/>
    <w:rsid w:val="00FC4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6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6DD5"/>
    <w:pPr>
      <w:ind w:left="720"/>
    </w:pPr>
  </w:style>
  <w:style w:type="character" w:styleId="Hyperlink">
    <w:name w:val="Hyperlink"/>
    <w:basedOn w:val="DefaultParagraphFont"/>
    <w:uiPriority w:val="99"/>
    <w:rsid w:val="00AA1A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813</Words>
  <Characters>4635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edanur</cp:lastModifiedBy>
  <cp:revision>3</cp:revision>
  <dcterms:created xsi:type="dcterms:W3CDTF">2015-03-11T01:38:00Z</dcterms:created>
  <dcterms:modified xsi:type="dcterms:W3CDTF">2015-04-13T15:25:00Z</dcterms:modified>
</cp:coreProperties>
</file>