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BF" w:rsidRDefault="00FA05BF" w:rsidP="00472D63">
      <w:pPr>
        <w:jc w:val="center"/>
        <w:rPr>
          <w:caps/>
          <w:sz w:val="36"/>
        </w:rPr>
        <w:sectPr w:rsidR="00FA05BF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left:0;text-align:left;margin-left:274.35pt;margin-top:58.35pt;width:54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rLKgAIAAGc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pp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caps/>
          <w:sz w:val="36"/>
        </w:rPr>
        <w:t>TEOG M</w:t>
      </w:r>
      <w:r>
        <w:rPr>
          <w:sz w:val="36"/>
        </w:rPr>
        <w:t>atematik</w:t>
      </w:r>
      <w:r>
        <w:rPr>
          <w:caps/>
          <w:sz w:val="36"/>
        </w:rPr>
        <w:t xml:space="preserve"> – 8.D</w:t>
      </w:r>
      <w:r>
        <w:rPr>
          <w:sz w:val="36"/>
        </w:rPr>
        <w:t>eneme</w:t>
      </w:r>
      <w:r>
        <w:rPr>
          <w:caps/>
          <w:sz w:val="36"/>
        </w:rPr>
        <w:t xml:space="preserve"> </w:t>
      </w:r>
      <w:r w:rsidRPr="00AA4E91"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FA05BF" w:rsidRDefault="00FA05BF" w:rsidP="00E607A8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9" o:spid="_x0000_s1027" type="#_x0000_t202" style="position:absolute;margin-left:3pt;margin-top:176.45pt;width:54pt;height:2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" filled="f" stroked="f" strokeweight=".5pt">
            <v:textbox>
              <w:txbxContent>
                <w:p w:rsidR="00FA05BF" w:rsidRPr="00472D63" w:rsidRDefault="00FA05BF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2" o:spid="_x0000_i1026" type="#_x0000_t75" style="width:240pt;height:272.25pt;visibility:visible">
            <v:imagedata r:id="rId6" o:title=""/>
          </v:shape>
        </w:pict>
      </w:r>
    </w:p>
    <w:p w:rsidR="00FA05BF" w:rsidRDefault="00FA05BF" w:rsidP="00E607A8">
      <w:pPr>
        <w:rPr>
          <w:rFonts w:cs="Arial"/>
          <w:sz w:val="26"/>
          <w:szCs w:val="26"/>
          <w:lang w:eastAsia="tr-TR"/>
        </w:rPr>
      </w:pPr>
    </w:p>
    <w:p w:rsidR="00FA05BF" w:rsidRPr="005A00DB" w:rsidRDefault="00FA05BF" w:rsidP="005A00DB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21" o:spid="_x0000_s1028" type="#_x0000_t202" style="position:absolute;margin-left:-3.15pt;margin-top:104.6pt;width:54pt;height:2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bookmarkStart w:id="0" w:name="bookmark0"/>
                  <w:bookmarkEnd w:id="0"/>
                  <w:r>
                    <w:rPr>
                      <w:b/>
                      <w:sz w:val="24"/>
                    </w:rPr>
                    <w:t>2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0" o:spid="_x0000_i1027" type="#_x0000_t75" style="width:240.75pt;height:187.5pt;visibility:visible">
            <v:imagedata r:id="rId7" o:title="" grayscale="t"/>
          </v:shape>
        </w:pict>
      </w:r>
    </w:p>
    <w:p w:rsidR="00FA05BF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t xml:space="preserve">              </w:t>
      </w:r>
    </w:p>
    <w:p w:rsidR="00FA05BF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</w:p>
    <w:p w:rsidR="00FA05BF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pict>
          <v:shape id="Metin Kutusu 22" o:spid="_x0000_s1029" type="#_x0000_t202" style="position:absolute;left:0;text-align:left;margin-left:-.15pt;margin-top:22.75pt;width:54pt;height:2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4skgwIAAG4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Jp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3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t xml:space="preserve">  </w:t>
      </w:r>
      <w:r>
        <w:rPr>
          <w:noProof/>
        </w:rPr>
        <w:pict>
          <v:shape id="Resim 8" o:spid="_x0000_i1028" type="#_x0000_t75" style="width:240pt;height:104.25pt;visibility:visible">
            <v:imagedata r:id="rId8" o:title=""/>
          </v:shape>
        </w:pict>
      </w:r>
    </w:p>
    <w:p w:rsidR="00FA05BF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t xml:space="preserve">   </w:t>
      </w:r>
      <w:r>
        <w:rPr>
          <w:noProof/>
        </w:rPr>
        <w:pict>
          <v:shape id="Resim 1" o:spid="_x0000_i1029" type="#_x0000_t75" style="width:240pt;height:156.75pt;visibility:visible">
            <v:imagedata r:id="rId9" o:title="" gain="109227f" blacklevel="-6554f"/>
          </v:shape>
        </w:pict>
      </w:r>
    </w:p>
    <w:p w:rsidR="00FA05BF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t xml:space="preserve">                </w:t>
      </w:r>
    </w:p>
    <w:p w:rsidR="00FA05BF" w:rsidRPr="00E607A8" w:rsidRDefault="00FA05BF" w:rsidP="00E607A8">
      <w:pPr>
        <w:pStyle w:val="NormalWeb"/>
        <w:shd w:val="clear" w:color="auto" w:fill="FFFFFF"/>
        <w:ind w:left="284"/>
        <w:jc w:val="both"/>
        <w:rPr>
          <w:noProof/>
        </w:rPr>
      </w:pPr>
    </w:p>
    <w:p w:rsidR="00FA05BF" w:rsidRDefault="00FA05BF" w:rsidP="002106A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4" o:spid="_x0000_s1030" type="#_x0000_t202" style="position:absolute;margin-left:-.75pt;margin-top:135.95pt;width:54pt;height:2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2" o:spid="_x0000_i1030" type="#_x0000_t75" style="width:240.75pt;height:316.5pt;visibility:visible">
            <v:imagedata r:id="rId10" o:title=""/>
          </v:shape>
        </w:pict>
      </w:r>
    </w:p>
    <w:p w:rsidR="00FA05BF" w:rsidRDefault="00FA05BF" w:rsidP="002106A4">
      <w:pPr>
        <w:rPr>
          <w:noProof/>
          <w:lang w:eastAsia="tr-TR"/>
        </w:rPr>
      </w:pPr>
    </w:p>
    <w:p w:rsidR="00FA05BF" w:rsidRDefault="00FA05BF" w:rsidP="002106A4">
      <w:r>
        <w:rPr>
          <w:noProof/>
          <w:lang w:eastAsia="tr-TR"/>
        </w:rPr>
        <w:pict>
          <v:shape id="Metin Kutusu 25" o:spid="_x0000_s1031" type="#_x0000_t202" style="position:absolute;margin-left:5.25pt;margin-top:23.5pt;width:54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m9gwIAAG4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pict>
          <v:shape id="Resim 9" o:spid="_x0000_i1031" type="#_x0000_t75" style="width:215.25pt;height:106.5pt;visibility:visible">
            <v:imagedata r:id="rId11" o:title="" gain="109227f" blacklevel="-6554f"/>
          </v:shape>
        </w:pict>
      </w:r>
      <w:r>
        <w:rPr>
          <w:noProof/>
          <w:lang w:eastAsia="tr-TR"/>
        </w:rPr>
        <w:t xml:space="preserve">           </w:t>
      </w:r>
    </w:p>
    <w:p w:rsidR="00FA05BF" w:rsidRDefault="00FA05BF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29" o:spid="_x0000_s1032" type="#_x0000_t202" style="position:absolute;left:0;text-align:left;margin-left:269.1pt;margin-top:50.1pt;width:54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0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3" type="#_x0000_t202" style="position:absolute;left:0;text-align:left;margin-left:-.15pt;margin-top:171.6pt;width:54pt;height:2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4" o:spid="_x0000_i1032" type="#_x0000_t75" style="width:240pt;height:235.5pt;visibility:visible">
            <v:imagedata r:id="rId12" o:title=""/>
          </v:shape>
        </w:pict>
      </w:r>
    </w:p>
    <w:p w:rsidR="00FA05BF" w:rsidRDefault="00FA05BF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tr-TR"/>
        </w:rPr>
      </w:pPr>
    </w:p>
    <w:p w:rsidR="00FA05BF" w:rsidRPr="00D62119" w:rsidRDefault="00FA05BF" w:rsidP="008B6951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30" o:spid="_x0000_s1034" type="#_x0000_t202" style="position:absolute;left:0;text-align:left;margin-left:269.1pt;margin-top:104.35pt;width:54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1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5" type="#_x0000_t202" style="position:absolute;left:0;text-align:left;margin-left:-6.15pt;margin-top:15.1pt;width:54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sz w:val="26"/>
          <w:szCs w:val="26"/>
          <w:lang w:eastAsia="tr-TR"/>
        </w:rPr>
        <w:t xml:space="preserve">     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7" o:spid="_x0000_i1033" type="#_x0000_t75" style="width:240pt;height:268.5pt;visibility:visible">
            <v:imagedata r:id="rId13" o:title="" gain="109227f" blacklevel="-6554f"/>
          </v:shape>
        </w:pict>
      </w:r>
      <w:r>
        <w:rPr>
          <w:noProof/>
          <w:lang w:eastAsia="tr-TR"/>
        </w:rPr>
        <w:t xml:space="preserve">   </w:t>
      </w:r>
    </w:p>
    <w:p w:rsidR="00FA05BF" w:rsidRDefault="00FA05BF" w:rsidP="00EC33F8">
      <w:r>
        <w:rPr>
          <w:noProof/>
          <w:lang w:eastAsia="tr-TR"/>
        </w:rPr>
        <w:t xml:space="preserve">     </w:t>
      </w:r>
    </w:p>
    <w:p w:rsidR="00FA05BF" w:rsidRDefault="00FA05BF" w:rsidP="00EC33F8"/>
    <w:p w:rsidR="00FA05BF" w:rsidRPr="00342622" w:rsidRDefault="00FA05BF" w:rsidP="00DD73F6">
      <w:pPr>
        <w:rPr>
          <w:sz w:val="26"/>
          <w:szCs w:val="26"/>
        </w:rPr>
      </w:pPr>
      <w:r>
        <w:rPr>
          <w:noProof/>
          <w:lang w:eastAsia="tr-TR"/>
        </w:rPr>
        <w:pict>
          <v:shape id="Metin Kutusu 28" o:spid="_x0000_s1036" type="#_x0000_t202" style="position:absolute;margin-left:-2.4pt;margin-top:24.55pt;width:54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t xml:space="preserve">             </w:t>
      </w:r>
    </w:p>
    <w:p w:rsidR="00FA05BF" w:rsidRDefault="00FA05BF" w:rsidP="00EC33F8"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4" o:spid="_x0000_i1034" type="#_x0000_t75" style="width:237pt;height:104.25pt;visibility:visible">
            <v:imagedata r:id="rId14" o:title=""/>
          </v:shape>
        </w:pict>
      </w:r>
    </w:p>
    <w:p w:rsidR="00FA05BF" w:rsidRDefault="00FA05BF" w:rsidP="00EC33F8">
      <w:r>
        <w:rPr>
          <w:noProof/>
          <w:lang w:eastAsia="tr-TR"/>
        </w:rPr>
        <w:t xml:space="preserve">         </w:t>
      </w:r>
    </w:p>
    <w:p w:rsidR="00FA05BF" w:rsidRDefault="00FA05BF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5" o:spid="_x0000_i1035" type="#_x0000_t75" style="width:240pt;height:140.25pt;visibility:visible">
            <v:imagedata r:id="rId15" o:title=""/>
          </v:shape>
        </w:pict>
      </w:r>
    </w:p>
    <w:p w:rsidR="00FA05BF" w:rsidRDefault="00FA05BF" w:rsidP="00EC33F8">
      <w:pPr>
        <w:rPr>
          <w:noProof/>
          <w:lang w:eastAsia="tr-TR"/>
        </w:rPr>
      </w:pPr>
    </w:p>
    <w:p w:rsidR="00FA05BF" w:rsidRDefault="00FA05BF" w:rsidP="00EC33F8"/>
    <w:p w:rsidR="00FA05BF" w:rsidRDefault="00FA05BF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1" o:spid="_x0000_i1036" type="#_x0000_t75" style="width:243.75pt;height:398.25pt;visibility:visible">
            <v:imagedata r:id="rId16" o:title=""/>
          </v:shape>
        </w:pict>
      </w:r>
    </w:p>
    <w:p w:rsidR="00FA05BF" w:rsidRDefault="00FA05BF" w:rsidP="00EC33F8">
      <w:pPr>
        <w:rPr>
          <w:noProof/>
          <w:lang w:eastAsia="tr-TR"/>
        </w:rPr>
      </w:pPr>
    </w:p>
    <w:p w:rsidR="00FA05BF" w:rsidRDefault="00FA05BF" w:rsidP="00EC33F8">
      <w:pPr>
        <w:rPr>
          <w:noProof/>
          <w:lang w:eastAsia="tr-TR"/>
        </w:rPr>
      </w:pPr>
    </w:p>
    <w:p w:rsidR="00FA05BF" w:rsidRPr="007A1F48" w:rsidRDefault="00FA05BF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31" o:spid="_x0000_s1037" type="#_x0000_t202" style="position:absolute;margin-left:-3pt;margin-top:1.65pt;width:54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2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Pr="007A1F48">
        <w:rPr>
          <w:rFonts w:ascii="Times New Roman" w:eastAsia="Times New Roman" w:hAnsi="Times New Roman"/>
          <w:position w:val="-16"/>
          <w:sz w:val="24"/>
          <w:szCs w:val="24"/>
          <w:lang w:eastAsia="tr-TR"/>
        </w:rPr>
        <w:object w:dxaOrig="4580" w:dyaOrig="560">
          <v:shape id="_x0000_i1037" type="#_x0000_t75" style="width:224.25pt;height:27.75pt" o:ole="">
            <v:imagedata r:id="rId17" o:title=""/>
          </v:shape>
          <o:OLEObject Type="Embed" ProgID="Equation.DSMT4" ShapeID="_x0000_i1037" DrawAspect="Content" ObjectID="_1501665123" r:id="rId18"/>
        </w:object>
      </w:r>
    </w:p>
    <w:p w:rsidR="00FA05BF" w:rsidRPr="007A1F48" w:rsidRDefault="00FA05BF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FA05BF" w:rsidRPr="007A1F48" w:rsidRDefault="00FA05BF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7A1F48">
        <w:rPr>
          <w:rFonts w:ascii="Times New Roman" w:hAnsi="Times New Roman"/>
          <w:sz w:val="24"/>
          <w:szCs w:val="24"/>
          <w:lang w:eastAsia="tr-TR"/>
        </w:rPr>
        <w:t>A</w:t>
      </w:r>
      <w:r w:rsidRPr="007A1F48">
        <w:rPr>
          <w:rFonts w:ascii="Cambria" w:hAnsi="Cambria"/>
          <w:sz w:val="26"/>
          <w:szCs w:val="26"/>
          <w:lang w:eastAsia="tr-TR"/>
        </w:rPr>
        <w:t>) 10                B) 9                C) 6               D) 0</w:t>
      </w:r>
    </w:p>
    <w:p w:rsidR="00FA05BF" w:rsidRDefault="00FA05BF" w:rsidP="00EC33F8"/>
    <w:p w:rsidR="00FA05BF" w:rsidRDefault="00FA05BF" w:rsidP="00EC33F8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4" o:spid="_x0000_s1038" type="#_x0000_t202" style="position:absolute;margin-left:266.85pt;margin-top:209.1pt;width:54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sRrhAIAAG8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Z5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5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39" type="#_x0000_t202" style="position:absolute;margin-left:-8.4pt;margin-top:186.6pt;width:54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3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6" o:spid="_x0000_i1038" type="#_x0000_t75" style="width:239.25pt;height:299.25pt;visibility:visible">
            <v:imagedata r:id="rId19" o:title="" grayscale="t"/>
          </v:shape>
        </w:pict>
      </w:r>
    </w:p>
    <w:p w:rsidR="00FA05BF" w:rsidRDefault="00FA05BF" w:rsidP="00EC33F8">
      <w:pPr>
        <w:rPr>
          <w:noProof/>
          <w:lang w:eastAsia="tr-TR"/>
        </w:rPr>
      </w:pPr>
    </w:p>
    <w:p w:rsidR="00FA05BF" w:rsidRDefault="00FA05BF" w:rsidP="00EC33F8">
      <w:pPr>
        <w:rPr>
          <w:noProof/>
          <w:lang w:eastAsia="tr-TR"/>
        </w:rPr>
      </w:pPr>
    </w:p>
    <w:p w:rsidR="00FA05BF" w:rsidRDefault="00FA05BF" w:rsidP="00EC33F8">
      <w:pPr>
        <w:rPr>
          <w:noProof/>
          <w:lang w:eastAsia="tr-TR"/>
        </w:rPr>
      </w:pPr>
    </w:p>
    <w:p w:rsidR="00FA05BF" w:rsidRDefault="00FA05BF" w:rsidP="00EC33F8">
      <w:r>
        <w:rPr>
          <w:noProof/>
          <w:lang w:eastAsia="tr-TR"/>
        </w:rPr>
        <w:pict>
          <v:shape id="Metin Kutusu 33" o:spid="_x0000_s1040" type="#_x0000_t202" style="position:absolute;margin-left:-6.9pt;margin-top:22.55pt;width:54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4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FA05BF" w:rsidRDefault="00FA05BF" w:rsidP="00EC33F8">
      <w:r>
        <w:rPr>
          <w:noProof/>
          <w:lang w:eastAsia="tr-TR"/>
        </w:rPr>
        <w:pict>
          <v:shape id="Metin Kutusu 35" o:spid="_x0000_s1041" type="#_x0000_t202" style="position:absolute;margin-left:268.95pt;margin-top:201.7pt;width:54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CshAIAAG8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6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3" o:spid="_x0000_i1039" type="#_x0000_t75" style="width:240pt;height:213pt;visibility:visible">
            <v:imagedata r:id="rId20" o:title="" gain="109227f" blacklevel="-6554f"/>
          </v:shape>
        </w:pict>
      </w:r>
    </w:p>
    <w:p w:rsidR="00FA05BF" w:rsidRDefault="00FA05BF" w:rsidP="00EC33F8"/>
    <w:p w:rsidR="00FA05BF" w:rsidRDefault="00FA05BF" w:rsidP="00EC33F8"/>
    <w:p w:rsidR="00FA05BF" w:rsidRDefault="00FA05BF" w:rsidP="00EC33F8"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3" o:spid="_x0000_i1040" type="#_x0000_t75" style="width:237pt;height:321.75pt;visibility:visible">
            <v:imagedata r:id="rId21" o:title=""/>
          </v:shape>
        </w:pict>
      </w:r>
    </w:p>
    <w:p w:rsidR="00FA05BF" w:rsidRDefault="00FA05BF" w:rsidP="00EC33F8"/>
    <w:p w:rsidR="00FA05BF" w:rsidRDefault="00FA05BF" w:rsidP="00EC33F8"/>
    <w:p w:rsidR="00FA05BF" w:rsidRDefault="00FA05BF" w:rsidP="00EC33F8"/>
    <w:p w:rsidR="00FA05BF" w:rsidRDefault="00FA05BF" w:rsidP="007C4A8F"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5" o:spid="_x0000_i1041" type="#_x0000_t75" style="width:240pt;height:339pt;visibility:visible">
            <v:imagedata r:id="rId22" o:title="" gain="109227f" blacklevel="-6554f"/>
          </v:shape>
        </w:pict>
      </w:r>
    </w:p>
    <w:p w:rsidR="00FA05BF" w:rsidRDefault="00FA05BF" w:rsidP="007C4A8F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9" o:spid="_x0000_s1042" type="#_x0000_t202" style="position:absolute;margin-left:264.6pt;margin-top:254.85pt;width:54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6" o:spid="_x0000_s1043" type="#_x0000_t202" style="position:absolute;margin-left:-5.4pt;margin-top:208.35pt;width:54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7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8" o:spid="_x0000_i1042" type="#_x0000_t75" style="width:237pt;height:316.5pt;visibility:visible">
            <v:imagedata r:id="rId23" o:title=""/>
          </v:shape>
        </w:pict>
      </w:r>
    </w:p>
    <w:p w:rsidR="00FA05BF" w:rsidRDefault="00FA05BF" w:rsidP="007C4A8F">
      <w:pPr>
        <w:rPr>
          <w:noProof/>
          <w:lang w:eastAsia="tr-TR"/>
        </w:rPr>
      </w:pPr>
    </w:p>
    <w:p w:rsidR="00FA05BF" w:rsidRDefault="00FA05BF" w:rsidP="007C4A8F">
      <w:pPr>
        <w:rPr>
          <w:noProof/>
          <w:lang w:eastAsia="tr-TR"/>
        </w:rPr>
      </w:pPr>
    </w:p>
    <w:p w:rsidR="00FA05BF" w:rsidRDefault="00FA05BF" w:rsidP="007C4A8F">
      <w:pPr>
        <w:rPr>
          <w:noProof/>
          <w:lang w:eastAsia="tr-TR"/>
        </w:rPr>
      </w:pPr>
    </w:p>
    <w:p w:rsidR="00FA05BF" w:rsidRDefault="00FA05BF" w:rsidP="007C4A8F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7" o:spid="_x0000_s1044" type="#_x0000_t202" style="position:absolute;margin-left:-6.15pt;margin-top:120.75pt;width:54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8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0" o:spid="_x0000_i1043" type="#_x0000_t75" style="width:240pt;height:250.5pt;visibility:visible">
            <v:imagedata r:id="rId24" o:title=""/>
          </v:shape>
        </w:pict>
      </w:r>
    </w:p>
    <w:p w:rsidR="00FA05BF" w:rsidRPr="00E60710" w:rsidRDefault="00FA05BF" w:rsidP="007C4A8F">
      <w:pPr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t xml:space="preserve">  </w:t>
      </w:r>
    </w:p>
    <w:p w:rsidR="00FA05BF" w:rsidRDefault="00FA05BF" w:rsidP="0098177E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FA05BF" w:rsidRDefault="00FA05BF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</w:p>
    <w:p w:rsidR="00FA05BF" w:rsidRDefault="00FA05BF">
      <w:pPr>
        <w:rPr>
          <w:caps/>
          <w:sz w:val="36"/>
        </w:rPr>
      </w:pPr>
    </w:p>
    <w:p w:rsidR="00FA05BF" w:rsidRPr="00A63923" w:rsidRDefault="00FA05BF" w:rsidP="00A63923">
      <w:pPr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38" o:spid="_x0000_s1045" type="#_x0000_t202" style="position:absolute;margin-left:-3pt;margin-top:4.35pt;width:54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" filled="f" stroked="f" strokeweight=".5pt">
            <v:textbox>
              <w:txbxContent>
                <w:p w:rsidR="00FA05BF" w:rsidRPr="00472D63" w:rsidRDefault="00FA05BF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9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  </w:t>
      </w:r>
      <w:r w:rsidRPr="00A63923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1520" w:dyaOrig="499">
          <v:shape id="_x0000_i1044" type="#_x0000_t75" style="width:74.25pt;height:24.75pt" o:ole="">
            <v:imagedata r:id="rId25" o:title=""/>
          </v:shape>
          <o:OLEObject Type="Embed" ProgID="Equation.DSMT4" ShapeID="_x0000_i1044" DrawAspect="Content" ObjectID="_1501665124" r:id="rId26"/>
        </w:object>
      </w:r>
      <w:r w:rsidRPr="00A63923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A63923">
        <w:rPr>
          <w:rFonts w:ascii="Cambria" w:hAnsi="Cambria"/>
          <w:sz w:val="26"/>
          <w:szCs w:val="26"/>
          <w:lang w:eastAsia="tr-TR"/>
        </w:rPr>
        <w:t>işleminin sonucu kaçtır?</w:t>
      </w:r>
    </w:p>
    <w:p w:rsidR="00FA05BF" w:rsidRPr="00A63923" w:rsidRDefault="00FA05BF" w:rsidP="00A6392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FA05BF" w:rsidRPr="00A63923" w:rsidRDefault="00FA05BF" w:rsidP="00A63923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tr-TR"/>
        </w:rPr>
      </w:pPr>
      <w:r w:rsidRPr="00A63923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A63923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Pr="00A63923">
        <w:rPr>
          <w:rFonts w:ascii="Cambria" w:hAnsi="Cambria"/>
          <w:sz w:val="26"/>
          <w:szCs w:val="26"/>
          <w:lang w:eastAsia="tr-TR"/>
        </w:rPr>
        <w:t xml:space="preserve">2    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A63923">
        <w:rPr>
          <w:rFonts w:ascii="Cambria" w:hAnsi="Cambria"/>
          <w:sz w:val="26"/>
          <w:szCs w:val="26"/>
          <w:lang w:eastAsia="tr-TR"/>
        </w:rPr>
        <w:t xml:space="preserve">     B) 3                 C) 4  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A63923">
        <w:rPr>
          <w:rFonts w:ascii="Cambria" w:hAnsi="Cambria"/>
          <w:sz w:val="26"/>
          <w:szCs w:val="26"/>
          <w:lang w:eastAsia="tr-TR"/>
        </w:rPr>
        <w:t xml:space="preserve">      D) 5</w:t>
      </w:r>
      <w:r w:rsidRPr="00A63923">
        <w:rPr>
          <w:rFonts w:ascii="Times New Roman" w:hAnsi="Times New Roman"/>
          <w:sz w:val="24"/>
          <w:szCs w:val="24"/>
          <w:lang w:eastAsia="tr-TR"/>
        </w:rPr>
        <w:t xml:space="preserve">                            </w:t>
      </w:r>
    </w:p>
    <w:p w:rsidR="00FA05BF" w:rsidRDefault="00FA05BF">
      <w:pPr>
        <w:rPr>
          <w:caps/>
          <w:sz w:val="36"/>
        </w:rPr>
      </w:pPr>
      <w:r>
        <w:rPr>
          <w:caps/>
          <w:sz w:val="36"/>
        </w:rPr>
        <w:t xml:space="preserve"> </w:t>
      </w:r>
    </w:p>
    <w:p w:rsidR="00FA05BF" w:rsidRDefault="00FA05BF">
      <w:pPr>
        <w:rPr>
          <w:caps/>
          <w:sz w:val="36"/>
        </w:rPr>
      </w:pPr>
    </w:p>
    <w:p w:rsidR="00FA05BF" w:rsidRPr="0098177E" w:rsidRDefault="00FA05BF">
      <w:pPr>
        <w:rPr>
          <w:caps/>
          <w:sz w:val="36"/>
        </w:rPr>
      </w:pPr>
    </w:p>
    <w:p w:rsidR="00FA05BF" w:rsidRDefault="00FA05BF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6" o:spid="_x0000_i1045" type="#_x0000_t75" alt="karekok1007" style="width:236.25pt;height:167.25pt;visibility:visible">
            <v:imagedata r:id="rId27" o:title="" gain="192753f" blacklevel="-13763f" grayscale="t"/>
          </v:shape>
        </w:pict>
      </w:r>
    </w:p>
    <w:p w:rsidR="00FA05BF" w:rsidRPr="0098177E" w:rsidRDefault="00FA05BF" w:rsidP="00C3162B">
      <w:pPr>
        <w:rPr>
          <w:noProof/>
          <w:lang w:eastAsia="tr-TR"/>
        </w:rPr>
      </w:pPr>
    </w:p>
    <w:p w:rsidR="00FA05BF" w:rsidRDefault="00FA05BF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</w:p>
    <w:p w:rsidR="00FA05BF" w:rsidRDefault="00FA05BF" w:rsidP="00DD73F6">
      <w:r>
        <w:rPr>
          <w:noProof/>
          <w:lang w:eastAsia="tr-TR"/>
        </w:rPr>
        <w:t xml:space="preserve">            </w:t>
      </w:r>
    </w:p>
    <w:p w:rsidR="00FA05BF" w:rsidRDefault="00FA05BF" w:rsidP="00C3162B">
      <w:pPr>
        <w:rPr>
          <w:noProof/>
          <w:lang w:eastAsia="tr-TR"/>
        </w:rPr>
      </w:pPr>
      <w:hyperlink r:id="rId28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sectPr w:rsidR="00FA05BF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A8E"/>
    <w:multiLevelType w:val="hybridMultilevel"/>
    <w:tmpl w:val="4E6E69F4"/>
    <w:lvl w:ilvl="0" w:tplc="ABECFD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6A40CE"/>
    <w:multiLevelType w:val="hybridMultilevel"/>
    <w:tmpl w:val="759C61EE"/>
    <w:lvl w:ilvl="0" w:tplc="0D8AC45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12B25E69"/>
    <w:multiLevelType w:val="hybridMultilevel"/>
    <w:tmpl w:val="5EC65EFA"/>
    <w:lvl w:ilvl="0" w:tplc="EF3A40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>
    <w:nsid w:val="183C5DF2"/>
    <w:multiLevelType w:val="hybridMultilevel"/>
    <w:tmpl w:val="BA76EF58"/>
    <w:lvl w:ilvl="0" w:tplc="692C34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2315CF"/>
    <w:multiLevelType w:val="hybridMultilevel"/>
    <w:tmpl w:val="142A0690"/>
    <w:lvl w:ilvl="0" w:tplc="4CFCE7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580282"/>
    <w:multiLevelType w:val="hybridMultilevel"/>
    <w:tmpl w:val="6AAA6A96"/>
    <w:lvl w:ilvl="0" w:tplc="C402F6D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5D88017B"/>
    <w:multiLevelType w:val="hybridMultilevel"/>
    <w:tmpl w:val="981CF316"/>
    <w:lvl w:ilvl="0" w:tplc="B3B008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B7121A2"/>
    <w:multiLevelType w:val="hybridMultilevel"/>
    <w:tmpl w:val="F0BAC22C"/>
    <w:lvl w:ilvl="0" w:tplc="18AE2C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DA1F54"/>
    <w:multiLevelType w:val="hybridMultilevel"/>
    <w:tmpl w:val="7702ECDE"/>
    <w:lvl w:ilvl="0" w:tplc="892E393E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C06"/>
    <w:rsid w:val="00026927"/>
    <w:rsid w:val="000305AF"/>
    <w:rsid w:val="00034621"/>
    <w:rsid w:val="00074402"/>
    <w:rsid w:val="00153DE2"/>
    <w:rsid w:val="0019613D"/>
    <w:rsid w:val="001C378C"/>
    <w:rsid w:val="001D268B"/>
    <w:rsid w:val="002106A4"/>
    <w:rsid w:val="00274C96"/>
    <w:rsid w:val="00293B9E"/>
    <w:rsid w:val="002E3C89"/>
    <w:rsid w:val="002F7C53"/>
    <w:rsid w:val="00333D5F"/>
    <w:rsid w:val="00342622"/>
    <w:rsid w:val="00355BEB"/>
    <w:rsid w:val="004359CD"/>
    <w:rsid w:val="0045308F"/>
    <w:rsid w:val="0046553B"/>
    <w:rsid w:val="00472D63"/>
    <w:rsid w:val="004A09F2"/>
    <w:rsid w:val="004D7F4B"/>
    <w:rsid w:val="005108F8"/>
    <w:rsid w:val="00512C09"/>
    <w:rsid w:val="00554CF8"/>
    <w:rsid w:val="005822F5"/>
    <w:rsid w:val="0059675D"/>
    <w:rsid w:val="005A00DB"/>
    <w:rsid w:val="005C3FD1"/>
    <w:rsid w:val="0062424E"/>
    <w:rsid w:val="0066032D"/>
    <w:rsid w:val="00671D6D"/>
    <w:rsid w:val="00686B78"/>
    <w:rsid w:val="00690600"/>
    <w:rsid w:val="006A700B"/>
    <w:rsid w:val="006E5D63"/>
    <w:rsid w:val="006F3904"/>
    <w:rsid w:val="00700276"/>
    <w:rsid w:val="0076660C"/>
    <w:rsid w:val="007A1C1C"/>
    <w:rsid w:val="007A1F48"/>
    <w:rsid w:val="007B6091"/>
    <w:rsid w:val="007C4A8F"/>
    <w:rsid w:val="007E673F"/>
    <w:rsid w:val="008615EF"/>
    <w:rsid w:val="008B6951"/>
    <w:rsid w:val="008D6A60"/>
    <w:rsid w:val="00912735"/>
    <w:rsid w:val="0098177E"/>
    <w:rsid w:val="009901A0"/>
    <w:rsid w:val="009E4C06"/>
    <w:rsid w:val="00A01346"/>
    <w:rsid w:val="00A16D79"/>
    <w:rsid w:val="00A3570C"/>
    <w:rsid w:val="00A63923"/>
    <w:rsid w:val="00A954DF"/>
    <w:rsid w:val="00AA4E91"/>
    <w:rsid w:val="00B03A7F"/>
    <w:rsid w:val="00BF59FE"/>
    <w:rsid w:val="00C214EC"/>
    <w:rsid w:val="00C30D12"/>
    <w:rsid w:val="00C3162B"/>
    <w:rsid w:val="00CD11CA"/>
    <w:rsid w:val="00CD6F1E"/>
    <w:rsid w:val="00D15B1E"/>
    <w:rsid w:val="00D42E09"/>
    <w:rsid w:val="00D4585D"/>
    <w:rsid w:val="00D62119"/>
    <w:rsid w:val="00D928C6"/>
    <w:rsid w:val="00D967C1"/>
    <w:rsid w:val="00DB0A1A"/>
    <w:rsid w:val="00DC5E01"/>
    <w:rsid w:val="00DD73F6"/>
    <w:rsid w:val="00E10282"/>
    <w:rsid w:val="00E60710"/>
    <w:rsid w:val="00E607A8"/>
    <w:rsid w:val="00EC33F8"/>
    <w:rsid w:val="00ED637A"/>
    <w:rsid w:val="00EF2997"/>
    <w:rsid w:val="00F44781"/>
    <w:rsid w:val="00F636A5"/>
    <w:rsid w:val="00FA05B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basedOn w:val="DefaultParagraphFont"/>
    <w:uiPriority w:val="99"/>
    <w:rsid w:val="00D15B1E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21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7B60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4</Pages>
  <Words>104</Words>
  <Characters>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kimpu</dc:creator>
  <cp:keywords/>
  <dc:description/>
  <cp:lastModifiedBy>BİRSEN</cp:lastModifiedBy>
  <cp:revision>8</cp:revision>
  <cp:lastPrinted>2013-04-23T15:33:00Z</cp:lastPrinted>
  <dcterms:created xsi:type="dcterms:W3CDTF">2013-11-06T19:50:00Z</dcterms:created>
  <dcterms:modified xsi:type="dcterms:W3CDTF">2015-08-21T09:26:00Z</dcterms:modified>
</cp:coreProperties>
</file>