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B0" w:rsidRDefault="00F24CB0" w:rsidP="005260E7">
      <w:pPr>
        <w:spacing w:before="100" w:beforeAutospacing="1" w:after="0"/>
        <w:jc w:val="center"/>
        <w:rPr>
          <w:caps/>
          <w:sz w:val="36"/>
        </w:rPr>
        <w:sectPr w:rsidR="00F24CB0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caps/>
          <w:sz w:val="36"/>
        </w:rPr>
        <w:t>TEOG M</w:t>
      </w:r>
      <w:r>
        <w:rPr>
          <w:sz w:val="36"/>
        </w:rPr>
        <w:t>atematik</w:t>
      </w:r>
      <w:r>
        <w:rPr>
          <w:caps/>
          <w:sz w:val="36"/>
        </w:rPr>
        <w:t xml:space="preserve"> – 7.D</w:t>
      </w:r>
      <w:r>
        <w:rPr>
          <w:sz w:val="36"/>
        </w:rPr>
        <w:t>eneme</w:t>
      </w:r>
      <w:r>
        <w:rPr>
          <w:caps/>
          <w:sz w:val="36"/>
        </w:rPr>
        <w:t xml:space="preserve"> </w:t>
      </w:r>
      <w:r w:rsidRPr="005017F1"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F24CB0" w:rsidRDefault="00F24CB0" w:rsidP="003D69E0">
      <w:pPr>
        <w:rPr>
          <w:rFonts w:cs="Arial"/>
          <w:sz w:val="26"/>
          <w:szCs w:val="26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6pt;margin-top:78.45pt;width:45pt;height:2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" filled="f" stroked="f" strokeweight=".5pt">
            <v:textbox>
              <w:txbxContent>
                <w:p w:rsidR="00F24CB0" w:rsidRPr="005260E7" w:rsidRDefault="00F24CB0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pict>
          <v:shape id="Resim 1" o:spid="_x0000_i1026" type="#_x0000_t75" style="width:249pt;height:212.25pt;visibility:visible">
            <v:imagedata r:id="rId6" o:title=""/>
          </v:shape>
        </w:pict>
      </w:r>
    </w:p>
    <w:p w:rsidR="00F24CB0" w:rsidRDefault="00F24CB0" w:rsidP="00EC33F8">
      <w:pPr>
        <w:shd w:val="clear" w:color="auto" w:fill="FFFFFF"/>
        <w:spacing w:before="100" w:beforeAutospacing="1" w:after="100" w:afterAutospacing="1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Metin Kutusu 14" o:spid="_x0000_s1027" type="#_x0000_t202" style="position:absolute;margin-left:5.1pt;margin-top:27.35pt;width:45pt;height:2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yChA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F24CB0" w:rsidRPr="00DD73F6" w:rsidRDefault="00F24CB0" w:rsidP="00EC33F8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</w:t>
      </w:r>
      <w:r w:rsidRPr="00DD73F6">
        <w:rPr>
          <w:rFonts w:ascii="Cambria" w:hAnsi="Cambria"/>
          <w:sz w:val="26"/>
          <w:szCs w:val="26"/>
          <w:lang w:eastAsia="tr-TR"/>
        </w:rPr>
        <w:t>Pınar iki arkadaşına, “</w:t>
      </w:r>
      <w:r w:rsidRPr="00DD73F6">
        <w:rPr>
          <w:rFonts w:ascii="Cambria" w:hAnsi="Cambria"/>
          <w:i/>
          <w:sz w:val="26"/>
          <w:szCs w:val="26"/>
          <w:lang w:eastAsia="tr-TR"/>
        </w:rPr>
        <w:t>Sevildiğini bil ve sende sevdiğin iki kişiye bu mesajı gönder</w:t>
      </w:r>
      <w:r w:rsidRPr="00DD73F6">
        <w:rPr>
          <w:rFonts w:ascii="Cambria" w:hAnsi="Cambria"/>
          <w:sz w:val="26"/>
          <w:szCs w:val="26"/>
          <w:lang w:eastAsia="tr-TR"/>
        </w:rPr>
        <w:t>.” Şeklinde birer mesaj atıyor.</w:t>
      </w:r>
    </w:p>
    <w:p w:rsidR="00F24CB0" w:rsidRPr="00DD73F6" w:rsidRDefault="00F24CB0" w:rsidP="00EC33F8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 w:rsidRPr="00DD73F6">
        <w:rPr>
          <w:rFonts w:ascii="Cambria" w:hAnsi="Cambria"/>
          <w:sz w:val="26"/>
          <w:szCs w:val="26"/>
          <w:lang w:eastAsia="tr-TR"/>
        </w:rPr>
        <w:t>Pınar’ın attığı mesajlar ile başlayan bu mesaj zinciri bozulmadan devam ettirilirse yalnız 4. adımda kaç kişi mesaj almış olur?</w:t>
      </w:r>
    </w:p>
    <w:p w:rsidR="00F24CB0" w:rsidRDefault="00F24CB0" w:rsidP="00DD73F6">
      <w:pPr>
        <w:pStyle w:val="ListParagraph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 w:rsidRPr="00DD73F6">
        <w:rPr>
          <w:rFonts w:ascii="Cambria" w:hAnsi="Cambria"/>
          <w:sz w:val="26"/>
          <w:szCs w:val="26"/>
          <w:lang w:eastAsia="tr-TR"/>
        </w:rPr>
        <w:t xml:space="preserve">8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DD73F6">
        <w:rPr>
          <w:rFonts w:ascii="Cambria" w:hAnsi="Cambria"/>
          <w:sz w:val="26"/>
          <w:szCs w:val="26"/>
          <w:lang w:eastAsia="tr-TR"/>
        </w:rPr>
        <w:t xml:space="preserve"> </w:t>
      </w:r>
      <w:r>
        <w:rPr>
          <w:rFonts w:ascii="Cambria" w:hAnsi="Cambria"/>
          <w:sz w:val="26"/>
          <w:szCs w:val="26"/>
          <w:lang w:eastAsia="tr-TR"/>
        </w:rPr>
        <w:t xml:space="preserve">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B)  16   </w:t>
      </w:r>
      <w:r>
        <w:rPr>
          <w:rFonts w:ascii="Cambria" w:hAnsi="Cambria"/>
          <w:sz w:val="26"/>
          <w:szCs w:val="26"/>
          <w:lang w:eastAsia="tr-TR"/>
        </w:rPr>
        <w:t xml:space="preserve">   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 C)  18   </w:t>
      </w:r>
      <w:r>
        <w:rPr>
          <w:rFonts w:ascii="Cambria" w:hAnsi="Cambria"/>
          <w:sz w:val="26"/>
          <w:szCs w:val="26"/>
          <w:lang w:eastAsia="tr-TR"/>
        </w:rPr>
        <w:t xml:space="preserve"> 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   D)  30</w:t>
      </w: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</w:p>
    <w:p w:rsidR="00F24CB0" w:rsidRPr="003D69E0" w:rsidRDefault="00F24CB0" w:rsidP="003D69E0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</w:p>
    <w:p w:rsidR="00F24CB0" w:rsidRDefault="00F24CB0" w:rsidP="006A700B">
      <w:pPr>
        <w:pStyle w:val="NormalWeb"/>
        <w:shd w:val="clear" w:color="auto" w:fill="FFFFFF"/>
        <w:jc w:val="both"/>
        <w:rPr>
          <w:rStyle w:val="font01"/>
          <w:rFonts w:ascii="Calibri" w:hAnsi="Calibri"/>
          <w:sz w:val="26"/>
          <w:szCs w:val="26"/>
        </w:rPr>
      </w:pPr>
      <w:r>
        <w:rPr>
          <w:noProof/>
        </w:rPr>
        <w:pict>
          <v:shape id="Metin Kutusu 18" o:spid="_x0000_s1028" type="#_x0000_t202" style="position:absolute;left:0;text-align:left;margin-left:5.1pt;margin-top:115pt;width:45pt;height:2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Ydz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3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Pr="00EC33F8">
        <w:t xml:space="preserve">      </w:t>
      </w:r>
      <w:r>
        <w:rPr>
          <w:noProof/>
        </w:rPr>
        <w:t xml:space="preserve">    </w:t>
      </w:r>
      <w:r>
        <w:rPr>
          <w:noProof/>
        </w:rPr>
        <w:pict>
          <v:shape id="Resim 9" o:spid="_x0000_i1027" type="#_x0000_t75" style="width:220.5pt;height:105pt;visibility:visible">
            <v:imagedata r:id="rId7" o:title=""/>
          </v:shape>
        </w:pict>
      </w:r>
    </w:p>
    <w:p w:rsidR="00F24CB0" w:rsidRPr="00CC03DB" w:rsidRDefault="00F24CB0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</w:t>
      </w:r>
      <w:r w:rsidRPr="00CC03DB">
        <w:rPr>
          <w:rFonts w:ascii="Calibri" w:hAnsi="Calibri"/>
          <w:sz w:val="26"/>
          <w:szCs w:val="26"/>
        </w:rPr>
        <w:t>Yukarıda ilk üç adımı gösterilen fraktalın 5. adımını oluşturmak İçin 2. adıma kaç tane "</w:t>
      </w:r>
      <w:r>
        <w:rPr>
          <w:rFonts w:ascii="Calibri" w:hAnsi="Calibri"/>
          <w:sz w:val="26"/>
          <w:szCs w:val="26"/>
        </w:rPr>
        <w:t xml:space="preserve"> </w:t>
      </w:r>
      <w:r>
        <w:rPr>
          <w:noProof/>
        </w:rPr>
        <w:pict>
          <v:shape id="Resim 15" o:spid="_x0000_i1028" type="#_x0000_t75" style="width:13.5pt;height:12.75pt;visibility:visible">
            <v:imagedata r:id="rId8" o:title=""/>
          </v:shape>
        </w:pict>
      </w:r>
      <w:r w:rsidRPr="00CC03DB">
        <w:rPr>
          <w:rFonts w:ascii="Calibri" w:hAnsi="Calibri"/>
          <w:sz w:val="26"/>
          <w:szCs w:val="26"/>
        </w:rPr>
        <w:t xml:space="preserve"> " eklenmelidir?</w:t>
      </w: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sz w:val="26"/>
          <w:szCs w:val="26"/>
          <w:lang w:eastAsia="tr-TR"/>
        </w:rPr>
        <w:t xml:space="preserve">   </w:t>
      </w:r>
      <w:r w:rsidRPr="00CC03DB">
        <w:rPr>
          <w:sz w:val="26"/>
          <w:szCs w:val="26"/>
          <w:lang w:eastAsia="tr-TR"/>
        </w:rPr>
        <w:t>A) 32</w:t>
      </w:r>
      <w:r>
        <w:rPr>
          <w:sz w:val="26"/>
          <w:szCs w:val="26"/>
          <w:lang w:eastAsia="tr-TR"/>
        </w:rPr>
        <w:t xml:space="preserve">              </w:t>
      </w:r>
      <w:r w:rsidRPr="00CC03DB">
        <w:rPr>
          <w:sz w:val="26"/>
          <w:szCs w:val="26"/>
          <w:lang w:eastAsia="tr-TR"/>
        </w:rPr>
        <w:t xml:space="preserve"> B) 28</w:t>
      </w:r>
      <w:r>
        <w:rPr>
          <w:sz w:val="26"/>
          <w:szCs w:val="26"/>
          <w:lang w:eastAsia="tr-TR"/>
        </w:rPr>
        <w:t xml:space="preserve">            </w:t>
      </w:r>
      <w:r w:rsidRPr="00CC03DB">
        <w:rPr>
          <w:sz w:val="26"/>
          <w:szCs w:val="26"/>
          <w:lang w:eastAsia="tr-TR"/>
        </w:rPr>
        <w:t xml:space="preserve"> C) 24</w:t>
      </w:r>
      <w:r>
        <w:rPr>
          <w:sz w:val="26"/>
          <w:szCs w:val="26"/>
          <w:lang w:eastAsia="tr-TR"/>
        </w:rPr>
        <w:t xml:space="preserve">            </w:t>
      </w:r>
      <w:r w:rsidRPr="00CC03DB">
        <w:rPr>
          <w:sz w:val="26"/>
          <w:szCs w:val="26"/>
          <w:lang w:eastAsia="tr-TR"/>
        </w:rPr>
        <w:t xml:space="preserve"> D) 20</w:t>
      </w:r>
    </w:p>
    <w:p w:rsidR="00F24CB0" w:rsidRPr="005A00DB" w:rsidRDefault="00F24CB0" w:rsidP="005A00DB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 w:rsidRPr="00EC33F8">
        <w:rPr>
          <w:rFonts w:ascii="Times New Roman" w:hAnsi="Times New Roman"/>
          <w:sz w:val="24"/>
          <w:szCs w:val="24"/>
          <w:lang w:eastAsia="tr-TR"/>
        </w:rPr>
        <w:t xml:space="preserve"> </w:t>
      </w:r>
      <w:bookmarkStart w:id="0" w:name="bookmark0"/>
      <w:bookmarkEnd w:id="0"/>
    </w:p>
    <w:p w:rsidR="00F24CB0" w:rsidRDefault="00F24CB0" w:rsidP="002106A4">
      <w:pPr>
        <w:pStyle w:val="NormalWeb"/>
        <w:shd w:val="clear" w:color="auto" w:fill="FFFFFF"/>
        <w:jc w:val="both"/>
        <w:rPr>
          <w:noProof/>
        </w:rPr>
      </w:pPr>
      <w:r>
        <w:rPr>
          <w:noProof/>
        </w:rPr>
        <w:t xml:space="preserve">             </w:t>
      </w:r>
    </w:p>
    <w:p w:rsidR="00F24CB0" w:rsidRDefault="00F24CB0" w:rsidP="003D69E0">
      <w:pPr>
        <w:pStyle w:val="NormalWeb"/>
        <w:shd w:val="clear" w:color="auto" w:fill="FFFFFF"/>
        <w:jc w:val="both"/>
        <w:rPr>
          <w:noProof/>
        </w:rPr>
      </w:pPr>
      <w:r>
        <w:rPr>
          <w:noProof/>
        </w:rPr>
        <w:pict>
          <v:shape id="Metin Kutusu 20" o:spid="_x0000_s1029" type="#_x0000_t202" style="position:absolute;left:0;text-align:left;margin-left:1.5pt;margin-top:44.55pt;width:45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4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t xml:space="preserve">       </w:t>
      </w:r>
      <w:r>
        <w:rPr>
          <w:noProof/>
        </w:rPr>
        <w:pict>
          <v:shape id="Resim 16" o:spid="_x0000_i1029" type="#_x0000_t75" style="width:240pt;height:131.25pt;visibility:visible">
            <v:imagedata r:id="rId9" o:title=""/>
          </v:shape>
        </w:pict>
      </w:r>
      <w:r>
        <w:rPr>
          <w:noProof/>
        </w:rPr>
        <w:t xml:space="preserve">    </w:t>
      </w:r>
    </w:p>
    <w:p w:rsidR="00F24CB0" w:rsidRDefault="00F24CB0" w:rsidP="003D69E0">
      <w:pPr>
        <w:pStyle w:val="NormalWeb"/>
        <w:shd w:val="clear" w:color="auto" w:fill="FFFFFF"/>
        <w:ind w:left="284"/>
        <w:jc w:val="both"/>
        <w:rPr>
          <w:noProof/>
        </w:rPr>
      </w:pPr>
    </w:p>
    <w:p w:rsidR="00F24CB0" w:rsidRDefault="00F24CB0" w:rsidP="003D69E0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pict>
          <v:shape id="Metin Kutusu 24" o:spid="_x0000_s1030" type="#_x0000_t202" style="position:absolute;left:0;text-align:left;margin-left:3.75pt;margin-top:24.55pt;width:45pt;height:2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jTu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5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F24CB0" w:rsidRDefault="00F24CB0" w:rsidP="003D69E0">
      <w:pPr>
        <w:pStyle w:val="NormalWeb"/>
        <w:shd w:val="clear" w:color="auto" w:fill="FFFFFF"/>
        <w:ind w:left="284"/>
        <w:jc w:val="both"/>
        <w:rPr>
          <w:sz w:val="26"/>
          <w:szCs w:val="26"/>
        </w:rPr>
      </w:pPr>
      <w:r>
        <w:rPr>
          <w:noProof/>
        </w:rPr>
        <w:t xml:space="preserve">  </w:t>
      </w:r>
      <w:r>
        <w:rPr>
          <w:noProof/>
        </w:rPr>
        <w:pict>
          <v:shape id="Resim 19" o:spid="_x0000_i1030" type="#_x0000_t75" style="width:240pt;height:300pt;visibility:visible">
            <v:imagedata r:id="rId10" o:title=""/>
          </v:shape>
        </w:pict>
      </w:r>
    </w:p>
    <w:p w:rsidR="00F24CB0" w:rsidRPr="0029653F" w:rsidRDefault="00F24CB0" w:rsidP="004A09F2">
      <w:pPr>
        <w:pStyle w:val="NormalWeb"/>
        <w:shd w:val="clear" w:color="auto" w:fill="FFFFFF"/>
        <w:ind w:left="284"/>
        <w:jc w:val="both"/>
        <w:rPr>
          <w:sz w:val="26"/>
          <w:szCs w:val="26"/>
        </w:rPr>
      </w:pPr>
    </w:p>
    <w:p w:rsidR="00F24CB0" w:rsidRPr="00A3570C" w:rsidRDefault="00F24CB0" w:rsidP="003D69E0">
      <w:pPr>
        <w:ind w:left="426" w:hanging="426"/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25" o:spid="_x0000_s1031" type="#_x0000_t202" style="position:absolute;left:0;text-align:left;margin-left:-1.05pt;margin-top:58.5pt;width:45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b3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pict>
          <v:shape id="Resim 21" o:spid="_x0000_i1031" type="#_x0000_t75" style="width:237.75pt;height:102.75pt;visibility:visible">
            <v:imagedata r:id="rId11" o:title=""/>
          </v:shape>
        </w:pict>
      </w:r>
    </w:p>
    <w:p w:rsidR="00F24CB0" w:rsidRDefault="00F24CB0" w:rsidP="002106A4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F24CB0" w:rsidRDefault="00F24CB0" w:rsidP="002106A4">
      <w:pPr>
        <w:rPr>
          <w:noProof/>
          <w:lang w:eastAsia="tr-TR"/>
        </w:rPr>
      </w:pPr>
    </w:p>
    <w:p w:rsidR="00F24CB0" w:rsidRDefault="00F24CB0" w:rsidP="002106A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9" o:spid="_x0000_s1032" type="#_x0000_t202" style="position:absolute;margin-left:269.7pt;margin-top:-1.8pt;width:45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0G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Z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0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3" type="#_x0000_t202" style="position:absolute;margin-left:-3.9pt;margin-top:-2.4pt;width:45pt;height:2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4I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pict>
          <v:shape id="Resim 12" o:spid="_x0000_i1032" type="#_x0000_t75" style="width:244.5pt;height:70.5pt;visibility:visible">
            <v:imagedata r:id="rId12" o:title=""/>
          </v:shape>
        </w:pict>
      </w:r>
    </w:p>
    <w:p w:rsidR="00F24CB0" w:rsidRDefault="00F24CB0" w:rsidP="002106A4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F24CB0" w:rsidRDefault="00F24CB0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tr-TR"/>
        </w:rPr>
      </w:pPr>
    </w:p>
    <w:p w:rsidR="00F24CB0" w:rsidRPr="00D62119" w:rsidRDefault="00F24CB0" w:rsidP="008B6951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27" o:spid="_x0000_s1034" type="#_x0000_t202" style="position:absolute;left:0;text-align:left;margin-left:-3.9pt;margin-top:170.65pt;width:45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AafhgIAAG4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cs="Arial"/>
          <w:sz w:val="26"/>
          <w:szCs w:val="26"/>
          <w:lang w:eastAsia="tr-TR"/>
        </w:rPr>
        <w:t xml:space="preserve">        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pict>
          <v:shape id="Resim 7" o:spid="_x0000_i1033" type="#_x0000_t75" style="width:240.75pt;height:222pt;visibility:visible">
            <v:imagedata r:id="rId13" o:title=""/>
          </v:shape>
        </w:pict>
      </w:r>
    </w:p>
    <w:p w:rsidR="00F24CB0" w:rsidRDefault="00F24CB0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p w:rsidR="00F24CB0" w:rsidRDefault="00F24CB0" w:rsidP="00EC33F8"/>
    <w:p w:rsidR="00F24CB0" w:rsidRPr="00706848" w:rsidRDefault="00F24CB0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noProof/>
        </w:rPr>
        <w:pict>
          <v:shape id="Metin Kutusu 28" o:spid="_x0000_s1035" type="#_x0000_t202" style="position:absolute;left:0;text-align:left;margin-left:6.6pt;margin-top:171.85pt;width:4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WR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9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t xml:space="preserve">      </w:t>
      </w:r>
      <w:r>
        <w:rPr>
          <w:noProof/>
        </w:rPr>
        <w:pict>
          <v:shape id="Resim 8" o:spid="_x0000_i1034" type="#_x0000_t75" style="width:232.5pt;height:157.5pt;visibility:visible">
            <v:imagedata r:id="rId14" o:title=""/>
          </v:shape>
        </w:pict>
      </w:r>
    </w:p>
    <w:p w:rsidR="00F24CB0" w:rsidRPr="009E2194" w:rsidRDefault="00F24CB0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noProof/>
        </w:rPr>
        <w:pict>
          <v:shape id="Metin Kutusu 32" o:spid="_x0000_s1036" type="#_x0000_t202" style="position:absolute;left:0;text-align:left;margin-left:269.7pt;margin-top:35.2pt;width:4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XnhQ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J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</w:rPr>
                    <w:t>1</w:t>
                  </w:r>
                  <w:r>
                    <w:rPr>
                      <w:b/>
                      <w:sz w:val="24"/>
                    </w:rPr>
                    <w:t>3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Helvetica" w:hAnsi="Helvetica" w:cs="Helvetica"/>
          <w:noProof/>
          <w:color w:val="333333"/>
          <w:sz w:val="18"/>
          <w:szCs w:val="18"/>
        </w:rPr>
        <w:t xml:space="preserve">             </w:t>
      </w:r>
      <w:r w:rsidRPr="009E2194">
        <w:rPr>
          <w:rFonts w:ascii="Calibri" w:hAnsi="Calibri" w:cs="Arial"/>
          <w:sz w:val="26"/>
          <w:szCs w:val="26"/>
        </w:rPr>
        <w:t xml:space="preserve">Yukarıdaki koordinat düzleminde verilen EOGF dikdörtgeni BODA dikdörtgeninin O noktası etrafında saat yönünde 90° döndürülmesi ile elde edilmiştir. F(3, 8) olduğuna göre, </w:t>
      </w:r>
      <w:r w:rsidRPr="009E2194">
        <w:rPr>
          <w:rFonts w:ascii="Calibri" w:hAnsi="Calibri" w:cs="Arial"/>
          <w:b/>
          <w:bCs/>
          <w:sz w:val="26"/>
          <w:szCs w:val="26"/>
        </w:rPr>
        <w:t>A noktasının koordinatları aşağıdakilerden hangisidir?</w:t>
      </w:r>
    </w:p>
    <w:p w:rsidR="00F24CB0" w:rsidRPr="009E2194" w:rsidRDefault="00F24CB0" w:rsidP="006A700B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rFonts w:cs="Arial"/>
          <w:sz w:val="26"/>
          <w:szCs w:val="26"/>
          <w:lang w:eastAsia="tr-TR"/>
        </w:rPr>
        <w:t xml:space="preserve">   </w:t>
      </w:r>
      <w:r w:rsidRPr="009E2194">
        <w:rPr>
          <w:rFonts w:cs="Arial"/>
          <w:sz w:val="26"/>
          <w:szCs w:val="26"/>
          <w:lang w:eastAsia="tr-TR"/>
        </w:rPr>
        <w:t>A) (3,-8)</w:t>
      </w:r>
      <w:r>
        <w:rPr>
          <w:rFonts w:cs="Arial"/>
          <w:sz w:val="26"/>
          <w:szCs w:val="26"/>
          <w:lang w:eastAsia="tr-TR"/>
        </w:rPr>
        <w:t xml:space="preserve">        </w:t>
      </w:r>
      <w:r w:rsidRPr="009E2194">
        <w:rPr>
          <w:rFonts w:cs="Arial"/>
          <w:sz w:val="26"/>
          <w:szCs w:val="26"/>
          <w:lang w:eastAsia="tr-TR"/>
        </w:rPr>
        <w:t xml:space="preserve"> B) (3,8)</w:t>
      </w:r>
      <w:r>
        <w:rPr>
          <w:rFonts w:cs="Arial"/>
          <w:sz w:val="26"/>
          <w:szCs w:val="26"/>
          <w:lang w:eastAsia="tr-TR"/>
        </w:rPr>
        <w:t xml:space="preserve">        </w:t>
      </w:r>
      <w:r w:rsidRPr="009E2194">
        <w:rPr>
          <w:rFonts w:cs="Arial"/>
          <w:sz w:val="26"/>
          <w:szCs w:val="26"/>
          <w:lang w:eastAsia="tr-TR"/>
        </w:rPr>
        <w:t xml:space="preserve"> C) (-3,8)</w:t>
      </w:r>
      <w:r>
        <w:rPr>
          <w:rFonts w:cs="Arial"/>
          <w:sz w:val="26"/>
          <w:szCs w:val="26"/>
          <w:lang w:eastAsia="tr-TR"/>
        </w:rPr>
        <w:t xml:space="preserve">       </w:t>
      </w:r>
      <w:r w:rsidRPr="009E2194">
        <w:rPr>
          <w:rFonts w:cs="Arial"/>
          <w:sz w:val="26"/>
          <w:szCs w:val="26"/>
          <w:lang w:eastAsia="tr-TR"/>
        </w:rPr>
        <w:t>D) (-8,3)</w:t>
      </w:r>
    </w:p>
    <w:p w:rsidR="00F24CB0" w:rsidRDefault="00F24CB0" w:rsidP="002106A4">
      <w:pPr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3" o:spid="_x0000_i1035" type="#_x0000_t75" style="width:239.25pt;height:141.75pt;visibility:visible">
            <v:imagedata r:id="rId15" o:title=""/>
          </v:shape>
        </w:pict>
      </w:r>
    </w:p>
    <w:p w:rsidR="00F24CB0" w:rsidRDefault="00F24CB0" w:rsidP="00EC33F8"/>
    <w:p w:rsidR="00F24CB0" w:rsidRPr="006E7280" w:rsidRDefault="00F24CB0" w:rsidP="003D69E0">
      <w:pPr>
        <w:rPr>
          <w:sz w:val="26"/>
          <w:szCs w:val="26"/>
        </w:rPr>
      </w:pPr>
      <w:r>
        <w:rPr>
          <w:noProof/>
          <w:lang w:eastAsia="tr-TR"/>
        </w:rPr>
        <w:pict>
          <v:shape id="Metin Kutusu 30" o:spid="_x0000_s1037" type="#_x0000_t202" style="position:absolute;margin-left:0;margin-top:24.7pt;width:45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Pr="005260E7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>
        <w:t xml:space="preserve">            </w:t>
      </w:r>
      <w:r>
        <w:rPr>
          <w:rFonts w:cs="Arial"/>
          <w:sz w:val="26"/>
          <w:szCs w:val="26"/>
        </w:rPr>
        <w:t xml:space="preserve">  </w:t>
      </w:r>
    </w:p>
    <w:p w:rsidR="00F24CB0" w:rsidRPr="00D4585D" w:rsidRDefault="00F24CB0" w:rsidP="00EC33F8">
      <w:pPr>
        <w:rPr>
          <w:sz w:val="26"/>
          <w:szCs w:val="26"/>
        </w:rPr>
      </w:pPr>
      <w:r>
        <w:t xml:space="preserve">            </w:t>
      </w:r>
      <w:r w:rsidRPr="00D4585D">
        <w:rPr>
          <w:sz w:val="26"/>
          <w:szCs w:val="26"/>
        </w:rPr>
        <w:t>Koordinat düzlemindeki bir (a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 xml:space="preserve">b)  noktası için aşağıda verilen ifadelerden hangisi </w:t>
      </w:r>
      <w:r w:rsidRPr="00D4585D">
        <w:rPr>
          <w:sz w:val="26"/>
          <w:szCs w:val="26"/>
          <w:u w:val="single"/>
        </w:rPr>
        <w:t>yanlıştır</w:t>
      </w:r>
      <w:r w:rsidRPr="00D4585D">
        <w:rPr>
          <w:sz w:val="26"/>
          <w:szCs w:val="26"/>
        </w:rPr>
        <w:t>?</w:t>
      </w:r>
    </w:p>
    <w:p w:rsidR="00F24CB0" w:rsidRPr="00D4585D" w:rsidRDefault="00F24CB0" w:rsidP="00D4585D">
      <w:pPr>
        <w:pStyle w:val="ListParagraph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X eksenine göre simetriği (a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-b) dir.</w:t>
      </w:r>
    </w:p>
    <w:p w:rsidR="00F24CB0" w:rsidRPr="00D4585D" w:rsidRDefault="00F24CB0" w:rsidP="00D4585D">
      <w:pPr>
        <w:pStyle w:val="ListParagraph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Y eksenine göre simetriği (-a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b) dir.</w:t>
      </w:r>
    </w:p>
    <w:p w:rsidR="00F24CB0" w:rsidRPr="00D4585D" w:rsidRDefault="00F24CB0" w:rsidP="00D4585D">
      <w:pPr>
        <w:pStyle w:val="ListParagraph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2 birim sola ve 2 birim yukarı ötelenmesi ile (a+2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b+2) noktası elde edilir.</w:t>
      </w:r>
    </w:p>
    <w:p w:rsidR="00F24CB0" w:rsidRPr="00D4585D" w:rsidRDefault="00F24CB0" w:rsidP="00D4585D">
      <w:pPr>
        <w:pStyle w:val="ListParagraph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2 birim sağa ve 2 birim aşağıya ötelenmesi ile (a+2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b-2) noktası elde edilir.</w:t>
      </w:r>
    </w:p>
    <w:p w:rsidR="00F24CB0" w:rsidRDefault="00F24CB0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F24CB0" w:rsidRDefault="00F24CB0" w:rsidP="00EC33F8"/>
    <w:p w:rsidR="00F24CB0" w:rsidRDefault="00F24CB0" w:rsidP="00EC33F8">
      <w:r>
        <w:rPr>
          <w:noProof/>
          <w:lang w:eastAsia="tr-TR"/>
        </w:rPr>
        <w:pict>
          <v:shape id="Metin Kutusu 31" o:spid="_x0000_s1038" type="#_x0000_t202" style="position:absolute;margin-left:-.15pt;margin-top:65.9pt;width:4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2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3" o:spid="_x0000_i1036" type="#_x0000_t75" style="width:240pt;height:159.75pt;visibility:visible">
            <v:imagedata r:id="rId16" o:title=""/>
          </v:shape>
        </w:pict>
      </w:r>
    </w:p>
    <w:p w:rsidR="00F24CB0" w:rsidRDefault="00F24CB0" w:rsidP="00EC33F8"/>
    <w:p w:rsidR="00F24CB0" w:rsidRDefault="00F24CB0" w:rsidP="00EC33F8"/>
    <w:p w:rsidR="00F24CB0" w:rsidRDefault="00F24CB0" w:rsidP="00EC33F8">
      <w:r>
        <w:rPr>
          <w:noProof/>
          <w:lang w:eastAsia="tr-TR"/>
        </w:rPr>
        <w:pict>
          <v:shape id="Resim 10" o:spid="_x0000_i1037" type="#_x0000_t75" style="width:259.5pt;height:78pt;visibility:visible">
            <v:imagedata r:id="rId17" o:title="" gain="109227f" blacklevel="-6554f"/>
          </v:shape>
        </w:pict>
      </w:r>
    </w:p>
    <w:p w:rsidR="00F24CB0" w:rsidRDefault="00F24CB0" w:rsidP="00EC33F8">
      <w:r>
        <w:rPr>
          <w:noProof/>
          <w:lang w:eastAsia="tr-TR"/>
        </w:rPr>
        <w:t xml:space="preserve">        </w:t>
      </w:r>
    </w:p>
    <w:p w:rsidR="00F24CB0" w:rsidRDefault="00F24CB0" w:rsidP="00EC33F8">
      <w:r>
        <w:rPr>
          <w:noProof/>
          <w:lang w:eastAsia="tr-TR"/>
        </w:rPr>
        <w:t xml:space="preserve">        </w:t>
      </w:r>
    </w:p>
    <w:p w:rsidR="00F24CB0" w:rsidRPr="00706848" w:rsidRDefault="00F24CB0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33" o:spid="_x0000_s1039" type="#_x0000_t202" style="position:absolute;left:0;text-align:left;margin-left:-.9pt;margin-top:56.85pt;width:4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4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 w:rsidRPr="00706848">
        <w:rPr>
          <w:rFonts w:cs="Arial"/>
          <w:sz w:val="26"/>
          <w:szCs w:val="26"/>
          <w:lang w:eastAsia="tr-TR"/>
        </w:rPr>
        <w:t xml:space="preserve">5, 5, 6, 7, 8, 9, 10, 11, 11, 12, 12, 12 ,13, 14,     14, 15, 15, 16, 16, 17, 18, 18, 18, 19, 20, 20, 21, 21,21, 21,22, 22, 22, 22, 22, 22, 22, 22 </w:t>
      </w:r>
    </w:p>
    <w:p w:rsidR="00F24CB0" w:rsidRPr="00706848" w:rsidRDefault="00F24CB0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 w:rsidRPr="00706848">
        <w:rPr>
          <w:rFonts w:cs="Arial"/>
          <w:sz w:val="26"/>
          <w:szCs w:val="26"/>
          <w:lang w:eastAsia="tr-TR"/>
        </w:rPr>
        <w:t xml:space="preserve">         Yukarıdaki sayılar bir kafede oturan kişilerin yaşlarını göstermektedir Bu verileri 6 gruplu bir histogram da göstermek isteyen İbrahim'in çizeceği grafiğin soldan 4. sütunu hangi değeri göstermelidir?</w:t>
      </w:r>
    </w:p>
    <w:p w:rsidR="00F24CB0" w:rsidRDefault="00F24CB0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 w:rsidRPr="00706848">
        <w:rPr>
          <w:rFonts w:cs="Arial"/>
          <w:sz w:val="26"/>
          <w:szCs w:val="26"/>
          <w:lang w:eastAsia="tr-TR"/>
        </w:rPr>
        <w:t xml:space="preserve">   A) 3                    B) 4                 C) 5              D) 6</w:t>
      </w:r>
    </w:p>
    <w:p w:rsidR="00F24CB0" w:rsidRDefault="00F24CB0" w:rsidP="00EC33F8"/>
    <w:p w:rsidR="00F24CB0" w:rsidRDefault="00F24CB0" w:rsidP="00EC33F8">
      <w:r>
        <w:rPr>
          <w:noProof/>
          <w:lang w:eastAsia="tr-TR"/>
        </w:rPr>
        <w:pict>
          <v:shape id="Metin Kutusu 36" o:spid="_x0000_s1040" type="#_x0000_t202" style="position:absolute;margin-left:266.1pt;margin-top:4.1pt;width:4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yxr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7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F24CB0" w:rsidRDefault="00F24CB0" w:rsidP="00EC33F8">
      <w:r>
        <w:rPr>
          <w:noProof/>
          <w:lang w:eastAsia="tr-TR"/>
        </w:rPr>
        <w:pict>
          <v:shape id="Metin Kutusu 34" o:spid="_x0000_s1041" type="#_x0000_t202" style="position:absolute;margin-left:-3.15pt;margin-top:4.15pt;width:4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Fk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p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5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7" o:spid="_x0000_i1038" type="#_x0000_t75" style="width:235.5pt;height:89.25pt;visibility:visible">
            <v:imagedata r:id="rId18" o:title=""/>
          </v:shape>
        </w:pict>
      </w:r>
    </w:p>
    <w:p w:rsidR="00F24CB0" w:rsidRDefault="00F24CB0" w:rsidP="00EC33F8"/>
    <w:p w:rsidR="00F24CB0" w:rsidRDefault="00F24CB0" w:rsidP="00EC33F8"/>
    <w:p w:rsidR="00F24CB0" w:rsidRDefault="00F24CB0" w:rsidP="00EC33F8">
      <w:r>
        <w:rPr>
          <w:noProof/>
          <w:lang w:eastAsia="tr-TR"/>
        </w:rPr>
        <w:pict>
          <v:shape id="Metin Kutusu 37" o:spid="_x0000_s1042" type="#_x0000_t202" style="position:absolute;margin-left:268.35pt;margin-top:20pt;width:4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2ua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8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F24CB0" w:rsidRPr="0098177E" w:rsidRDefault="00F24CB0" w:rsidP="0098177E">
      <w:r>
        <w:rPr>
          <w:noProof/>
          <w:lang w:eastAsia="tr-TR"/>
        </w:rPr>
        <w:pict>
          <v:shape id="Metin Kutusu 35" o:spid="_x0000_s1043" type="#_x0000_t202" style="position:absolute;margin-left:-5.4pt;margin-top:20.05pt;width:4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gaV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Z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6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" o:spid="_x0000_i1039" type="#_x0000_t75" style="width:240pt;height:255pt;visibility:visible">
            <v:imagedata r:id="rId19" o:title="" grayscale="t"/>
          </v:shape>
        </w:pict>
      </w:r>
    </w:p>
    <w:p w:rsidR="00F24CB0" w:rsidRDefault="00F24CB0" w:rsidP="007C4A8F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F24CB0" w:rsidRDefault="00F24CB0" w:rsidP="007C4A8F">
      <w:pPr>
        <w:rPr>
          <w:noProof/>
          <w:lang w:eastAsia="tr-TR"/>
        </w:rPr>
      </w:pPr>
    </w:p>
    <w:p w:rsidR="00F24CB0" w:rsidRPr="00E60710" w:rsidRDefault="00F24CB0" w:rsidP="007C4A8F">
      <w:pPr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t xml:space="preserve">  </w:t>
      </w:r>
    </w:p>
    <w:p w:rsidR="00F24CB0" w:rsidRDefault="00F24CB0" w:rsidP="0098177E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F24CB0" w:rsidRDefault="00F24CB0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2" o:spid="_x0000_i1040" type="#_x0000_t75" style="width:240pt;height:324pt;visibility:visible">
            <v:imagedata r:id="rId20" o:title=""/>
          </v:shape>
        </w:pict>
      </w:r>
    </w:p>
    <w:p w:rsidR="00F24CB0" w:rsidRDefault="00F24CB0">
      <w:pPr>
        <w:rPr>
          <w:noProof/>
          <w:lang w:eastAsia="tr-TR"/>
        </w:rPr>
      </w:pPr>
    </w:p>
    <w:p w:rsidR="00F24CB0" w:rsidRDefault="00F24CB0">
      <w:pPr>
        <w:rPr>
          <w:noProof/>
          <w:lang w:eastAsia="tr-TR"/>
        </w:rPr>
      </w:pPr>
    </w:p>
    <w:p w:rsidR="00F24CB0" w:rsidRDefault="00F24CB0">
      <w:pPr>
        <w:rPr>
          <w:noProof/>
          <w:lang w:eastAsia="tr-TR"/>
        </w:rPr>
      </w:pPr>
    </w:p>
    <w:p w:rsidR="00F24CB0" w:rsidRDefault="00F24CB0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4" o:spid="_x0000_i1041" type="#_x0000_t75" style="width:240.75pt;height:291pt;visibility:visible">
            <v:imagedata r:id="rId21" o:title=""/>
          </v:shape>
        </w:pict>
      </w:r>
    </w:p>
    <w:p w:rsidR="00F24CB0" w:rsidRDefault="00F24CB0">
      <w:pPr>
        <w:rPr>
          <w:caps/>
          <w:sz w:val="36"/>
        </w:rPr>
      </w:pPr>
    </w:p>
    <w:p w:rsidR="00F24CB0" w:rsidRPr="003D69E0" w:rsidRDefault="00F24CB0" w:rsidP="003D69E0">
      <w:pPr>
        <w:rPr>
          <w:rFonts w:ascii="Arial" w:hAnsi="Arial" w:cs="Arial"/>
          <w:lang w:eastAsia="tr-TR"/>
        </w:rPr>
      </w:pPr>
      <w:r>
        <w:rPr>
          <w:noProof/>
          <w:lang w:eastAsia="tr-TR"/>
        </w:rPr>
        <w:pict>
          <v:shape id="Metin Kutusu 39" o:spid="_x0000_s1044" type="#_x0000_t202" style="position:absolute;margin-left:262.35pt;margin-top:-3.15pt;width:4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1/hwIAAG8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45" type="#_x0000_t202" style="position:absolute;margin-left:-2.4pt;margin-top:78.6pt;width:4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sqhwIAAG8FAAAOAAAAZHJzL2Uyb0RvYy54bWysVMFu2zAMvQ/YPwi6r07SpF2DOkXWosOw&#10;ri3WDj0rstQYk0VNomOnXz9KtpOg26XDLjZFPlEkH8n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" filled="f" stroked="f" strokeweight=".5pt">
            <v:textbox>
              <w:txbxContent>
                <w:p w:rsidR="00F24CB0" w:rsidRPr="005260E7" w:rsidRDefault="00F24CB0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9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 w:rsidRPr="005017F1">
        <w:rPr>
          <w:rFonts w:ascii="Times New Roman" w:hAnsi="Times New Roman"/>
          <w:noProof/>
          <w:sz w:val="24"/>
          <w:szCs w:val="24"/>
          <w:lang w:eastAsia="tr-TR"/>
        </w:rPr>
        <w:pict>
          <v:shape id="Resim 6" o:spid="_x0000_i1042" type="#_x0000_t75" style="width:218.25pt;height:66.75pt;visibility:visible">
            <v:imagedata r:id="rId22" o:title=""/>
          </v:shape>
        </w:pict>
      </w:r>
    </w:p>
    <w:p w:rsidR="00F24CB0" w:rsidRPr="003D69E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3D69E0">
        <w:rPr>
          <w:rFonts w:cs="Arial"/>
          <w:sz w:val="26"/>
          <w:szCs w:val="26"/>
          <w:lang w:eastAsia="tr-TR"/>
        </w:rPr>
        <w:t xml:space="preserve">         Özdeş kare ve düzgün altıgenlerden oluşan şekilde karelerden birinin alanı 18 cm</w:t>
      </w:r>
      <w:r w:rsidRPr="003D69E0">
        <w:rPr>
          <w:rFonts w:cs="Arial"/>
          <w:sz w:val="26"/>
          <w:szCs w:val="26"/>
          <w:vertAlign w:val="superscript"/>
          <w:lang w:eastAsia="tr-TR"/>
        </w:rPr>
        <w:t>2</w:t>
      </w:r>
      <w:r w:rsidRPr="003D69E0">
        <w:rPr>
          <w:rFonts w:cs="Arial"/>
          <w:sz w:val="26"/>
          <w:szCs w:val="26"/>
          <w:lang w:eastAsia="tr-TR"/>
        </w:rPr>
        <w:t xml:space="preserve"> dir.</w:t>
      </w:r>
    </w:p>
    <w:p w:rsidR="00F24CB0" w:rsidRPr="003D69E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3D69E0">
        <w:rPr>
          <w:rFonts w:cs="Arial"/>
          <w:b/>
          <w:bCs/>
          <w:sz w:val="26"/>
          <w:szCs w:val="26"/>
          <w:lang w:eastAsia="tr-TR"/>
        </w:rPr>
        <w:t>Buna göre tüm şeklin çevresi kaç cm'dir?</w:t>
      </w: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3D69E0">
        <w:rPr>
          <w:rFonts w:cs="Arial"/>
          <w:sz w:val="26"/>
          <w:szCs w:val="26"/>
          <w:lang w:eastAsia="tr-TR"/>
        </w:rPr>
        <w:t xml:space="preserve">A)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3" type="#_x0000_t75" style="width:35.25pt;height:20.25pt" o:ole="">
            <v:imagedata r:id="rId23" o:title=""/>
          </v:shape>
          <o:OLEObject Type="Embed" ProgID="Equation.DSMT4" ShapeID="_x0000_i1043" DrawAspect="Content" ObjectID="_1501665110" r:id="rId24"/>
        </w:object>
      </w:r>
      <w:r w:rsidRPr="003D69E0">
        <w:rPr>
          <w:rFonts w:cs="Arial"/>
          <w:sz w:val="26"/>
          <w:szCs w:val="26"/>
          <w:lang w:eastAsia="tr-TR"/>
        </w:rPr>
        <w:t xml:space="preserve">        B)</w:t>
      </w:r>
      <w:r w:rsidRPr="003D69E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4" type="#_x0000_t75" style="width:35.25pt;height:20.25pt" o:ole="">
            <v:imagedata r:id="rId25" o:title=""/>
          </v:shape>
          <o:OLEObject Type="Embed" ProgID="Equation.DSMT4" ShapeID="_x0000_i1044" DrawAspect="Content" ObjectID="_1501665111" r:id="rId26"/>
        </w:object>
      </w:r>
      <w:r w:rsidRPr="003D69E0">
        <w:rPr>
          <w:sz w:val="26"/>
          <w:szCs w:val="26"/>
          <w:lang w:eastAsia="tr-TR"/>
        </w:rPr>
        <w:t xml:space="preserve">       </w:t>
      </w:r>
      <w:r w:rsidRPr="003D69E0">
        <w:rPr>
          <w:rFonts w:cs="Arial"/>
          <w:sz w:val="26"/>
          <w:szCs w:val="26"/>
          <w:lang w:eastAsia="tr-TR"/>
        </w:rPr>
        <w:t xml:space="preserve">C)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5" type="#_x0000_t75" style="width:35.25pt;height:20.25pt" o:ole="">
            <v:imagedata r:id="rId27" o:title=""/>
          </v:shape>
          <o:OLEObject Type="Embed" ProgID="Equation.DSMT4" ShapeID="_x0000_i1045" DrawAspect="Content" ObjectID="_1501665112" r:id="rId28"/>
        </w:object>
      </w: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3D69E0">
        <w:rPr>
          <w:rFonts w:cs="Arial"/>
          <w:sz w:val="26"/>
          <w:szCs w:val="26"/>
          <w:lang w:eastAsia="tr-TR"/>
        </w:rPr>
        <w:t xml:space="preserve"> D)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6" type="#_x0000_t75" style="width:35.25pt;height:20.25pt" o:ole="">
            <v:imagedata r:id="rId29" o:title=""/>
          </v:shape>
          <o:OLEObject Type="Embed" ProgID="Equation.DSMT4" ShapeID="_x0000_i1046" DrawAspect="Content" ObjectID="_1501665113" r:id="rId30"/>
        </w:object>
      </w: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bookmarkStart w:id="1" w:name="_GoBack"/>
      <w:bookmarkEnd w:id="1"/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F24CB0" w:rsidRPr="003D69E0" w:rsidRDefault="00F24CB0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</w:p>
    <w:p w:rsidR="00F24CB0" w:rsidRPr="0098177E" w:rsidRDefault="00F24CB0">
      <w:pPr>
        <w:rPr>
          <w:caps/>
          <w:sz w:val="36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pict>
          <v:shape id="Resim 11" o:spid="_x0000_i1047" type="#_x0000_t75" style="width:240pt;height:352.5pt;visibility:visible">
            <v:imagedata r:id="rId31" o:title=""/>
          </v:shape>
        </w:pict>
      </w:r>
    </w:p>
    <w:p w:rsidR="00F24CB0" w:rsidRDefault="00F24CB0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</w:p>
    <w:p w:rsidR="00F24CB0" w:rsidRPr="0098177E" w:rsidRDefault="00F24CB0" w:rsidP="00C3162B">
      <w:pPr>
        <w:rPr>
          <w:noProof/>
          <w:lang w:eastAsia="tr-TR"/>
        </w:rPr>
      </w:pPr>
    </w:p>
    <w:p w:rsidR="00F24CB0" w:rsidRDefault="00F24CB0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</w:p>
    <w:p w:rsidR="00F24CB0" w:rsidRPr="005C3FD1" w:rsidRDefault="00F24CB0" w:rsidP="00B534DA">
      <w:pPr>
        <w:spacing w:after="0" w:line="240" w:lineRule="auto"/>
        <w:jc w:val="center"/>
        <w:rPr>
          <w:b/>
          <w:noProof/>
          <w:color w:val="FFFF00"/>
          <w:lang w:eastAsia="tr-TR"/>
        </w:rPr>
      </w:pPr>
      <w:r>
        <w:rPr>
          <w:noProof/>
          <w:lang w:eastAsia="tr-TR"/>
        </w:rPr>
        <w:t xml:space="preserve">            </w:t>
      </w:r>
      <w:hyperlink r:id="rId32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p w:rsidR="00F24CB0" w:rsidRDefault="00F24CB0" w:rsidP="00C3162B">
      <w:pPr>
        <w:rPr>
          <w:noProof/>
          <w:lang w:eastAsia="tr-TR"/>
        </w:rPr>
      </w:pPr>
    </w:p>
    <w:p w:rsidR="00F24CB0" w:rsidRDefault="00F24CB0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sectPr w:rsidR="00F24CB0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A8E"/>
    <w:multiLevelType w:val="hybridMultilevel"/>
    <w:tmpl w:val="4E6E69F4"/>
    <w:lvl w:ilvl="0" w:tplc="ABECFD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6A40CE"/>
    <w:multiLevelType w:val="hybridMultilevel"/>
    <w:tmpl w:val="759C61EE"/>
    <w:lvl w:ilvl="0" w:tplc="0D8AC45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>
    <w:nsid w:val="12B25E69"/>
    <w:multiLevelType w:val="hybridMultilevel"/>
    <w:tmpl w:val="5EC65EFA"/>
    <w:lvl w:ilvl="0" w:tplc="EF3A40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>
    <w:nsid w:val="183C5DF2"/>
    <w:multiLevelType w:val="hybridMultilevel"/>
    <w:tmpl w:val="BA76EF58"/>
    <w:lvl w:ilvl="0" w:tplc="692C34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2315CF"/>
    <w:multiLevelType w:val="hybridMultilevel"/>
    <w:tmpl w:val="142A0690"/>
    <w:lvl w:ilvl="0" w:tplc="4CFCE7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580282"/>
    <w:multiLevelType w:val="hybridMultilevel"/>
    <w:tmpl w:val="6AAA6A96"/>
    <w:lvl w:ilvl="0" w:tplc="C402F6D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5D88017B"/>
    <w:multiLevelType w:val="hybridMultilevel"/>
    <w:tmpl w:val="981CF316"/>
    <w:lvl w:ilvl="0" w:tplc="B3B008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B7121A2"/>
    <w:multiLevelType w:val="hybridMultilevel"/>
    <w:tmpl w:val="F0BAC22C"/>
    <w:lvl w:ilvl="0" w:tplc="18AE2C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DA1F54"/>
    <w:multiLevelType w:val="hybridMultilevel"/>
    <w:tmpl w:val="7702ECDE"/>
    <w:lvl w:ilvl="0" w:tplc="892E393E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C06"/>
    <w:rsid w:val="00026927"/>
    <w:rsid w:val="00034621"/>
    <w:rsid w:val="00074402"/>
    <w:rsid w:val="001408F1"/>
    <w:rsid w:val="00190CF4"/>
    <w:rsid w:val="0019613D"/>
    <w:rsid w:val="001C378C"/>
    <w:rsid w:val="001D4894"/>
    <w:rsid w:val="001E1C1C"/>
    <w:rsid w:val="002106A4"/>
    <w:rsid w:val="002256A8"/>
    <w:rsid w:val="00237B97"/>
    <w:rsid w:val="00274C96"/>
    <w:rsid w:val="0029653F"/>
    <w:rsid w:val="002E3C89"/>
    <w:rsid w:val="00333D5F"/>
    <w:rsid w:val="00342622"/>
    <w:rsid w:val="00355BEB"/>
    <w:rsid w:val="003C51C9"/>
    <w:rsid w:val="003D69E0"/>
    <w:rsid w:val="004359CD"/>
    <w:rsid w:val="0046553B"/>
    <w:rsid w:val="00490BE5"/>
    <w:rsid w:val="004A09F2"/>
    <w:rsid w:val="005017F1"/>
    <w:rsid w:val="005108F8"/>
    <w:rsid w:val="00512C09"/>
    <w:rsid w:val="005260E7"/>
    <w:rsid w:val="00554CF8"/>
    <w:rsid w:val="005822F5"/>
    <w:rsid w:val="0058264E"/>
    <w:rsid w:val="0059675D"/>
    <w:rsid w:val="005A00DB"/>
    <w:rsid w:val="005C3FD1"/>
    <w:rsid w:val="0062424E"/>
    <w:rsid w:val="0066032D"/>
    <w:rsid w:val="00686B78"/>
    <w:rsid w:val="00690600"/>
    <w:rsid w:val="006A700B"/>
    <w:rsid w:val="006E5D63"/>
    <w:rsid w:val="006E7280"/>
    <w:rsid w:val="006F3904"/>
    <w:rsid w:val="00700276"/>
    <w:rsid w:val="00706848"/>
    <w:rsid w:val="0076660C"/>
    <w:rsid w:val="007A1C1C"/>
    <w:rsid w:val="007C4A8F"/>
    <w:rsid w:val="007E673F"/>
    <w:rsid w:val="008232CD"/>
    <w:rsid w:val="008615EF"/>
    <w:rsid w:val="008B6951"/>
    <w:rsid w:val="0098177E"/>
    <w:rsid w:val="009901A0"/>
    <w:rsid w:val="009E2194"/>
    <w:rsid w:val="009E4C06"/>
    <w:rsid w:val="00A01346"/>
    <w:rsid w:val="00A16D79"/>
    <w:rsid w:val="00A3570C"/>
    <w:rsid w:val="00A549BC"/>
    <w:rsid w:val="00A954DF"/>
    <w:rsid w:val="00B03A7F"/>
    <w:rsid w:val="00B534DA"/>
    <w:rsid w:val="00BF59FE"/>
    <w:rsid w:val="00C214EC"/>
    <w:rsid w:val="00C30D12"/>
    <w:rsid w:val="00C3162B"/>
    <w:rsid w:val="00CC03DB"/>
    <w:rsid w:val="00CD11CA"/>
    <w:rsid w:val="00D15B1E"/>
    <w:rsid w:val="00D42E09"/>
    <w:rsid w:val="00D4585D"/>
    <w:rsid w:val="00D62119"/>
    <w:rsid w:val="00D928C6"/>
    <w:rsid w:val="00D967C1"/>
    <w:rsid w:val="00DC5E01"/>
    <w:rsid w:val="00DD73F6"/>
    <w:rsid w:val="00E10282"/>
    <w:rsid w:val="00E60710"/>
    <w:rsid w:val="00E8372D"/>
    <w:rsid w:val="00EC33F8"/>
    <w:rsid w:val="00ED637A"/>
    <w:rsid w:val="00EF2997"/>
    <w:rsid w:val="00F24CB0"/>
    <w:rsid w:val="00F44781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basedOn w:val="DefaultParagraphFont"/>
    <w:uiPriority w:val="99"/>
    <w:rsid w:val="00D15B1E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21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1408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oleObject" Target="embeddings/oleObject1.bin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28" Type="http://schemas.openxmlformats.org/officeDocument/2006/relationships/oleObject" Target="embeddings/oleObject3.bin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wmf"/><Relationship Id="rId30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4</Pages>
  <Words>341</Words>
  <Characters>1948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kimpu</dc:creator>
  <cp:keywords/>
  <dc:description/>
  <cp:lastModifiedBy>BİRSEN</cp:lastModifiedBy>
  <cp:revision>9</cp:revision>
  <cp:lastPrinted>2013-04-23T15:33:00Z</cp:lastPrinted>
  <dcterms:created xsi:type="dcterms:W3CDTF">2013-11-06T18:23:00Z</dcterms:created>
  <dcterms:modified xsi:type="dcterms:W3CDTF">2015-08-21T09:25:00Z</dcterms:modified>
</cp:coreProperties>
</file>