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28B" w:rsidRDefault="00CE628B" w:rsidP="00F35714">
      <w:pPr>
        <w:spacing w:after="0"/>
        <w:jc w:val="center"/>
        <w:rPr>
          <w:b/>
          <w:caps/>
          <w:sz w:val="32"/>
          <w:szCs w:val="32"/>
        </w:rPr>
      </w:pPr>
      <w:r w:rsidRPr="00F35714">
        <w:rPr>
          <w:b/>
          <w:caps/>
          <w:sz w:val="32"/>
          <w:szCs w:val="32"/>
        </w:rPr>
        <w:t>TEOG M</w:t>
      </w:r>
      <w:r w:rsidRPr="00F35714">
        <w:rPr>
          <w:b/>
          <w:sz w:val="32"/>
          <w:szCs w:val="32"/>
        </w:rPr>
        <w:t>atematik</w:t>
      </w:r>
      <w:r w:rsidRPr="00F35714">
        <w:rPr>
          <w:b/>
          <w:caps/>
          <w:sz w:val="32"/>
          <w:szCs w:val="32"/>
        </w:rPr>
        <w:t xml:space="preserve"> – </w:t>
      </w:r>
      <w:r>
        <w:rPr>
          <w:b/>
          <w:caps/>
          <w:sz w:val="32"/>
          <w:szCs w:val="32"/>
        </w:rPr>
        <w:t>10</w:t>
      </w:r>
      <w:bookmarkStart w:id="0" w:name="_GoBack"/>
      <w:bookmarkEnd w:id="0"/>
      <w:r w:rsidRPr="00F35714">
        <w:rPr>
          <w:b/>
          <w:caps/>
          <w:sz w:val="32"/>
          <w:szCs w:val="32"/>
        </w:rPr>
        <w:t>.D</w:t>
      </w:r>
      <w:r w:rsidRPr="00F35714">
        <w:rPr>
          <w:b/>
          <w:sz w:val="32"/>
          <w:szCs w:val="32"/>
        </w:rPr>
        <w:t>eneme</w:t>
      </w:r>
      <w:r w:rsidRPr="00F35714">
        <w:rPr>
          <w:b/>
          <w:caps/>
          <w:sz w:val="32"/>
          <w:szCs w:val="32"/>
        </w:rPr>
        <w:t xml:space="preserve"> </w:t>
      </w:r>
    </w:p>
    <w:p w:rsidR="00CE628B" w:rsidRPr="00DF1951" w:rsidRDefault="00CE628B" w:rsidP="00F35714">
      <w:pPr>
        <w:spacing w:after="0"/>
        <w:rPr>
          <w:b/>
          <w:caps/>
          <w:sz w:val="36"/>
        </w:rPr>
        <w:sectPr w:rsidR="00CE628B" w:rsidRPr="00DF1951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 w:rsidRPr="00DB087F">
        <w:rPr>
          <w:b/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3pt" o:hrpct="0" o:hralign="center" o:hr="t">
            <v:imagedata r:id="rId5" o:title=""/>
          </v:shape>
        </w:pict>
      </w:r>
      <w:r w:rsidRPr="00DF1951">
        <w:rPr>
          <w:b/>
          <w:caps/>
        </w:rPr>
        <w:t>1-)</w:t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  <w:r w:rsidRPr="00DF1951">
        <w:rPr>
          <w:b/>
          <w:caps/>
        </w:rPr>
        <w:tab/>
      </w:r>
    </w:p>
    <w:p w:rsidR="00CE628B" w:rsidRPr="00DF1951" w:rsidRDefault="00CE628B" w:rsidP="00000628">
      <w:pPr>
        <w:ind w:left="284"/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47" o:spid="_x0000_i1026" type="#_x0000_t75" style="width:264.75pt;height:278.25pt;visibility:visible">
            <v:imagedata r:id="rId6" o:title=""/>
          </v:shape>
        </w:pict>
      </w:r>
    </w:p>
    <w:p w:rsidR="00CE628B" w:rsidRDefault="00CE628B" w:rsidP="00533AFE">
      <w:pPr>
        <w:rPr>
          <w:b/>
          <w:noProof/>
          <w:lang w:eastAsia="tr-TR"/>
        </w:rPr>
      </w:pPr>
    </w:p>
    <w:p w:rsidR="00CE628B" w:rsidRDefault="00CE628B" w:rsidP="00533AFE">
      <w:pPr>
        <w:rPr>
          <w:b/>
          <w:noProof/>
          <w:lang w:eastAsia="tr-TR"/>
        </w:rPr>
      </w:pPr>
    </w:p>
    <w:p w:rsidR="00CE628B" w:rsidRDefault="00CE628B" w:rsidP="00533AFE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2-)</w:t>
      </w:r>
    </w:p>
    <w:p w:rsidR="00CE628B" w:rsidRPr="00DF1951" w:rsidRDefault="00CE628B" w:rsidP="00533AFE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35" o:spid="_x0000_i1027" type="#_x0000_t75" style="width:264.75pt;height:127.5pt;visibility:visible">
            <v:imagedata r:id="rId7" o:title=""/>
          </v:shape>
        </w:pict>
      </w:r>
    </w:p>
    <w:p w:rsidR="00CE628B" w:rsidRDefault="00CE628B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</w:p>
    <w:p w:rsidR="00CE628B" w:rsidRPr="00DF1951" w:rsidRDefault="00CE628B" w:rsidP="00000628">
      <w:pPr>
        <w:spacing w:after="0" w:line="240" w:lineRule="auto"/>
        <w:jc w:val="center"/>
        <w:rPr>
          <w:b/>
          <w:sz w:val="24"/>
          <w:szCs w:val="24"/>
          <w:lang w:eastAsia="tr-TR"/>
        </w:rPr>
      </w:pPr>
    </w:p>
    <w:p w:rsidR="00CE628B" w:rsidRPr="00DF1951" w:rsidRDefault="00CE628B" w:rsidP="00000628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3-)</w:t>
      </w:r>
    </w:p>
    <w:p w:rsidR="00CE628B" w:rsidRPr="00DF1951" w:rsidRDefault="00CE628B" w:rsidP="00000628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39" o:spid="_x0000_i1028" type="#_x0000_t75" style="width:262.5pt;height:147pt;visibility:visible">
            <v:imagedata r:id="rId8" o:title=""/>
          </v:shape>
        </w:pict>
      </w:r>
    </w:p>
    <w:p w:rsidR="00CE628B" w:rsidRDefault="00CE628B" w:rsidP="009D6CCB">
      <w:pPr>
        <w:rPr>
          <w:b/>
          <w:noProof/>
          <w:lang w:eastAsia="tr-TR"/>
        </w:rPr>
      </w:pPr>
    </w:p>
    <w:p w:rsidR="00CE628B" w:rsidRPr="00DF1951" w:rsidRDefault="00CE628B" w:rsidP="009D6CC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 xml:space="preserve">4-) </w:t>
      </w:r>
    </w:p>
    <w:p w:rsidR="00CE628B" w:rsidRDefault="00CE628B" w:rsidP="007C4A8F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36" o:spid="_x0000_i1029" type="#_x0000_t75" style="width:262.5pt;height:324.75pt;visibility:visible">
            <v:imagedata r:id="rId9" o:title=""/>
          </v:shape>
        </w:pict>
      </w:r>
    </w:p>
    <w:p w:rsidR="00CE628B" w:rsidRPr="00DF1951" w:rsidRDefault="00CE628B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5-)</w:t>
      </w:r>
    </w:p>
    <w:p w:rsidR="00CE628B" w:rsidRPr="00DF1951" w:rsidRDefault="00CE628B" w:rsidP="00965341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37" o:spid="_x0000_i1030" type="#_x0000_t75" style="width:262.5pt;height:323.25pt;visibility:visible">
            <v:imagedata r:id="rId10" o:title=""/>
          </v:shape>
        </w:pict>
      </w:r>
    </w:p>
    <w:p w:rsidR="00CE628B" w:rsidRDefault="00CE628B" w:rsidP="00965341">
      <w:pPr>
        <w:rPr>
          <w:b/>
          <w:noProof/>
          <w:lang w:eastAsia="tr-TR"/>
        </w:rPr>
      </w:pPr>
    </w:p>
    <w:p w:rsidR="00CE628B" w:rsidRDefault="00CE628B" w:rsidP="0096534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6-)</w:t>
      </w:r>
    </w:p>
    <w:p w:rsidR="00CE628B" w:rsidRPr="00DF1951" w:rsidRDefault="00CE628B" w:rsidP="00965341">
      <w:pPr>
        <w:rPr>
          <w:b/>
          <w:noProof/>
          <w:lang w:eastAsia="tr-TR"/>
        </w:rPr>
      </w:pPr>
      <w:r w:rsidRPr="00366AFA">
        <w:rPr>
          <w:b/>
          <w:caps/>
          <w:noProof/>
          <w:lang w:eastAsia="tr-TR"/>
        </w:rPr>
        <w:pict>
          <v:shape id="Resim 2" o:spid="_x0000_i1031" type="#_x0000_t75" style="width:264.75pt;height:100.5pt;visibility:visible">
            <v:imagedata r:id="rId11" o:title=""/>
          </v:shape>
        </w:pict>
      </w:r>
    </w:p>
    <w:p w:rsidR="00CE628B" w:rsidRDefault="00CE628B">
      <w:pPr>
        <w:rPr>
          <w:b/>
          <w:caps/>
        </w:rPr>
      </w:pPr>
    </w:p>
    <w:p w:rsidR="00CE628B" w:rsidRPr="00DF1951" w:rsidRDefault="00CE628B">
      <w:pPr>
        <w:rPr>
          <w:b/>
          <w:caps/>
        </w:rPr>
      </w:pPr>
      <w:r w:rsidRPr="00DF1951">
        <w:rPr>
          <w:b/>
          <w:caps/>
        </w:rPr>
        <w:t xml:space="preserve">7-) </w:t>
      </w:r>
    </w:p>
    <w:p w:rsidR="00CE628B" w:rsidRPr="00DF1951" w:rsidRDefault="00CE628B">
      <w:pPr>
        <w:rPr>
          <w:b/>
          <w:caps/>
        </w:rPr>
      </w:pPr>
      <w:r w:rsidRPr="00366AFA">
        <w:rPr>
          <w:b/>
          <w:noProof/>
          <w:lang w:eastAsia="tr-TR"/>
        </w:rPr>
        <w:pict>
          <v:shape id="Resim 1" o:spid="_x0000_i1032" type="#_x0000_t75" style="width:252pt;height:297.75pt;visibility:visible">
            <v:imagedata r:id="rId12" o:title=""/>
          </v:shape>
        </w:pict>
      </w: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  <w:r w:rsidRPr="00DF1951">
        <w:rPr>
          <w:b/>
          <w:caps/>
        </w:rPr>
        <w:t>8-)</w:t>
      </w:r>
    </w:p>
    <w:p w:rsidR="00CE628B" w:rsidRDefault="00CE628B">
      <w:pPr>
        <w:rPr>
          <w:b/>
          <w:caps/>
        </w:rPr>
      </w:pPr>
      <w:r w:rsidRPr="00366AFA">
        <w:rPr>
          <w:b/>
          <w:caps/>
          <w:noProof/>
          <w:lang w:eastAsia="tr-TR"/>
        </w:rPr>
        <w:pict>
          <v:shape id="Resim 3" o:spid="_x0000_i1033" type="#_x0000_t75" style="width:264.75pt;height:114.75pt;visibility:visible">
            <v:imagedata r:id="rId13" o:title=""/>
          </v:shape>
        </w:pict>
      </w: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 w:rsidP="00A26CDD">
      <w:pPr>
        <w:rPr>
          <w:b/>
          <w:noProof/>
          <w:lang w:eastAsia="tr-TR"/>
        </w:rPr>
      </w:pPr>
    </w:p>
    <w:p w:rsidR="00CE628B" w:rsidRPr="00DF1951" w:rsidRDefault="00CE628B" w:rsidP="00A26CDD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9-)</w:t>
      </w:r>
    </w:p>
    <w:p w:rsidR="00CE628B" w:rsidRDefault="00CE628B">
      <w:pPr>
        <w:rPr>
          <w:b/>
          <w:caps/>
        </w:rPr>
      </w:pPr>
      <w:r w:rsidRPr="00366AFA">
        <w:rPr>
          <w:b/>
          <w:caps/>
          <w:noProof/>
          <w:lang w:eastAsia="tr-TR"/>
        </w:rPr>
        <w:pict>
          <v:shape id="Resim 4" o:spid="_x0000_i1034" type="#_x0000_t75" style="width:264pt;height:87.75pt;visibility:visible">
            <v:imagedata r:id="rId14" o:title=""/>
          </v:shape>
        </w:pict>
      </w:r>
    </w:p>
    <w:p w:rsidR="00CE628B" w:rsidRDefault="00CE628B" w:rsidP="00A26CDD">
      <w:pPr>
        <w:rPr>
          <w:b/>
          <w:noProof/>
          <w:lang w:eastAsia="tr-TR"/>
        </w:rPr>
      </w:pPr>
    </w:p>
    <w:p w:rsidR="00CE628B" w:rsidRDefault="00CE628B">
      <w:pPr>
        <w:rPr>
          <w:b/>
          <w:caps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0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  <w:r w:rsidRPr="00366AFA">
        <w:rPr>
          <w:b/>
          <w:noProof/>
          <w:lang w:eastAsia="tr-TR"/>
        </w:rPr>
        <w:pict>
          <v:shape id="Resim 13" o:spid="_x0000_i1035" type="#_x0000_t75" style="width:264.75pt;height:393.75pt;visibility:visible">
            <v:imagedata r:id="rId15" o:title=""/>
          </v:shape>
        </w:pict>
      </w: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>
      <w:pPr>
        <w:rPr>
          <w:b/>
          <w:caps/>
        </w:rPr>
      </w:pPr>
    </w:p>
    <w:p w:rsidR="00CE628B" w:rsidRDefault="00CE628B" w:rsidP="007C4A8F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1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Pr="00DF1951" w:rsidRDefault="00CE628B" w:rsidP="007C4A8F">
      <w:pPr>
        <w:rPr>
          <w:b/>
          <w:noProof/>
          <w:sz w:val="26"/>
          <w:szCs w:val="26"/>
          <w:lang w:eastAsia="tr-TR"/>
        </w:rPr>
      </w:pPr>
      <w:r w:rsidRPr="00366AFA">
        <w:rPr>
          <w:b/>
          <w:noProof/>
          <w:sz w:val="26"/>
          <w:szCs w:val="26"/>
          <w:lang w:eastAsia="tr-TR"/>
        </w:rPr>
        <w:pict>
          <v:shape id="Resim 5" o:spid="_x0000_i1036" type="#_x0000_t75" style="width:265.5pt;height:328.5pt;visibility:visible">
            <v:imagedata r:id="rId16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2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Default="00CE628B" w:rsidP="00C3162B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6" o:spid="_x0000_i1037" type="#_x0000_t75" style="width:265.5pt;height:156.75pt;visibility:visible">
            <v:imagedata r:id="rId17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Pr="00DF1951" w:rsidRDefault="00CE628B" w:rsidP="00C3162B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13-)</w:t>
      </w:r>
    </w:p>
    <w:p w:rsidR="00CE628B" w:rsidRPr="00DF1951" w:rsidRDefault="00CE628B" w:rsidP="00C3162B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7" o:spid="_x0000_i1038" type="#_x0000_t75" style="width:264.75pt;height:102.75pt;visibility:visible">
            <v:imagedata r:id="rId18" o:title=""/>
          </v:shape>
        </w:pict>
      </w:r>
    </w:p>
    <w:p w:rsidR="00CE628B" w:rsidRPr="00DF1951" w:rsidRDefault="00CE628B" w:rsidP="00C3162B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4</w:t>
      </w:r>
      <w:r w:rsidRPr="00DF1951">
        <w:rPr>
          <w:b/>
          <w:noProof/>
          <w:lang w:eastAsia="tr-TR"/>
        </w:rPr>
        <w:t>-</w:t>
      </w:r>
      <w:r>
        <w:rPr>
          <w:b/>
          <w:noProof/>
          <w:lang w:eastAsia="tr-TR"/>
        </w:rPr>
        <w:t>)</w:t>
      </w:r>
    </w:p>
    <w:p w:rsidR="00CE628B" w:rsidRPr="00DF1951" w:rsidRDefault="00CE628B" w:rsidP="00C3162B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8" o:spid="_x0000_i1039" type="#_x0000_t75" style="width:265.5pt;height:131.25pt;visibility:visible">
            <v:imagedata r:id="rId19" o:title=""/>
          </v:shape>
        </w:pict>
      </w: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Default="00CE628B" w:rsidP="00C3162B">
      <w:pPr>
        <w:rPr>
          <w:b/>
          <w:noProof/>
          <w:lang w:eastAsia="tr-TR"/>
        </w:rPr>
      </w:pPr>
    </w:p>
    <w:p w:rsidR="00CE628B" w:rsidRPr="00AB5C36" w:rsidRDefault="00CE628B" w:rsidP="00C3162B">
      <w:pPr>
        <w:rPr>
          <w:noProof/>
          <w:sz w:val="24"/>
          <w:lang w:eastAsia="tr-TR"/>
        </w:rPr>
      </w:pPr>
      <w:r w:rsidRPr="00DF1951">
        <w:rPr>
          <w:b/>
          <w:noProof/>
          <w:lang w:eastAsia="tr-TR"/>
        </w:rPr>
        <w:t>15-)</w:t>
      </w:r>
      <w:r>
        <w:rPr>
          <w:b/>
          <w:noProof/>
          <w:lang w:eastAsia="tr-TR"/>
        </w:rPr>
        <w:t xml:space="preserve"> </w:t>
      </w:r>
      <w:r w:rsidRPr="00AB5C36">
        <w:rPr>
          <w:b/>
          <w:noProof/>
          <w:position w:val="-26"/>
          <w:lang w:eastAsia="tr-TR"/>
        </w:rPr>
        <w:object w:dxaOrig="1300" w:dyaOrig="680">
          <v:shape id="_x0000_i1040" type="#_x0000_t75" style="width:65.25pt;height:34.5pt" o:ole="">
            <v:imagedata r:id="rId20" o:title=""/>
          </v:shape>
          <o:OLEObject Type="Embed" ProgID="Equation.3" ShapeID="_x0000_i1040" DrawAspect="Content" ObjectID="_1501323026" r:id="rId21"/>
        </w:object>
      </w:r>
      <w:r w:rsidRPr="00AB5C36">
        <w:rPr>
          <w:noProof/>
          <w:sz w:val="24"/>
          <w:lang w:eastAsia="tr-TR"/>
        </w:rPr>
        <w:t>Yanda verilen işlemin sonucu aşağıdakilerden hangisidir?</w:t>
      </w:r>
    </w:p>
    <w:p w:rsidR="00CE628B" w:rsidRPr="00AB5C36" w:rsidRDefault="00CE628B" w:rsidP="00C3162B">
      <w:pPr>
        <w:rPr>
          <w:noProof/>
          <w:sz w:val="24"/>
          <w:lang w:eastAsia="tr-TR"/>
        </w:rPr>
      </w:pPr>
      <w:r>
        <w:rPr>
          <w:b/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A)</w:t>
      </w:r>
      <w:r w:rsidRPr="00AB5C36">
        <w:rPr>
          <w:noProof/>
          <w:sz w:val="24"/>
          <w:lang w:eastAsia="tr-TR"/>
        </w:rPr>
        <w:t xml:space="preserve"> 1      </w:t>
      </w:r>
      <w:r>
        <w:rPr>
          <w:noProof/>
          <w:sz w:val="24"/>
          <w:lang w:eastAsia="tr-TR"/>
        </w:rPr>
        <w:t xml:space="preserve">    </w:t>
      </w:r>
      <w:r w:rsidRPr="00AB5C36">
        <w:rPr>
          <w:noProof/>
          <w:sz w:val="24"/>
          <w:lang w:eastAsia="tr-TR"/>
        </w:rPr>
        <w:t xml:space="preserve">       </w:t>
      </w:r>
      <w:r w:rsidRPr="00AB5C36">
        <w:rPr>
          <w:b/>
          <w:noProof/>
          <w:sz w:val="24"/>
          <w:lang w:eastAsia="tr-TR"/>
        </w:rPr>
        <w:t>B)</w:t>
      </w:r>
      <w:r w:rsidRPr="00AB5C36">
        <w:rPr>
          <w:noProof/>
          <w:sz w:val="24"/>
          <w:lang w:eastAsia="tr-TR"/>
        </w:rPr>
        <w:t xml:space="preserve"> 0               </w:t>
      </w:r>
      <w:r>
        <w:rPr>
          <w:noProof/>
          <w:sz w:val="24"/>
          <w:lang w:eastAsia="tr-TR"/>
        </w:rPr>
        <w:t xml:space="preserve"> </w:t>
      </w:r>
      <w:r w:rsidRPr="00AB5C36">
        <w:rPr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C)</w:t>
      </w:r>
      <w:r w:rsidRPr="00AB5C36">
        <w:rPr>
          <w:noProof/>
          <w:sz w:val="24"/>
          <w:lang w:eastAsia="tr-TR"/>
        </w:rPr>
        <w:t xml:space="preserve"> 3</w:t>
      </w:r>
      <w:r w:rsidRPr="00AB5C36">
        <w:rPr>
          <w:noProof/>
          <w:sz w:val="24"/>
          <w:vertAlign w:val="superscript"/>
          <w:lang w:eastAsia="tr-TR"/>
        </w:rPr>
        <w:t>1</w:t>
      </w:r>
      <w:r w:rsidRPr="00AB5C36">
        <w:rPr>
          <w:noProof/>
          <w:sz w:val="24"/>
          <w:lang w:eastAsia="tr-TR"/>
        </w:rPr>
        <w:t xml:space="preserve">           </w:t>
      </w:r>
      <w:r>
        <w:rPr>
          <w:noProof/>
          <w:sz w:val="24"/>
          <w:lang w:eastAsia="tr-TR"/>
        </w:rPr>
        <w:t xml:space="preserve">    </w:t>
      </w:r>
      <w:r w:rsidRPr="00AB5C36">
        <w:rPr>
          <w:noProof/>
          <w:sz w:val="24"/>
          <w:lang w:eastAsia="tr-TR"/>
        </w:rPr>
        <w:t xml:space="preserve">   </w:t>
      </w:r>
      <w:r w:rsidRPr="00AB5C36">
        <w:rPr>
          <w:b/>
          <w:noProof/>
          <w:sz w:val="24"/>
          <w:lang w:eastAsia="tr-TR"/>
        </w:rPr>
        <w:t>D)</w:t>
      </w:r>
      <w:r w:rsidRPr="00AB5C36">
        <w:rPr>
          <w:noProof/>
          <w:sz w:val="24"/>
          <w:lang w:eastAsia="tr-TR"/>
        </w:rPr>
        <w:t xml:space="preserve"> 3</w:t>
      </w:r>
      <w:r w:rsidRPr="00AB5C36">
        <w:rPr>
          <w:noProof/>
          <w:sz w:val="24"/>
          <w:vertAlign w:val="superscript"/>
          <w:lang w:eastAsia="tr-TR"/>
        </w:rPr>
        <w:t>2</w:t>
      </w: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6</w:t>
      </w:r>
      <w:r w:rsidRPr="00DF1951">
        <w:rPr>
          <w:b/>
          <w:noProof/>
          <w:lang w:eastAsia="tr-TR"/>
        </w:rPr>
        <w:t>-)</w:t>
      </w:r>
    </w:p>
    <w:p w:rsidR="00CE628B" w:rsidRDefault="00CE628B" w:rsidP="00C3162B">
      <w:pPr>
        <w:rPr>
          <w:b/>
          <w:caps/>
        </w:rPr>
      </w:pPr>
      <w:r w:rsidRPr="00366AFA">
        <w:rPr>
          <w:b/>
          <w:caps/>
          <w:noProof/>
          <w:lang w:eastAsia="tr-TR"/>
        </w:rPr>
        <w:pict>
          <v:shape id="Resim 9" o:spid="_x0000_i1041" type="#_x0000_t75" style="width:265.5pt;height:116.25pt;visibility:visible">
            <v:imagedata r:id="rId22" o:title=""/>
          </v:shape>
        </w:pict>
      </w: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Default="00CE628B" w:rsidP="00C3162B">
      <w:pPr>
        <w:rPr>
          <w:b/>
          <w:caps/>
        </w:rPr>
      </w:pPr>
    </w:p>
    <w:p w:rsidR="00CE628B" w:rsidRPr="00DF1951" w:rsidRDefault="00CE628B" w:rsidP="00C3162B">
      <w:pPr>
        <w:rPr>
          <w:b/>
          <w:caps/>
        </w:rPr>
      </w:pPr>
      <w:r>
        <w:rPr>
          <w:b/>
          <w:caps/>
        </w:rPr>
        <w:t>17</w:t>
      </w:r>
      <w:r w:rsidRPr="00DF1951">
        <w:rPr>
          <w:b/>
          <w:caps/>
        </w:rPr>
        <w:t>-</w:t>
      </w:r>
      <w:r>
        <w:rPr>
          <w:b/>
          <w:caps/>
        </w:rPr>
        <w:t>)</w:t>
      </w:r>
    </w:p>
    <w:p w:rsidR="00CE628B" w:rsidRPr="00DF1951" w:rsidRDefault="00CE628B" w:rsidP="00C3162B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10" o:spid="_x0000_i1042" type="#_x0000_t75" style="width:264.75pt;height:258pt;visibility:visible">
            <v:imagedata r:id="rId23" o:title=""/>
          </v:shape>
        </w:pict>
      </w:r>
    </w:p>
    <w:p w:rsidR="00CE628B" w:rsidRDefault="00CE628B" w:rsidP="00DF1951">
      <w:pPr>
        <w:rPr>
          <w:b/>
          <w:noProof/>
          <w:lang w:eastAsia="tr-TR"/>
        </w:rPr>
      </w:pPr>
    </w:p>
    <w:p w:rsidR="00CE628B" w:rsidRDefault="00CE628B" w:rsidP="00DF1951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8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CE628B" w:rsidRDefault="00CE628B" w:rsidP="00DF1951">
      <w:pPr>
        <w:rPr>
          <w:b/>
          <w:noProof/>
          <w:lang w:eastAsia="tr-TR"/>
        </w:rPr>
      </w:pPr>
      <w:r w:rsidRPr="00366AFA">
        <w:rPr>
          <w:b/>
          <w:noProof/>
          <w:lang w:eastAsia="tr-TR"/>
        </w:rPr>
        <w:pict>
          <v:shape id="Resim 11" o:spid="_x0000_i1043" type="#_x0000_t75" style="width:263.25pt;height:273pt;visibility:visible">
            <v:imagedata r:id="rId24" o:title=""/>
          </v:shape>
        </w:pict>
      </w: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</w:p>
    <w:p w:rsidR="00CE628B" w:rsidRDefault="00CE628B" w:rsidP="00BF7A03">
      <w:pPr>
        <w:rPr>
          <w:b/>
          <w:noProof/>
          <w:lang w:eastAsia="tr-TR"/>
        </w:rPr>
      </w:pPr>
      <w:r w:rsidRPr="00DF1951">
        <w:rPr>
          <w:b/>
          <w:noProof/>
          <w:lang w:eastAsia="tr-TR"/>
        </w:rPr>
        <w:t>1</w:t>
      </w:r>
      <w:r>
        <w:rPr>
          <w:b/>
          <w:noProof/>
          <w:lang w:eastAsia="tr-TR"/>
        </w:rPr>
        <w:t>9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  <w:r w:rsidRPr="00AB5C36">
        <w:rPr>
          <w:b/>
          <w:noProof/>
          <w:position w:val="-26"/>
          <w:lang w:eastAsia="tr-TR"/>
        </w:rPr>
        <w:object w:dxaOrig="1020" w:dyaOrig="680">
          <v:shape id="_x0000_i1044" type="#_x0000_t75" style="width:69pt;height:46.5pt" o:ole="">
            <v:imagedata r:id="rId25" o:title=""/>
          </v:shape>
          <o:OLEObject Type="Embed" ProgID="Equation.3" ShapeID="_x0000_i1044" DrawAspect="Content" ObjectID="_1501323027" r:id="rId26"/>
        </w:object>
      </w:r>
      <w:r>
        <w:rPr>
          <w:b/>
          <w:noProof/>
          <w:lang w:eastAsia="tr-TR"/>
        </w:rPr>
        <w:t xml:space="preserve"> </w:t>
      </w:r>
      <w:r w:rsidRPr="00AA5EFF">
        <w:rPr>
          <w:noProof/>
          <w:sz w:val="24"/>
          <w:lang w:eastAsia="tr-TR"/>
        </w:rPr>
        <w:t>işleminin sonucu aşağıdakilerden hangisidir?</w:t>
      </w:r>
    </w:p>
    <w:p w:rsidR="00CE628B" w:rsidRPr="00AA5EFF" w:rsidRDefault="00CE628B" w:rsidP="00BF7A03">
      <w:pPr>
        <w:rPr>
          <w:b/>
          <w:noProof/>
          <w:sz w:val="24"/>
          <w:lang w:eastAsia="tr-TR"/>
        </w:rPr>
      </w:pPr>
      <w:r w:rsidRPr="00AA5EFF">
        <w:rPr>
          <w:b/>
          <w:noProof/>
          <w:sz w:val="24"/>
          <w:lang w:eastAsia="tr-TR"/>
        </w:rPr>
        <w:t xml:space="preserve">  </w:t>
      </w:r>
      <w:r>
        <w:rPr>
          <w:b/>
          <w:noProof/>
          <w:sz w:val="24"/>
          <w:lang w:eastAsia="tr-TR"/>
        </w:rPr>
        <w:t xml:space="preserve">  </w:t>
      </w:r>
      <w:r w:rsidRPr="00AA5EFF">
        <w:rPr>
          <w:b/>
          <w:noProof/>
          <w:sz w:val="24"/>
          <w:lang w:eastAsia="tr-TR"/>
        </w:rPr>
        <w:t xml:space="preserve"> A)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3</w:t>
      </w:r>
      <w:r w:rsidRPr="00AA5EFF">
        <w:rPr>
          <w:b/>
          <w:noProof/>
          <w:sz w:val="24"/>
          <w:lang w:eastAsia="tr-TR"/>
        </w:rPr>
        <w:t xml:space="preserve">      </w:t>
      </w:r>
      <w:r>
        <w:rPr>
          <w:b/>
          <w:noProof/>
          <w:sz w:val="24"/>
          <w:lang w:eastAsia="tr-TR"/>
        </w:rPr>
        <w:t xml:space="preserve">    </w:t>
      </w:r>
      <w:r w:rsidRPr="00AA5EFF">
        <w:rPr>
          <w:b/>
          <w:noProof/>
          <w:sz w:val="24"/>
          <w:lang w:eastAsia="tr-TR"/>
        </w:rPr>
        <w:t xml:space="preserve"> B)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4</w:t>
      </w:r>
      <w:r w:rsidRPr="00AA5EFF">
        <w:rPr>
          <w:noProof/>
          <w:sz w:val="24"/>
          <w:lang w:eastAsia="tr-TR"/>
        </w:rPr>
        <w:t xml:space="preserve">  </w:t>
      </w:r>
      <w:r w:rsidRPr="00AA5EFF">
        <w:rPr>
          <w:b/>
          <w:noProof/>
          <w:sz w:val="24"/>
          <w:lang w:eastAsia="tr-TR"/>
        </w:rPr>
        <w:t xml:space="preserve">     </w:t>
      </w:r>
      <w:r>
        <w:rPr>
          <w:b/>
          <w:noProof/>
          <w:sz w:val="24"/>
          <w:lang w:eastAsia="tr-TR"/>
        </w:rPr>
        <w:t xml:space="preserve">   </w:t>
      </w:r>
      <w:r w:rsidRPr="00AA5EFF">
        <w:rPr>
          <w:b/>
          <w:noProof/>
          <w:sz w:val="24"/>
          <w:lang w:eastAsia="tr-TR"/>
        </w:rPr>
        <w:t xml:space="preserve">  C)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5</w:t>
      </w:r>
      <w:r w:rsidRPr="00AA5EFF">
        <w:rPr>
          <w:noProof/>
          <w:sz w:val="24"/>
          <w:lang w:eastAsia="tr-TR"/>
        </w:rPr>
        <w:t xml:space="preserve"> </w:t>
      </w:r>
      <w:r w:rsidRPr="00AA5EFF">
        <w:rPr>
          <w:b/>
          <w:noProof/>
          <w:sz w:val="24"/>
          <w:lang w:eastAsia="tr-TR"/>
        </w:rPr>
        <w:t xml:space="preserve">    </w:t>
      </w:r>
      <w:r>
        <w:rPr>
          <w:b/>
          <w:noProof/>
          <w:sz w:val="24"/>
          <w:lang w:eastAsia="tr-TR"/>
        </w:rPr>
        <w:t xml:space="preserve">    </w:t>
      </w:r>
      <w:r w:rsidRPr="00AA5EFF">
        <w:rPr>
          <w:b/>
          <w:noProof/>
          <w:sz w:val="24"/>
          <w:lang w:eastAsia="tr-TR"/>
        </w:rPr>
        <w:t xml:space="preserve">    D) </w:t>
      </w:r>
      <w:r w:rsidRPr="00AA5EFF">
        <w:rPr>
          <w:noProof/>
          <w:sz w:val="24"/>
          <w:lang w:eastAsia="tr-TR"/>
        </w:rPr>
        <w:t>5</w:t>
      </w:r>
      <w:r w:rsidRPr="00AA5EFF">
        <w:rPr>
          <w:noProof/>
          <w:sz w:val="24"/>
          <w:vertAlign w:val="superscript"/>
          <w:lang w:eastAsia="tr-TR"/>
        </w:rPr>
        <w:t>6</w:t>
      </w:r>
    </w:p>
    <w:p w:rsidR="00CE628B" w:rsidRDefault="00CE628B" w:rsidP="00BF7A03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20</w:t>
      </w:r>
      <w:r w:rsidRPr="00DF1951">
        <w:rPr>
          <w:b/>
          <w:noProof/>
          <w:lang w:eastAsia="tr-TR"/>
        </w:rPr>
        <w:t>-)</w:t>
      </w:r>
      <w:r>
        <w:rPr>
          <w:b/>
          <w:noProof/>
          <w:lang w:eastAsia="tr-TR"/>
        </w:rPr>
        <w:t xml:space="preserve"> </w:t>
      </w:r>
    </w:p>
    <w:p w:rsidR="00CE628B" w:rsidRDefault="00CE628B" w:rsidP="00BF7A03">
      <w:pPr>
        <w:rPr>
          <w:b/>
          <w:noProof/>
          <w:lang w:eastAsia="tr-TR"/>
        </w:rPr>
      </w:pPr>
      <w:r w:rsidRPr="00366AFA">
        <w:rPr>
          <w:b/>
          <w:caps/>
          <w:noProof/>
          <w:lang w:eastAsia="tr-TR"/>
        </w:rPr>
        <w:pict>
          <v:shape id="Resim 14" o:spid="_x0000_i1045" type="#_x0000_t75" style="width:262.5pt;height:678pt;visibility:visible">
            <v:imagedata r:id="rId27" o:title=""/>
          </v:shape>
        </w:pict>
      </w:r>
    </w:p>
    <w:p w:rsidR="00CE628B" w:rsidRPr="005C3FD1" w:rsidRDefault="00CE628B" w:rsidP="00BF7A03">
      <w:pPr>
        <w:spacing w:after="0" w:line="240" w:lineRule="auto"/>
        <w:jc w:val="center"/>
        <w:rPr>
          <w:b/>
          <w:noProof/>
          <w:color w:val="FFFF00"/>
          <w:lang w:eastAsia="tr-TR"/>
        </w:rPr>
      </w:pPr>
      <w:r w:rsidRPr="005C3FD1">
        <w:rPr>
          <w:b/>
          <w:noProof/>
          <w:color w:val="FFFF00"/>
          <w:highlight w:val="blue"/>
          <w:lang w:eastAsia="tr-TR"/>
        </w:rPr>
        <w:t>www.egitimhane.com</w:t>
      </w:r>
    </w:p>
    <w:sectPr w:rsidR="00CE628B" w:rsidRPr="005C3FD1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altName w:val="eurofurence light"/>
    <w:panose1 w:val="020F0502020204030204"/>
    <w:charset w:val="00"/>
    <w:family w:val="roman"/>
    <w:notTrueType/>
    <w:pitch w:val="default"/>
    <w:sig w:usb0="00000007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1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00628"/>
    <w:rsid w:val="00034621"/>
    <w:rsid w:val="00074402"/>
    <w:rsid w:val="00105508"/>
    <w:rsid w:val="001141E7"/>
    <w:rsid w:val="0013263F"/>
    <w:rsid w:val="001B7E5A"/>
    <w:rsid w:val="00274C96"/>
    <w:rsid w:val="002B2FA0"/>
    <w:rsid w:val="002E3C89"/>
    <w:rsid w:val="00355BEB"/>
    <w:rsid w:val="00366AFA"/>
    <w:rsid w:val="004C40F1"/>
    <w:rsid w:val="005108F8"/>
    <w:rsid w:val="00512C09"/>
    <w:rsid w:val="00533AFE"/>
    <w:rsid w:val="00554CF8"/>
    <w:rsid w:val="005822F5"/>
    <w:rsid w:val="005C3FD1"/>
    <w:rsid w:val="0062424E"/>
    <w:rsid w:val="00636ABC"/>
    <w:rsid w:val="0066032D"/>
    <w:rsid w:val="006630DF"/>
    <w:rsid w:val="00686B78"/>
    <w:rsid w:val="00690600"/>
    <w:rsid w:val="006F3904"/>
    <w:rsid w:val="0076660C"/>
    <w:rsid w:val="007852DB"/>
    <w:rsid w:val="007874FB"/>
    <w:rsid w:val="007C4A8F"/>
    <w:rsid w:val="007E2920"/>
    <w:rsid w:val="007E673F"/>
    <w:rsid w:val="00821627"/>
    <w:rsid w:val="008615EF"/>
    <w:rsid w:val="008813BC"/>
    <w:rsid w:val="0089154C"/>
    <w:rsid w:val="008A0C41"/>
    <w:rsid w:val="00965341"/>
    <w:rsid w:val="00977A2D"/>
    <w:rsid w:val="00992EF0"/>
    <w:rsid w:val="009D6CCB"/>
    <w:rsid w:val="009E4C06"/>
    <w:rsid w:val="00A01346"/>
    <w:rsid w:val="00A235BA"/>
    <w:rsid w:val="00A26CDD"/>
    <w:rsid w:val="00AA5EFF"/>
    <w:rsid w:val="00AB5C36"/>
    <w:rsid w:val="00B03A7F"/>
    <w:rsid w:val="00B06494"/>
    <w:rsid w:val="00BA288A"/>
    <w:rsid w:val="00BF7A03"/>
    <w:rsid w:val="00C214EC"/>
    <w:rsid w:val="00C30D12"/>
    <w:rsid w:val="00C3162B"/>
    <w:rsid w:val="00CE628B"/>
    <w:rsid w:val="00D01774"/>
    <w:rsid w:val="00D928C6"/>
    <w:rsid w:val="00D967C1"/>
    <w:rsid w:val="00DB087F"/>
    <w:rsid w:val="00DB6B1B"/>
    <w:rsid w:val="00DC5E01"/>
    <w:rsid w:val="00DF1951"/>
    <w:rsid w:val="00E10282"/>
    <w:rsid w:val="00E60710"/>
    <w:rsid w:val="00E93330"/>
    <w:rsid w:val="00ED637A"/>
    <w:rsid w:val="00EF2997"/>
    <w:rsid w:val="00F35714"/>
    <w:rsid w:val="00F5538B"/>
    <w:rsid w:val="00F97B2C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292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paragraph" w:styleId="NormalWeb">
    <w:name w:val="Normal (Web)"/>
    <w:basedOn w:val="Normal"/>
    <w:uiPriority w:val="99"/>
    <w:rsid w:val="00F97B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ont01">
    <w:name w:val="font01"/>
    <w:uiPriority w:val="99"/>
    <w:rsid w:val="00F97B2C"/>
    <w:rPr>
      <w:rFonts w:ascii="Arial" w:hAnsi="Arial"/>
      <w:sz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0.w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w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9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7.emf"/><Relationship Id="rId27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39</TotalTime>
  <Pages>4</Pages>
  <Words>75</Words>
  <Characters>434</Characters>
  <Application>Microsoft Office Outlook</Application>
  <DocSecurity>0</DocSecurity>
  <Lines>0</Lines>
  <Paragraphs>0</Paragraphs>
  <ScaleCrop>false</ScaleCrop>
  <Company>rocco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www.sorubak.com;kimpu</dc:creator>
  <cp:keywords>www.sorubak.com</cp:keywords>
  <dc:description>www.sorubak.com</dc:description>
  <cp:lastModifiedBy>gulcan</cp:lastModifiedBy>
  <cp:revision>7</cp:revision>
  <cp:lastPrinted>2013-04-23T15:33:00Z</cp:lastPrinted>
  <dcterms:created xsi:type="dcterms:W3CDTF">2014-10-17T20:12:00Z</dcterms:created>
  <dcterms:modified xsi:type="dcterms:W3CDTF">2015-08-17T10:24:00Z</dcterms:modified>
  <cp:category>www.sorubak.com</cp:category>
</cp:coreProperties>
</file>