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jc w:val="center"/>
      </w:pPr>
      <w:r>
        <w:t>ERTUĞRUL GAZİ ORTAOKULU 8/C SINIFI ŞUBE                                                    ÖĞRETMENLER KURULU TOPLANTI TUTANAĞIDIR.</w:t>
      </w: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pStyle w:val="Stil"/>
        <w:tabs>
          <w:tab w:val="left" w:pos="10"/>
          <w:tab w:val="left" w:pos="2578"/>
        </w:tabs>
        <w:spacing w:line="244" w:lineRule="exact"/>
        <w:ind w:right="-5"/>
        <w:rPr>
          <w:color w:val="000000"/>
          <w:position w:val="2"/>
        </w:rPr>
      </w:pPr>
      <w:r>
        <w:rPr>
          <w:color w:val="000000"/>
          <w:position w:val="2"/>
        </w:rPr>
        <w:t>Toplantı Tarihi: 16.10.2014   - 12.45</w:t>
      </w: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pPr>
        <w:jc w:val="both"/>
        <w:rPr>
          <w:color w:val="000000"/>
          <w:position w:val="2"/>
        </w:rPr>
      </w:pPr>
      <w:r>
        <w:rPr>
          <w:color w:val="000000"/>
          <w:position w:val="2"/>
        </w:rPr>
        <w:t>Toplantı No: 1</w:t>
      </w:r>
    </w:p>
    <w:p w:rsidR="00EF34C5" w:rsidRDefault="00EF34C5" w:rsidP="00096408">
      <w:pPr>
        <w:jc w:val="both"/>
        <w:rPr>
          <w:color w:val="000000"/>
          <w:position w:val="2"/>
        </w:rPr>
      </w:pPr>
    </w:p>
    <w:p w:rsidR="00EF34C5" w:rsidRDefault="00EF34C5" w:rsidP="00096408">
      <w:pPr>
        <w:jc w:val="both"/>
        <w:rPr>
          <w:color w:val="000000"/>
          <w:position w:val="2"/>
        </w:rPr>
      </w:pPr>
      <w:r>
        <w:rPr>
          <w:color w:val="000000"/>
          <w:position w:val="2"/>
        </w:rPr>
        <w:t>Toplantı Yeri: Öğretmenler Odası</w:t>
      </w:r>
    </w:p>
    <w:p w:rsidR="00EF34C5" w:rsidRDefault="00EF34C5" w:rsidP="00096408">
      <w:pPr>
        <w:jc w:val="both"/>
        <w:rPr>
          <w:color w:val="000000"/>
          <w:position w:val="2"/>
        </w:rPr>
      </w:pPr>
    </w:p>
    <w:p w:rsidR="00EF34C5" w:rsidRDefault="00EF34C5" w:rsidP="00096408">
      <w:pPr>
        <w:tabs>
          <w:tab w:val="left" w:pos="1980"/>
        </w:tabs>
        <w:jc w:val="both"/>
        <w:rPr>
          <w:color w:val="000000"/>
          <w:position w:val="2"/>
        </w:rPr>
      </w:pPr>
      <w:r>
        <w:rPr>
          <w:color w:val="000000"/>
          <w:position w:val="2"/>
        </w:rPr>
        <w:t>Toplantıya Katılanlar:</w:t>
      </w:r>
    </w:p>
    <w:p w:rsidR="00EF34C5" w:rsidRDefault="00EF34C5" w:rsidP="00096408">
      <w:pPr>
        <w:tabs>
          <w:tab w:val="left" w:pos="1980"/>
        </w:tabs>
        <w:jc w:val="both"/>
        <w:rPr>
          <w:color w:val="000000"/>
          <w:position w:val="2"/>
        </w:rPr>
      </w:pPr>
      <w:r>
        <w:rPr>
          <w:color w:val="000000"/>
          <w:position w:val="2"/>
        </w:rPr>
        <w:t xml:space="preserve">            ………………...                          Müdür Yardımcısı </w:t>
      </w:r>
    </w:p>
    <w:p w:rsidR="00EF34C5" w:rsidRDefault="00EF34C5" w:rsidP="00096408">
      <w:pPr>
        <w:tabs>
          <w:tab w:val="left" w:pos="1980"/>
        </w:tabs>
        <w:jc w:val="both"/>
        <w:rPr>
          <w:color w:val="000000"/>
          <w:position w:val="2"/>
        </w:rPr>
      </w:pPr>
      <w:r>
        <w:rPr>
          <w:color w:val="000000"/>
          <w:position w:val="2"/>
        </w:rPr>
        <w:t xml:space="preserve">            ………………...                          Okul Rehber Öğretmeni</w:t>
      </w:r>
    </w:p>
    <w:p w:rsidR="00EF34C5" w:rsidRDefault="00EF34C5" w:rsidP="00096408">
      <w:pPr>
        <w:tabs>
          <w:tab w:val="left" w:pos="3060"/>
        </w:tabs>
        <w:ind w:firstLine="720"/>
        <w:jc w:val="both"/>
        <w:rPr>
          <w:color w:val="000000"/>
          <w:position w:val="2"/>
        </w:rPr>
      </w:pPr>
      <w:r>
        <w:rPr>
          <w:color w:val="000000"/>
          <w:position w:val="2"/>
        </w:rPr>
        <w:t xml:space="preserve">………………...                          Fen ve Teknoloji Öğretmeni </w:t>
      </w:r>
    </w:p>
    <w:p w:rsidR="00EF34C5" w:rsidRDefault="00EF34C5" w:rsidP="00096408">
      <w:pPr>
        <w:tabs>
          <w:tab w:val="left" w:pos="3060"/>
          <w:tab w:val="left" w:pos="3240"/>
        </w:tabs>
        <w:ind w:firstLine="720"/>
        <w:jc w:val="both"/>
        <w:rPr>
          <w:color w:val="000000"/>
          <w:position w:val="2"/>
        </w:rPr>
      </w:pPr>
      <w:r>
        <w:rPr>
          <w:color w:val="000000"/>
          <w:position w:val="2"/>
        </w:rPr>
        <w:t>…………………                        Vatandaşlık ve İnsan Hakları Öğretmeni</w:t>
      </w:r>
    </w:p>
    <w:p w:rsidR="00EF34C5" w:rsidRDefault="00EF34C5" w:rsidP="00096408">
      <w:pPr>
        <w:tabs>
          <w:tab w:val="left" w:pos="3060"/>
          <w:tab w:val="left" w:pos="3240"/>
        </w:tabs>
        <w:ind w:firstLine="720"/>
        <w:jc w:val="both"/>
        <w:rPr>
          <w:color w:val="000000"/>
          <w:position w:val="2"/>
        </w:rPr>
      </w:pPr>
      <w:r>
        <w:rPr>
          <w:color w:val="000000"/>
          <w:position w:val="2"/>
        </w:rPr>
        <w:t xml:space="preserve">…………………    </w:t>
      </w:r>
      <w:r>
        <w:rPr>
          <w:color w:val="000000"/>
          <w:position w:val="2"/>
        </w:rPr>
        <w:tab/>
        <w:t xml:space="preserve">              İnkılap Tarihi ve Atatürkçülük Öğretmeni </w:t>
      </w:r>
    </w:p>
    <w:p w:rsidR="00EF34C5" w:rsidRDefault="00EF34C5" w:rsidP="00096408">
      <w:pPr>
        <w:tabs>
          <w:tab w:val="left" w:pos="3060"/>
          <w:tab w:val="left" w:pos="3240"/>
        </w:tabs>
        <w:ind w:firstLine="720"/>
        <w:jc w:val="both"/>
        <w:rPr>
          <w:color w:val="000000"/>
          <w:position w:val="2"/>
        </w:rPr>
      </w:pPr>
      <w:r>
        <w:rPr>
          <w:color w:val="000000"/>
          <w:position w:val="2"/>
        </w:rPr>
        <w:t>…………………</w:t>
      </w:r>
      <w:r>
        <w:rPr>
          <w:color w:val="000000"/>
          <w:position w:val="2"/>
        </w:rPr>
        <w:tab/>
        <w:t xml:space="preserve">              Türkçe Öğretmeni (Sınıf Rehber Öğretmeni)</w:t>
      </w:r>
    </w:p>
    <w:p w:rsidR="00EF34C5" w:rsidRDefault="00EF34C5" w:rsidP="00096408">
      <w:pPr>
        <w:tabs>
          <w:tab w:val="left" w:pos="3060"/>
          <w:tab w:val="left" w:pos="3240"/>
        </w:tabs>
        <w:ind w:firstLine="720"/>
        <w:jc w:val="both"/>
        <w:rPr>
          <w:color w:val="000000"/>
          <w:position w:val="2"/>
        </w:rPr>
      </w:pPr>
      <w:r>
        <w:rPr>
          <w:color w:val="000000"/>
          <w:position w:val="2"/>
        </w:rPr>
        <w:t>…………………                         Beden Eğitimi Öğretmeni</w:t>
      </w:r>
      <w:r>
        <w:rPr>
          <w:color w:val="000000"/>
          <w:position w:val="2"/>
        </w:rPr>
        <w:tab/>
      </w:r>
    </w:p>
    <w:p w:rsidR="00EF34C5" w:rsidRDefault="00EF34C5" w:rsidP="00096408">
      <w:pPr>
        <w:tabs>
          <w:tab w:val="left" w:pos="900"/>
        </w:tabs>
        <w:ind w:firstLine="720"/>
        <w:jc w:val="both"/>
        <w:rPr>
          <w:color w:val="000000"/>
          <w:position w:val="2"/>
        </w:rPr>
      </w:pPr>
      <w:r>
        <w:rPr>
          <w:color w:val="000000"/>
          <w:position w:val="2"/>
        </w:rPr>
        <w:t>…………………                         Matematik Öğretmeni</w:t>
      </w:r>
    </w:p>
    <w:p w:rsidR="00EF34C5" w:rsidRDefault="00EF34C5" w:rsidP="00096408">
      <w:pPr>
        <w:tabs>
          <w:tab w:val="left" w:pos="900"/>
        </w:tabs>
        <w:ind w:firstLine="720"/>
        <w:jc w:val="both"/>
        <w:rPr>
          <w:color w:val="000000"/>
          <w:position w:val="2"/>
        </w:rPr>
      </w:pPr>
      <w:r>
        <w:rPr>
          <w:color w:val="000000"/>
          <w:position w:val="2"/>
        </w:rPr>
        <w:t>…………………                         İngilizce Öğretmeni</w:t>
      </w:r>
    </w:p>
    <w:p w:rsidR="00EF34C5" w:rsidRDefault="00EF34C5" w:rsidP="00096408">
      <w:pPr>
        <w:tabs>
          <w:tab w:val="left" w:pos="900"/>
        </w:tabs>
        <w:ind w:firstLine="720"/>
        <w:jc w:val="both"/>
        <w:rPr>
          <w:color w:val="000000"/>
          <w:position w:val="2"/>
        </w:rPr>
      </w:pPr>
      <w:r>
        <w:rPr>
          <w:color w:val="000000"/>
          <w:position w:val="2"/>
        </w:rPr>
        <w:t xml:space="preserve">…………………                         Teknoloji Tasarım Öğretmeni  </w:t>
      </w:r>
    </w:p>
    <w:p w:rsidR="00EF34C5" w:rsidRDefault="00EF34C5" w:rsidP="00096408">
      <w:pPr>
        <w:tabs>
          <w:tab w:val="left" w:pos="900"/>
        </w:tabs>
        <w:ind w:firstLine="720"/>
        <w:jc w:val="both"/>
        <w:rPr>
          <w:color w:val="000000"/>
          <w:position w:val="2"/>
        </w:rPr>
      </w:pPr>
      <w:r>
        <w:rPr>
          <w:color w:val="000000"/>
          <w:position w:val="2"/>
        </w:rPr>
        <w:t>…………………                         Müzik Öğretmeni</w:t>
      </w:r>
    </w:p>
    <w:p w:rsidR="00EF34C5" w:rsidRDefault="00EF34C5" w:rsidP="00096408">
      <w:pPr>
        <w:tabs>
          <w:tab w:val="left" w:pos="900"/>
        </w:tabs>
        <w:ind w:firstLine="720"/>
        <w:jc w:val="both"/>
        <w:rPr>
          <w:color w:val="000000"/>
          <w:position w:val="2"/>
        </w:rPr>
      </w:pPr>
      <w:r>
        <w:rPr>
          <w:color w:val="000000"/>
          <w:position w:val="2"/>
        </w:rPr>
        <w:t>…………………                         Din Kül. Ve Ahlak. Bil. Öğretmeni</w:t>
      </w:r>
    </w:p>
    <w:p w:rsidR="00EF34C5" w:rsidRDefault="00EF34C5" w:rsidP="00096408">
      <w:pPr>
        <w:pStyle w:val="Stil"/>
        <w:tabs>
          <w:tab w:val="left" w:pos="10"/>
          <w:tab w:val="left" w:pos="2602"/>
        </w:tabs>
        <w:spacing w:line="278" w:lineRule="exact"/>
        <w:ind w:right="-5"/>
        <w:rPr>
          <w:color w:val="000000"/>
          <w:position w:val="2"/>
        </w:rPr>
      </w:pPr>
      <w:r>
        <w:rPr>
          <w:color w:val="000000"/>
          <w:position w:val="2"/>
        </w:rPr>
        <w:tab/>
        <w:t xml:space="preserve">            ………………….                      Görsel Sanatlar Öğretmeni</w:t>
      </w:r>
    </w:p>
    <w:p w:rsidR="00EF34C5" w:rsidRDefault="00EF34C5" w:rsidP="00096408">
      <w:pPr>
        <w:pStyle w:val="Stil"/>
        <w:tabs>
          <w:tab w:val="left" w:pos="10"/>
          <w:tab w:val="left" w:pos="2602"/>
        </w:tabs>
        <w:spacing w:line="278" w:lineRule="exact"/>
        <w:ind w:right="-5"/>
        <w:rPr>
          <w:color w:val="000000"/>
          <w:position w:val="2"/>
        </w:rPr>
      </w:pPr>
    </w:p>
    <w:p w:rsidR="00EF34C5" w:rsidRDefault="00EF34C5" w:rsidP="00096408">
      <w:pPr>
        <w:pStyle w:val="Stil"/>
        <w:tabs>
          <w:tab w:val="left" w:pos="10"/>
          <w:tab w:val="left" w:pos="2602"/>
        </w:tabs>
        <w:spacing w:line="278" w:lineRule="exact"/>
        <w:ind w:right="-5"/>
        <w:rPr>
          <w:color w:val="000000"/>
          <w:position w:val="2"/>
        </w:rPr>
      </w:pPr>
      <w:r>
        <w:rPr>
          <w:color w:val="000000"/>
          <w:position w:val="2"/>
        </w:rPr>
        <w:t xml:space="preserve">GÜNDEM MADDELERİ: </w:t>
      </w:r>
    </w:p>
    <w:p w:rsidR="00EF34C5" w:rsidRDefault="00EF34C5" w:rsidP="00096408">
      <w:pPr>
        <w:pStyle w:val="Stil"/>
        <w:tabs>
          <w:tab w:val="left" w:pos="10"/>
          <w:tab w:val="left" w:pos="2602"/>
        </w:tabs>
        <w:spacing w:line="278" w:lineRule="exact"/>
        <w:ind w:right="-5"/>
        <w:rPr>
          <w:color w:val="000000"/>
          <w:position w:val="2"/>
        </w:rPr>
      </w:pPr>
    </w:p>
    <w:p w:rsidR="00EF34C5" w:rsidRDefault="00EF34C5" w:rsidP="00096408">
      <w:pPr>
        <w:pStyle w:val="Stil"/>
        <w:numPr>
          <w:ilvl w:val="0"/>
          <w:numId w:val="1"/>
        </w:numPr>
        <w:spacing w:line="278" w:lineRule="exact"/>
        <w:ind w:right="-5"/>
        <w:rPr>
          <w:color w:val="000000"/>
          <w:position w:val="2"/>
        </w:rPr>
      </w:pPr>
      <w:r>
        <w:rPr>
          <w:color w:val="000000"/>
          <w:position w:val="2"/>
        </w:rPr>
        <w:t xml:space="preserve">Açılış ve Yoklama, </w:t>
      </w:r>
    </w:p>
    <w:p w:rsidR="00EF34C5" w:rsidRDefault="00EF34C5" w:rsidP="00096408">
      <w:pPr>
        <w:pStyle w:val="Stil"/>
        <w:numPr>
          <w:ilvl w:val="0"/>
          <w:numId w:val="1"/>
        </w:numPr>
        <w:spacing w:line="278" w:lineRule="exact"/>
        <w:ind w:right="4190"/>
        <w:rPr>
          <w:color w:val="000000"/>
          <w:position w:val="2"/>
        </w:rPr>
      </w:pPr>
      <w:r>
        <w:rPr>
          <w:color w:val="000000"/>
          <w:position w:val="2"/>
        </w:rPr>
        <w:t>Problemli Öğrencilerin Tespiti ve Alınacak Tedbirler,</w:t>
      </w:r>
    </w:p>
    <w:p w:rsidR="00EF34C5" w:rsidRDefault="00EF34C5" w:rsidP="00096408">
      <w:pPr>
        <w:pStyle w:val="Stil"/>
        <w:numPr>
          <w:ilvl w:val="0"/>
          <w:numId w:val="1"/>
        </w:numPr>
        <w:spacing w:line="278" w:lineRule="exact"/>
        <w:ind w:right="-108"/>
        <w:rPr>
          <w:color w:val="000000"/>
          <w:position w:val="2"/>
        </w:rPr>
      </w:pPr>
      <w:r>
        <w:rPr>
          <w:color w:val="000000"/>
          <w:position w:val="2"/>
        </w:rPr>
        <w:t xml:space="preserve">Öğrencilerin Başarı Durumları, </w:t>
      </w:r>
    </w:p>
    <w:p w:rsidR="00EF34C5" w:rsidRDefault="00EF34C5" w:rsidP="00096408">
      <w:pPr>
        <w:pStyle w:val="Stil"/>
        <w:numPr>
          <w:ilvl w:val="0"/>
          <w:numId w:val="1"/>
        </w:numPr>
        <w:spacing w:line="278" w:lineRule="exact"/>
        <w:ind w:right="-5"/>
        <w:rPr>
          <w:color w:val="000000"/>
          <w:position w:val="2"/>
        </w:rPr>
      </w:pPr>
      <w:r>
        <w:rPr>
          <w:color w:val="000000"/>
          <w:position w:val="2"/>
        </w:rPr>
        <w:t xml:space="preserve">Başarıyı Arttırıcı Tedbirlerin Alınması, </w:t>
      </w:r>
    </w:p>
    <w:p w:rsidR="00EF34C5" w:rsidRDefault="00EF34C5" w:rsidP="00096408">
      <w:pPr>
        <w:pStyle w:val="Stil"/>
        <w:numPr>
          <w:ilvl w:val="0"/>
          <w:numId w:val="1"/>
        </w:numPr>
        <w:spacing w:line="273" w:lineRule="exact"/>
        <w:ind w:right="3940"/>
        <w:rPr>
          <w:color w:val="000000"/>
          <w:position w:val="2"/>
        </w:rPr>
      </w:pPr>
      <w:r>
        <w:rPr>
          <w:color w:val="000000"/>
          <w:position w:val="2"/>
        </w:rPr>
        <w:t xml:space="preserve">Öğrencilerin Devam-Devamsızlık Durumları, </w:t>
      </w:r>
    </w:p>
    <w:p w:rsidR="00EF34C5" w:rsidRDefault="00EF34C5" w:rsidP="00096408">
      <w:pPr>
        <w:pStyle w:val="Stil"/>
        <w:numPr>
          <w:ilvl w:val="0"/>
          <w:numId w:val="1"/>
        </w:numPr>
        <w:spacing w:line="273" w:lineRule="exact"/>
        <w:ind w:right="3940"/>
        <w:rPr>
          <w:color w:val="000000"/>
          <w:position w:val="2"/>
        </w:rPr>
      </w:pPr>
      <w:r>
        <w:rPr>
          <w:color w:val="000000"/>
          <w:position w:val="2"/>
        </w:rPr>
        <w:t xml:space="preserve">Öğrencilerin Kişilik, Beslenme, Sağlık ve Sosyal İlişkileri, </w:t>
      </w:r>
    </w:p>
    <w:p w:rsidR="00EF34C5" w:rsidRDefault="00EF34C5" w:rsidP="00096408">
      <w:pPr>
        <w:pStyle w:val="Stil"/>
        <w:numPr>
          <w:ilvl w:val="0"/>
          <w:numId w:val="1"/>
        </w:numPr>
        <w:spacing w:line="278" w:lineRule="exact"/>
        <w:ind w:right="-5"/>
        <w:rPr>
          <w:color w:val="000000"/>
          <w:position w:val="2"/>
        </w:rPr>
      </w:pPr>
      <w:r>
        <w:rPr>
          <w:color w:val="000000"/>
          <w:position w:val="2"/>
        </w:rPr>
        <w:t xml:space="preserve">Dilek ve Temenniler. </w:t>
      </w: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line="278" w:lineRule="exact"/>
        <w:ind w:right="-5"/>
        <w:rPr>
          <w:color w:val="000000"/>
          <w:position w:val="2"/>
        </w:rPr>
      </w:pPr>
    </w:p>
    <w:p w:rsidR="00EF34C5" w:rsidRDefault="00EF34C5" w:rsidP="00096408">
      <w:pPr>
        <w:pStyle w:val="Stil"/>
        <w:spacing w:before="288" w:line="273" w:lineRule="exact"/>
        <w:ind w:right="-1"/>
        <w:rPr>
          <w:color w:val="000000"/>
          <w:position w:val="2"/>
        </w:rPr>
      </w:pPr>
      <w:r>
        <w:rPr>
          <w:b/>
          <w:bCs/>
          <w:color w:val="000000"/>
          <w:position w:val="2"/>
        </w:rPr>
        <w:t>1-Açılış ve Yoklama</w:t>
      </w:r>
      <w:r>
        <w:rPr>
          <w:color w:val="000000"/>
          <w:position w:val="2"/>
        </w:rPr>
        <w:t xml:space="preserve"> :</w:t>
      </w:r>
    </w:p>
    <w:p w:rsidR="00EF34C5" w:rsidRDefault="00EF34C5" w:rsidP="00096408">
      <w:pPr>
        <w:pStyle w:val="Stil"/>
        <w:spacing w:before="288" w:line="273" w:lineRule="exact"/>
        <w:ind w:right="-1"/>
        <w:rPr>
          <w:color w:val="000000"/>
          <w:position w:val="2"/>
        </w:rPr>
      </w:pPr>
      <w:r>
        <w:rPr>
          <w:color w:val="000000"/>
          <w:position w:val="2"/>
        </w:rPr>
        <w:t xml:space="preserve">     Şube öğretmenler kurulu toplantısı müdür yardımcısı Sayın M. Emin BAL başkanlığında 16/10/2014 tarihinde öğretmenler odasında başladı. Yapılan yoklama sonucunda tüm öğretmenlerin toplantıya katıldığı belirlendi. </w:t>
      </w:r>
    </w:p>
    <w:p w:rsidR="00EF34C5" w:rsidRDefault="00EF34C5" w:rsidP="00096408">
      <w:pPr>
        <w:pStyle w:val="Stil"/>
        <w:spacing w:before="288" w:line="273" w:lineRule="exact"/>
        <w:ind w:right="-1"/>
        <w:rPr>
          <w:color w:val="000000"/>
          <w:position w:val="2"/>
        </w:rPr>
      </w:pPr>
    </w:p>
    <w:p w:rsidR="00EF34C5" w:rsidRDefault="00EF34C5" w:rsidP="00096408">
      <w:pPr>
        <w:rPr>
          <w:color w:val="000000"/>
          <w:position w:val="2"/>
        </w:rPr>
      </w:pPr>
      <w:r>
        <w:rPr>
          <w:b/>
          <w:bCs/>
          <w:color w:val="000000"/>
          <w:position w:val="2"/>
        </w:rPr>
        <w:t>2- Problemli Öğrencilerin Tespiti ve Alınacak Tedbirler</w:t>
      </w:r>
      <w:r>
        <w:rPr>
          <w:color w:val="000000"/>
          <w:position w:val="2"/>
        </w:rPr>
        <w:t xml:space="preserve"> : </w:t>
      </w:r>
    </w:p>
    <w:p w:rsidR="00EF34C5" w:rsidRDefault="00EF34C5" w:rsidP="00096408">
      <w:pPr>
        <w:rPr>
          <w:color w:val="000000"/>
          <w:position w:val="2"/>
        </w:rPr>
      </w:pPr>
      <w:r>
        <w:rPr>
          <w:color w:val="000000"/>
          <w:position w:val="2"/>
        </w:rPr>
        <w:t xml:space="preserve">     Sınıf  rehber öğretmeni Yıldıray BİROL : Davranış noktasındaki problemlerin genelde öğrenciye uygun kılık kıyafet, derslerde gürültü ve ders araç gereçlerinin bulundurulması, ödevlerin yapılması  noktasındaki aksaklıkların özellikle ……………, ………………, ………., ………………, ……………., ………., isimli öğrencilerimizde görüldüğü tespit edilmiştir.</w:t>
      </w:r>
    </w:p>
    <w:p w:rsidR="00EF34C5" w:rsidRDefault="00EF34C5" w:rsidP="00096408">
      <w:pPr>
        <w:rPr>
          <w:color w:val="000000"/>
          <w:position w:val="2"/>
        </w:rPr>
      </w:pPr>
      <w:r>
        <w:rPr>
          <w:color w:val="000000"/>
          <w:position w:val="2"/>
        </w:rPr>
        <w:t xml:space="preserve">     İngilizce Öğretmeni  ………………. : Genel anlamda, eğitim-öğretim sürecinde oldukça  aktif  öğrencilerin olduğunu dile getirdi. Ders durumu yetersiz düzeyde olan öğrencilerle daha yakından ilgileneceğini ifade etti. </w:t>
      </w:r>
    </w:p>
    <w:p w:rsidR="00EF34C5" w:rsidRDefault="00EF34C5" w:rsidP="00096408">
      <w:pPr>
        <w:rPr>
          <w:color w:val="000000"/>
          <w:position w:val="2"/>
        </w:rPr>
      </w:pPr>
    </w:p>
    <w:p w:rsidR="00EF34C5" w:rsidRDefault="00EF34C5" w:rsidP="00096408">
      <w:pPr>
        <w:rPr>
          <w:color w:val="000000"/>
          <w:position w:val="2"/>
        </w:rPr>
      </w:pPr>
      <w:r>
        <w:rPr>
          <w:color w:val="000000"/>
          <w:position w:val="2"/>
        </w:rPr>
        <w:t xml:space="preserve">     Fen Bilimleri öğretmeni …………….: Öğrencilerin bir kısmının derse ilgisiz davrandığını ödevlerini yapmadıklarını belirtti.</w:t>
      </w:r>
    </w:p>
    <w:p w:rsidR="00EF34C5" w:rsidRDefault="00EF34C5" w:rsidP="00096408">
      <w:pPr>
        <w:rPr>
          <w:color w:val="000000"/>
          <w:position w:val="2"/>
        </w:rPr>
      </w:pPr>
      <w:r>
        <w:rPr>
          <w:color w:val="000000"/>
          <w:position w:val="2"/>
        </w:rPr>
        <w:t xml:space="preserve"> </w:t>
      </w:r>
    </w:p>
    <w:p w:rsidR="00EF34C5" w:rsidRDefault="00EF34C5" w:rsidP="00096408">
      <w:pPr>
        <w:rPr>
          <w:color w:val="000000"/>
          <w:position w:val="2"/>
        </w:rPr>
      </w:pPr>
      <w:r>
        <w:rPr>
          <w:color w:val="000000"/>
          <w:position w:val="2"/>
        </w:rPr>
        <w:t xml:space="preserve">     Türkçe öğretmeni ve sınıf rehber öğretmeni Yıldıray BİROL: Öğrencilere karşı önyargılı davranmamamız gerektiğini şefkat göstererek onları kazanmamız gerektiğini problemli öğrencilerle ilgilendiğini ifade etti.</w:t>
      </w:r>
    </w:p>
    <w:p w:rsidR="00EF34C5" w:rsidRDefault="00EF34C5" w:rsidP="00096408">
      <w:pPr>
        <w:rPr>
          <w:color w:val="000000"/>
          <w:position w:val="2"/>
        </w:rPr>
      </w:pPr>
    </w:p>
    <w:p w:rsidR="00EF34C5" w:rsidRDefault="00EF34C5" w:rsidP="00096408">
      <w:pPr>
        <w:rPr>
          <w:color w:val="000000"/>
          <w:position w:val="2"/>
        </w:rPr>
      </w:pPr>
      <w:r>
        <w:rPr>
          <w:color w:val="000000"/>
          <w:position w:val="2"/>
        </w:rPr>
        <w:t xml:space="preserve">     Matematik öğretmeni ……………….:   ………………, ………………, ……………….., ………………, ……………………….., …………….. adlı öğrencilerin derse ilgisiz olduğunu gürültü yaptığını,  kitap getirmediğini belirtti</w:t>
      </w:r>
    </w:p>
    <w:p w:rsidR="00EF34C5" w:rsidRDefault="00EF34C5" w:rsidP="00096408">
      <w:pPr>
        <w:tabs>
          <w:tab w:val="left" w:pos="900"/>
        </w:tabs>
        <w:rPr>
          <w:color w:val="000000"/>
          <w:position w:val="2"/>
        </w:rPr>
      </w:pPr>
    </w:p>
    <w:p w:rsidR="00EF34C5" w:rsidRDefault="00EF34C5" w:rsidP="00096408">
      <w:pPr>
        <w:tabs>
          <w:tab w:val="left" w:pos="900"/>
        </w:tabs>
        <w:rPr>
          <w:color w:val="000000"/>
          <w:position w:val="2"/>
        </w:rPr>
      </w:pPr>
      <w:r>
        <w:rPr>
          <w:color w:val="000000"/>
          <w:position w:val="2"/>
        </w:rPr>
        <w:t xml:space="preserve">    Görsel sanatlar öğretmeni ………………………: Bazı öğrencilerin malzeme getirmediğini belirtti. </w:t>
      </w:r>
    </w:p>
    <w:p w:rsidR="00EF34C5" w:rsidRDefault="00EF34C5" w:rsidP="00096408">
      <w:pPr>
        <w:pStyle w:val="Stil"/>
        <w:tabs>
          <w:tab w:val="left" w:pos="10"/>
          <w:tab w:val="left" w:pos="2578"/>
        </w:tabs>
        <w:spacing w:line="244" w:lineRule="exact"/>
        <w:ind w:right="-5"/>
        <w:rPr>
          <w:color w:val="000000"/>
          <w:position w:val="2"/>
        </w:rPr>
      </w:pPr>
    </w:p>
    <w:p w:rsidR="00EF34C5" w:rsidRDefault="00EF34C5" w:rsidP="00096408">
      <w:r>
        <w:t xml:space="preserve">     Sınıf  rehber öğretmeni Yıldıray BİROL: </w:t>
      </w:r>
      <w:r>
        <w:rPr>
          <w:color w:val="000000"/>
          <w:position w:val="2"/>
        </w:rPr>
        <w:t>…………………, …………., ……………., ……………, ……………., ……………….</w:t>
      </w:r>
      <w:r>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EF34C5" w:rsidRDefault="00EF34C5" w:rsidP="00096408">
      <w:pPr>
        <w:tabs>
          <w:tab w:val="left" w:pos="900"/>
        </w:tabs>
        <w:rPr>
          <w:color w:val="000000"/>
          <w:position w:val="2"/>
        </w:rPr>
      </w:pPr>
      <w:r>
        <w:rPr>
          <w:color w:val="000000"/>
          <w:position w:val="2"/>
        </w:rPr>
        <w:t xml:space="preserve"> </w:t>
      </w:r>
    </w:p>
    <w:p w:rsidR="00EF34C5" w:rsidRDefault="00EF34C5" w:rsidP="00096408">
      <w:pPr>
        <w:pStyle w:val="Stil"/>
        <w:spacing w:line="278" w:lineRule="exact"/>
        <w:ind w:right="-5"/>
        <w:rPr>
          <w:color w:val="000000"/>
          <w:position w:val="2"/>
        </w:rPr>
      </w:pPr>
      <w:r>
        <w:rPr>
          <w:b/>
          <w:bCs/>
          <w:color w:val="000000"/>
          <w:position w:val="2"/>
        </w:rPr>
        <w:t>3--Öğrencilerin Başarı Durumları</w:t>
      </w:r>
      <w:r>
        <w:rPr>
          <w:color w:val="000000"/>
          <w:position w:val="2"/>
        </w:rPr>
        <w:t xml:space="preserve"> :</w:t>
      </w:r>
    </w:p>
    <w:p w:rsidR="00EF34C5" w:rsidRDefault="00EF34C5" w:rsidP="00096408">
      <w:pPr>
        <w:pStyle w:val="Stil"/>
        <w:spacing w:line="278" w:lineRule="exact"/>
        <w:ind w:left="19" w:right="-5"/>
        <w:rPr>
          <w:color w:val="000000"/>
          <w:position w:val="2"/>
        </w:rPr>
      </w:pPr>
      <w:r>
        <w:rPr>
          <w:color w:val="000000"/>
          <w:position w:val="2"/>
        </w:rPr>
        <w:t xml:space="preserve">     Sınıf rehber öğretmeni Yıldıray BİROL:  “8/C sınıfında  gürültü  ve derse katılım  noktasında bazı sıkıntıların  olduğu  ve başarı noktasında çocuklarımızın  ilgi eksikliği olduğu bir sınıf. Öğrencilerimizden oldukça bilinçli ve hedefi olan öğrencilerimizin  yanı sıra ne yapacağını bilmeyen hedefi olmayan öğrencilerimizde var. Bilinçli öğrencilerimiz çalışmalarını, bir günlerini nasıl geçirdiklerini anlatarak diğer öğrencilere yol gösterici görev üstlenmesi sağlanırsa sınıf başarısının artabileceğini belirtti.”</w:t>
      </w:r>
    </w:p>
    <w:p w:rsidR="00EF34C5" w:rsidRDefault="00EF34C5" w:rsidP="00096408">
      <w:pPr>
        <w:pStyle w:val="Stil"/>
        <w:spacing w:line="278" w:lineRule="exact"/>
        <w:ind w:left="19" w:right="-5"/>
        <w:rPr>
          <w:color w:val="000000"/>
          <w:position w:val="2"/>
        </w:rPr>
      </w:pPr>
      <w:r>
        <w:rPr>
          <w:color w:val="000000"/>
          <w:position w:val="2"/>
        </w:rPr>
        <w:t xml:space="preserve">      Başarıyı arttırmak için öğrencilere gerekli rehberliğin gerek ders öğretmenleri, gerekse Rehber Öğretmen tarafından yapılmasına karar verildi. </w:t>
      </w:r>
    </w:p>
    <w:p w:rsidR="00EF34C5" w:rsidRDefault="00EF34C5" w:rsidP="00096408">
      <w:pPr>
        <w:pStyle w:val="Stil"/>
        <w:tabs>
          <w:tab w:val="left" w:pos="2285"/>
          <w:tab w:val="left" w:pos="3826"/>
          <w:tab w:val="left" w:pos="6504"/>
        </w:tabs>
        <w:spacing w:line="201" w:lineRule="exact"/>
        <w:ind w:right="-5"/>
        <w:rPr>
          <w:color w:val="000000"/>
          <w:position w:val="2"/>
        </w:rPr>
      </w:pPr>
    </w:p>
    <w:p w:rsidR="00EF34C5" w:rsidRDefault="00EF34C5" w:rsidP="00096408">
      <w:pPr>
        <w:pStyle w:val="Stil"/>
        <w:spacing w:line="273" w:lineRule="exact"/>
        <w:ind w:right="5"/>
        <w:rPr>
          <w:color w:val="000000"/>
          <w:position w:val="2"/>
        </w:rPr>
      </w:pPr>
      <w:r>
        <w:rPr>
          <w:b/>
          <w:bCs/>
          <w:color w:val="000000"/>
          <w:position w:val="2"/>
        </w:rPr>
        <w:t>4- Başarıyı Arttırıcı Tedbirlerin Alınması</w:t>
      </w:r>
      <w:r>
        <w:rPr>
          <w:color w:val="000000"/>
          <w:position w:val="2"/>
        </w:rPr>
        <w:t xml:space="preserve"> :</w:t>
      </w:r>
    </w:p>
    <w:p w:rsidR="00EF34C5" w:rsidRDefault="00EF34C5" w:rsidP="00096408">
      <w:pPr>
        <w:pStyle w:val="Stil"/>
        <w:spacing w:line="273" w:lineRule="exact"/>
        <w:ind w:right="5"/>
        <w:rPr>
          <w:color w:val="000000"/>
          <w:position w:val="2"/>
        </w:rPr>
      </w:pPr>
      <w:r>
        <w:rPr>
          <w:color w:val="000000"/>
          <w:position w:val="2"/>
        </w:rPr>
        <w:t xml:space="preserve">     Beden Eğitimi Öğretmeni …………………., başarıyı arttırmak için öğrencileri ödüllendirme yoluna gidilmesi gerektiğini söyledi. </w:t>
      </w:r>
    </w:p>
    <w:p w:rsidR="00EF34C5" w:rsidRDefault="00EF34C5" w:rsidP="00096408">
      <w:pPr>
        <w:pStyle w:val="Stil"/>
        <w:spacing w:line="273" w:lineRule="exact"/>
        <w:ind w:right="5"/>
        <w:rPr>
          <w:color w:val="000000"/>
          <w:position w:val="2"/>
        </w:rPr>
      </w:pPr>
      <w:r>
        <w:rPr>
          <w:color w:val="000000"/>
          <w:position w:val="2"/>
        </w:rPr>
        <w:t xml:space="preserve">     Müzik Öğretmeni …………….., başarıyı arttırmak için öğrencilerin aktif olarak derse katılımlarının sağlanması gerektiğini belirtti. </w:t>
      </w:r>
    </w:p>
    <w:p w:rsidR="00EF34C5" w:rsidRDefault="00EF34C5" w:rsidP="00096408">
      <w:pPr>
        <w:pStyle w:val="Stil"/>
        <w:spacing w:line="273" w:lineRule="exact"/>
        <w:ind w:right="5"/>
        <w:rPr>
          <w:color w:val="000000"/>
          <w:position w:val="2"/>
        </w:rPr>
      </w:pPr>
      <w:r>
        <w:rPr>
          <w:color w:val="000000"/>
          <w:position w:val="2"/>
        </w:rPr>
        <w:t xml:space="preserve">     Türkçe Öğretmeni Yıldıray BİROL, konu bitimlerinde pekiştirme amaçlı değerlendirme soruları çözülmesinin etkili olacağını ifade etti.</w:t>
      </w:r>
    </w:p>
    <w:p w:rsidR="00EF34C5" w:rsidRDefault="00EF34C5" w:rsidP="00096408">
      <w:pPr>
        <w:pStyle w:val="Stil"/>
        <w:spacing w:line="273" w:lineRule="exact"/>
        <w:ind w:right="5"/>
        <w:rPr>
          <w:color w:val="000000"/>
          <w:position w:val="2"/>
        </w:rPr>
      </w:pPr>
      <w:r>
        <w:rPr>
          <w:color w:val="000000"/>
          <w:position w:val="2"/>
        </w:rPr>
        <w:t xml:space="preserve">     İngilizce Öğretmeni ……………….., sınavlarda başarılı olan öğrencilerin ödüllendirilmesinin başarıyı teşvik edeceğini belirtti.</w:t>
      </w:r>
    </w:p>
    <w:p w:rsidR="00EF34C5" w:rsidRDefault="00EF34C5" w:rsidP="00096408">
      <w:pPr>
        <w:pStyle w:val="Stil"/>
        <w:spacing w:line="273" w:lineRule="exact"/>
        <w:ind w:right="5"/>
        <w:rPr>
          <w:color w:val="000000"/>
          <w:position w:val="2"/>
        </w:rPr>
      </w:pPr>
    </w:p>
    <w:p w:rsidR="00EF34C5" w:rsidRDefault="00EF34C5" w:rsidP="00096408">
      <w:pPr>
        <w:pStyle w:val="Stil"/>
        <w:spacing w:line="273" w:lineRule="exact"/>
        <w:ind w:right="5"/>
        <w:rPr>
          <w:b/>
          <w:bCs/>
          <w:color w:val="000000"/>
          <w:position w:val="2"/>
        </w:rPr>
      </w:pPr>
    </w:p>
    <w:p w:rsidR="00EF34C5" w:rsidRDefault="00EF34C5" w:rsidP="00096408">
      <w:pPr>
        <w:pStyle w:val="Stil"/>
        <w:spacing w:line="273" w:lineRule="exact"/>
        <w:ind w:right="5"/>
        <w:rPr>
          <w:color w:val="000000"/>
          <w:position w:val="2"/>
        </w:rPr>
      </w:pPr>
      <w:r>
        <w:rPr>
          <w:b/>
          <w:bCs/>
          <w:color w:val="000000"/>
          <w:position w:val="2"/>
        </w:rPr>
        <w:t>5- Öğrencilerin Devam-Devamsızlık Durumları</w:t>
      </w:r>
      <w:r>
        <w:rPr>
          <w:color w:val="000000"/>
          <w:position w:val="2"/>
        </w:rPr>
        <w:t xml:space="preserve"> : </w:t>
      </w:r>
    </w:p>
    <w:p w:rsidR="00EF34C5" w:rsidRDefault="00EF34C5" w:rsidP="00096408">
      <w:pPr>
        <w:pStyle w:val="Stil"/>
        <w:spacing w:line="273" w:lineRule="exact"/>
        <w:ind w:right="5"/>
        <w:rPr>
          <w:color w:val="000000"/>
          <w:position w:val="2"/>
        </w:rPr>
      </w:pPr>
      <w:r>
        <w:rPr>
          <w:color w:val="000000"/>
          <w:position w:val="2"/>
        </w:rPr>
        <w:t xml:space="preserve">       Sınıf Rehber Öğretmeni Yıldıray BİROL öğrencilerin devamsızlıklarını okudu. Şimdiye kadar en çok devamsızlık yapan öğrencinin ………….. ve ……………… olduğunu,  ………….., ……….., ……………., ……… derse geç kaldığını, bu dönemde de öğrencilerin yakından takip edileceğini, böyle bir durumla karşılaşılırsa öğretmen-idare-veli işbirliğine gidileceğini, idarenin bu konu üzerinde büyük bir hassasiyetle durduğunu belirtti. </w:t>
      </w:r>
    </w:p>
    <w:p w:rsidR="00EF34C5" w:rsidRDefault="00EF34C5" w:rsidP="00096408">
      <w:pPr>
        <w:pStyle w:val="Stil"/>
        <w:spacing w:line="273" w:lineRule="exact"/>
        <w:ind w:right="5"/>
        <w:rPr>
          <w:color w:val="000000"/>
          <w:position w:val="2"/>
        </w:rPr>
      </w:pPr>
    </w:p>
    <w:p w:rsidR="00EF34C5" w:rsidRDefault="00EF34C5" w:rsidP="00096408">
      <w:pPr>
        <w:pStyle w:val="Stil"/>
        <w:spacing w:line="273" w:lineRule="exact"/>
        <w:ind w:right="5"/>
        <w:rPr>
          <w:color w:val="000000"/>
          <w:position w:val="2"/>
        </w:rPr>
      </w:pPr>
      <w:r>
        <w:rPr>
          <w:b/>
          <w:bCs/>
          <w:color w:val="000000"/>
          <w:position w:val="2"/>
        </w:rPr>
        <w:t xml:space="preserve">6- Öğrencilerin Kişilik, Beslenme, Sağlık ve Sosyal İlişkileri </w:t>
      </w:r>
      <w:r>
        <w:rPr>
          <w:color w:val="000000"/>
          <w:position w:val="2"/>
        </w:rPr>
        <w:t>:</w:t>
      </w:r>
    </w:p>
    <w:p w:rsidR="00EF34C5" w:rsidRDefault="00EF34C5" w:rsidP="00096408">
      <w:pPr>
        <w:pStyle w:val="Stil"/>
        <w:spacing w:line="273" w:lineRule="exact"/>
        <w:ind w:right="5"/>
        <w:rPr>
          <w:color w:val="000000"/>
          <w:position w:val="2"/>
        </w:rPr>
      </w:pPr>
      <w:r>
        <w:rPr>
          <w:color w:val="000000"/>
          <w:position w:val="2"/>
        </w:rPr>
        <w:t xml:space="preserve">      Sınıf Rehber Öğretmeni Yıldıray BİROL, öğrencilerin kahvaltı alışkanlığının olmadığını çikolata, kola ve benzeri yiyeceklere düşkün olduklarını sağlıklı beslenme konusunda ailelerinde bilgilendirildiğini ifade etti.</w:t>
      </w:r>
    </w:p>
    <w:p w:rsidR="00EF34C5" w:rsidRDefault="00EF34C5" w:rsidP="00096408">
      <w:pPr>
        <w:pStyle w:val="Stil"/>
        <w:spacing w:line="273" w:lineRule="exact"/>
        <w:ind w:right="5"/>
        <w:rPr>
          <w:color w:val="000000"/>
          <w:position w:val="2"/>
        </w:rPr>
      </w:pPr>
      <w:r>
        <w:rPr>
          <w:color w:val="000000"/>
          <w:position w:val="2"/>
        </w:rPr>
        <w:t xml:space="preserve">      </w:t>
      </w:r>
    </w:p>
    <w:p w:rsidR="00EF34C5" w:rsidRDefault="00EF34C5" w:rsidP="00096408">
      <w:pPr>
        <w:pStyle w:val="Stil"/>
        <w:spacing w:line="273" w:lineRule="exact"/>
        <w:ind w:right="5"/>
        <w:rPr>
          <w:color w:val="000000"/>
          <w:position w:val="2"/>
        </w:rPr>
      </w:pPr>
      <w:r>
        <w:rPr>
          <w:color w:val="000000"/>
          <w:position w:val="2"/>
        </w:rPr>
        <w:t xml:space="preserve">      Beden Eğitimi Öğretmeni ……………….., öğrencilerin kişiliklerini geliştirmek için sosyal etkinliklere katılımlarının sağlanması gerektiğini ve derslerin özelliklerine göre grup çalışmalarına ağırlık verilmesi gerektiğini belirtti. </w:t>
      </w:r>
    </w:p>
    <w:p w:rsidR="00EF34C5" w:rsidRDefault="00EF34C5" w:rsidP="00096408">
      <w:pPr>
        <w:pStyle w:val="Stil"/>
        <w:spacing w:line="273" w:lineRule="exact"/>
        <w:ind w:right="5"/>
        <w:rPr>
          <w:color w:val="000000"/>
          <w:position w:val="2"/>
        </w:rPr>
      </w:pPr>
    </w:p>
    <w:p w:rsidR="00EF34C5" w:rsidRDefault="00EF34C5" w:rsidP="00096408">
      <w:pPr>
        <w:pStyle w:val="Stil"/>
        <w:spacing w:line="273" w:lineRule="exact"/>
        <w:ind w:right="5"/>
        <w:rPr>
          <w:color w:val="000000"/>
          <w:position w:val="2"/>
        </w:rPr>
      </w:pPr>
      <w:r>
        <w:rPr>
          <w:color w:val="000000"/>
          <w:position w:val="2"/>
        </w:rPr>
        <w:t xml:space="preserve">      Sınıf Rehber Öğretmeni, Yıldıray BİROL, bütün derslerde Atatürkçülük konularının bulunduğunu, bu konuların verilmesi gerektiğini söyledi.</w:t>
      </w:r>
    </w:p>
    <w:p w:rsidR="00EF34C5" w:rsidRDefault="00EF34C5" w:rsidP="00096408">
      <w:pPr>
        <w:pStyle w:val="Stil"/>
        <w:spacing w:line="273" w:lineRule="exact"/>
        <w:ind w:right="5"/>
        <w:rPr>
          <w:color w:val="000000"/>
          <w:position w:val="2"/>
        </w:rPr>
      </w:pPr>
      <w:r>
        <w:rPr>
          <w:color w:val="000000"/>
          <w:position w:val="2"/>
        </w:rPr>
        <w:t xml:space="preserve"> </w:t>
      </w:r>
    </w:p>
    <w:p w:rsidR="00EF34C5" w:rsidRDefault="00EF34C5" w:rsidP="00096408">
      <w:pPr>
        <w:pStyle w:val="Stil"/>
        <w:spacing w:line="273" w:lineRule="exact"/>
        <w:ind w:right="5"/>
        <w:rPr>
          <w:color w:val="000000"/>
          <w:position w:val="2"/>
        </w:rPr>
      </w:pPr>
      <w:r>
        <w:rPr>
          <w:b/>
          <w:bCs/>
          <w:color w:val="000000"/>
          <w:position w:val="2"/>
        </w:rPr>
        <w:t>7 Dilek ve Temenniler</w:t>
      </w:r>
      <w:r>
        <w:rPr>
          <w:color w:val="000000"/>
          <w:position w:val="2"/>
        </w:rPr>
        <w:t xml:space="preserve"> : Müdür yardımcısı ………………. toplantıya katılan tüm öğretmenlere teşekkür ederek iyi bir eğitim-öğretim dönemi olması dileğiyle toplantıyı kapattı.  </w:t>
      </w:r>
    </w:p>
    <w:p w:rsidR="00EF34C5" w:rsidRDefault="00EF34C5" w:rsidP="00096408"/>
    <w:p w:rsidR="00EF34C5" w:rsidRDefault="00EF34C5" w:rsidP="00096408"/>
    <w:p w:rsidR="00EF34C5" w:rsidRDefault="00EF34C5" w:rsidP="00096408"/>
    <w:p w:rsidR="00EF34C5" w:rsidRDefault="00EF34C5" w:rsidP="00096408"/>
    <w:p w:rsidR="00EF34C5" w:rsidRDefault="00EF34C5" w:rsidP="00096408"/>
    <w:p w:rsidR="00EF34C5" w:rsidRDefault="00EF34C5" w:rsidP="00096408"/>
    <w:p w:rsidR="00EF34C5" w:rsidRDefault="00EF34C5" w:rsidP="00B77566">
      <w:hyperlink r:id="rId5" w:history="1">
        <w:r>
          <w:rPr>
            <w:rStyle w:val="Hyperlink"/>
          </w:rPr>
          <w:t>www.sorubak.com</w:t>
        </w:r>
      </w:hyperlink>
      <w:r>
        <w:t xml:space="preserve"> </w:t>
      </w:r>
    </w:p>
    <w:p w:rsidR="00EF34C5" w:rsidRDefault="00EF34C5" w:rsidP="00096408"/>
    <w:p w:rsidR="00EF34C5" w:rsidRDefault="00EF34C5" w:rsidP="00096408"/>
    <w:p w:rsidR="00EF34C5" w:rsidRDefault="00EF34C5" w:rsidP="00096408"/>
    <w:p w:rsidR="00EF34C5" w:rsidRPr="00BC0632" w:rsidRDefault="00EF34C5" w:rsidP="00096408">
      <w:pPr>
        <w:tabs>
          <w:tab w:val="left" w:pos="6870"/>
        </w:tabs>
      </w:pPr>
    </w:p>
    <w:p w:rsidR="00EF34C5" w:rsidRPr="00BC0632" w:rsidRDefault="00EF34C5" w:rsidP="00096408"/>
    <w:p w:rsidR="00EF34C5" w:rsidRPr="00BC0632" w:rsidRDefault="00EF34C5" w:rsidP="00096408"/>
    <w:p w:rsidR="00EF34C5" w:rsidRDefault="00EF34C5">
      <w:bookmarkStart w:id="0" w:name="_GoBack"/>
      <w:bookmarkEnd w:id="0"/>
    </w:p>
    <w:sectPr w:rsidR="00EF34C5" w:rsidSect="003E3E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9A8"/>
    <w:rsid w:val="00096408"/>
    <w:rsid w:val="001D45CD"/>
    <w:rsid w:val="002E0916"/>
    <w:rsid w:val="00304B4C"/>
    <w:rsid w:val="003E3E1D"/>
    <w:rsid w:val="004E0DB2"/>
    <w:rsid w:val="005446F9"/>
    <w:rsid w:val="006F29A8"/>
    <w:rsid w:val="007B1F00"/>
    <w:rsid w:val="00A8029F"/>
    <w:rsid w:val="00B77566"/>
    <w:rsid w:val="00BC0632"/>
    <w:rsid w:val="00DC3120"/>
    <w:rsid w:val="00EF34C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character" w:styleId="Hyperlink">
    <w:name w:val="Hyperlink"/>
    <w:basedOn w:val="DefaultParagraphFont"/>
    <w:uiPriority w:val="99"/>
    <w:rsid w:val="00B77566"/>
    <w:rPr>
      <w:color w:val="0000FF"/>
      <w:u w:val="single"/>
    </w:rPr>
  </w:style>
</w:styles>
</file>

<file path=word/webSettings.xml><?xml version="1.0" encoding="utf-8"?>
<w:webSettings xmlns:r="http://schemas.openxmlformats.org/officeDocument/2006/relationships" xmlns:w="http://schemas.openxmlformats.org/wordprocessingml/2006/main">
  <w:divs>
    <w:div w:id="499547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921</Words>
  <Characters>5253</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Yıldıray</dc:creator>
  <cp:keywords/>
  <dc:description/>
  <cp:lastModifiedBy>edanur</cp:lastModifiedBy>
  <cp:revision>6</cp:revision>
  <dcterms:created xsi:type="dcterms:W3CDTF">2015-03-06T21:19:00Z</dcterms:created>
  <dcterms:modified xsi:type="dcterms:W3CDTF">2015-03-07T10:56:00Z</dcterms:modified>
</cp:coreProperties>
</file>