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C2" w:rsidRDefault="006439C2"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3" o:spid="_x0000_s1026" type="#_x0000_t183" style="position:absolute;margin-left:483pt;margin-top:-3.85pt;width:79.9pt;height:87.85pt;z-index:251651072;visibility:visible"/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7" type="#_x0000_t97" style="position:absolute;margin-left:5.75pt;margin-top:-20pt;width:487.35pt;height:104pt;z-index:251650048;visibility:visible">
            <v:textbox>
              <w:txbxContent>
                <w:p w:rsidR="006439C2" w:rsidRPr="004E4166" w:rsidRDefault="006439C2" w:rsidP="000755DF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 w:cs="Bookman Old Style"/>
                    </w:rPr>
                    <w:t>201</w:t>
                  </w:r>
                  <w:r>
                    <w:rPr>
                      <w:rFonts w:ascii="Bookman Old Style" w:hAnsi="Bookman Old Style" w:cs="Bookman Old Style"/>
                    </w:rPr>
                    <w:t>4</w:t>
                  </w:r>
                  <w:r w:rsidRPr="00111AD4">
                    <w:rPr>
                      <w:rFonts w:ascii="Bookman Old Style" w:hAnsi="Bookman Old Style" w:cs="Bookman Old Style"/>
                    </w:rPr>
                    <w:t>-201</w:t>
                  </w:r>
                  <w:r>
                    <w:rPr>
                      <w:rFonts w:ascii="Bookman Old Style" w:hAnsi="Bookman Old Style" w:cs="Bookman Old Style"/>
                    </w:rPr>
                    <w:t>5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 w:cs="Bookman Old Style"/>
                    </w:rPr>
                    <w:t>G</w:t>
                  </w:r>
                  <w:r>
                    <w:rPr>
                      <w:rFonts w:ascii="Bookman Old Style" w:hAnsi="Bookman Old Style" w:cs="Bookman Old Style"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OKULU 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SINIFI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>SOSYAL BİLGİLER DERSİ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 </w:t>
                  </w:r>
                  <w:r>
                    <w:rPr>
                      <w:rFonts w:ascii="Bookman Old Style" w:hAnsi="Bookman Old Style" w:cs="Bookman Old Style"/>
                    </w:rPr>
                    <w:t>2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.DÖNEM </w:t>
                  </w:r>
                  <w:r>
                    <w:rPr>
                      <w:rFonts w:ascii="Bookman Old Style" w:hAnsi="Bookman Old Style" w:cs="Bookman Old Style"/>
                    </w:rPr>
                    <w:t>1</w:t>
                  </w:r>
                  <w:r w:rsidRPr="00111AD4">
                    <w:rPr>
                      <w:rFonts w:ascii="Bookman Old Style" w:hAnsi="Bookman Old Style" w:cs="Bookman Old Style"/>
                    </w:rPr>
                    <w:t>.SINAVI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ADI-SOYADI:…………………………………………SINIFI:….ŞUBE:…..  OKUL NO:……..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ARİHİ:…../……/…………</w:t>
                  </w:r>
                </w:p>
                <w:p w:rsidR="006439C2" w:rsidRPr="00111AD4" w:rsidRDefault="006439C2" w:rsidP="000755DF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</w:rPr>
                  </w:pPr>
                </w:p>
                <w:p w:rsidR="006439C2" w:rsidRPr="004E4166" w:rsidRDefault="006439C2" w:rsidP="000755DF">
                  <w:pPr>
                    <w:shd w:val="clear" w:color="auto" w:fill="F2F2F2"/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 w:cs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6439C2" w:rsidRPr="006330DC" w:rsidRDefault="006439C2" w:rsidP="000755DF">
                  <w:pPr>
                    <w:shd w:val="clear" w:color="auto" w:fill="F2F2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6439C2" w:rsidRPr="00111AD4" w:rsidRDefault="006439C2" w:rsidP="000755DF">
                  <w:pPr>
                    <w:shd w:val="clear" w:color="auto" w:fill="F2F2F2"/>
                  </w:pPr>
                </w:p>
              </w:txbxContent>
            </v:textbox>
          </v:shape>
        </w:pict>
      </w:r>
    </w:p>
    <w:p w:rsidR="006439C2" w:rsidRPr="00B86DE7" w:rsidRDefault="006439C2" w:rsidP="00B86DE7"/>
    <w:p w:rsidR="006439C2" w:rsidRPr="00B86DE7" w:rsidRDefault="006439C2" w:rsidP="00B86DE7"/>
    <w:p w:rsidR="006439C2" w:rsidRPr="00B86DE7" w:rsidRDefault="006439C2" w:rsidP="00B86DE7">
      <w:pPr>
        <w:rPr>
          <w:rFonts w:ascii="Cambria" w:hAnsi="Cambria" w:cs="Cambria"/>
        </w:rPr>
      </w:pPr>
    </w:p>
    <w:tbl>
      <w:tblPr>
        <w:tblpPr w:leftFromText="141" w:rightFromText="141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56"/>
        <w:gridCol w:w="5756"/>
      </w:tblGrid>
      <w:tr w:rsidR="006439C2" w:rsidRPr="000755DF">
        <w:trPr>
          <w:trHeight w:val="13566"/>
        </w:trPr>
        <w:tc>
          <w:tcPr>
            <w:tcW w:w="5756" w:type="dxa"/>
          </w:tcPr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  <w:color w:val="FF0000"/>
              </w:rPr>
            </w:pPr>
            <w:r w:rsidRPr="000755DF">
              <w:rPr>
                <w:rFonts w:ascii="Cambria" w:hAnsi="Cambria" w:cs="Cambria"/>
                <w:color w:val="FF0000"/>
              </w:rPr>
              <w:t>BOŞLUK DOLDURMA  (1X10=10)</w:t>
            </w:r>
          </w:p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A-Aşağıdaki cümlelerde boş bırakılan yerlere kutucuklarda verilmiş sözcüklerden uygun olanını yazınız.</w:t>
            </w:r>
          </w:p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rect id="Rectangle 6" o:spid="_x0000_s1028" style="position:absolute;margin-left:-.1pt;margin-top:0;width:275.2pt;height:57.9pt;z-index:251653120;visibility:visible">
                  <v:textbox>
                    <w:txbxContent>
                      <w:p w:rsidR="006439C2" w:rsidRPr="000755DF" w:rsidRDefault="006439C2">
                        <w:pPr>
                          <w:rPr>
                            <w:rFonts w:ascii="Cambria" w:hAnsi="Cambria" w:cs="Cambria"/>
                          </w:rPr>
                        </w:pPr>
                        <w:r w:rsidRPr="000755DF">
                          <w:rPr>
                            <w:rFonts w:ascii="Cambria" w:hAnsi="Cambria" w:cs="Cambria"/>
                          </w:rPr>
                          <w:t xml:space="preserve"> teknolojinin- sağlık – güneş – ay –ateş – Mısırlılar – fiş-radyasyon – Edison –ihtiyaç-on iki hayvan takvimi-Yeşilay Kulübü</w:t>
                        </w:r>
                      </w:p>
                    </w:txbxContent>
                  </v:textbox>
                </v:rect>
              </w:pict>
            </w:r>
          </w:p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*Ampul ……………………………..tarafından icat edilmiştir.</w:t>
            </w:r>
          </w:p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*Bilgisayar ve cep telefonu ……………………………… yayan teknolojik ürünlerdir.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* Yaşamımızı sürdürebilmek için gerekli mal ve hizmetlere ..............................diyoruz.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* Türklerin Orta Asya'da kullandıkları ilk takvime ............................................................... denir.</w:t>
            </w:r>
          </w:p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*Röntgen …………………… alanındaki teknolojik ürünlerdendir.</w:t>
            </w:r>
          </w:p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*………………………. saatini geceleyin ve kapalı havalarda kullanmak mümkün değildir.</w:t>
            </w:r>
          </w:p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*Hicri takvim …………… esas alınarak hazırlanmıştır.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* Her alışverişten sonra mutlaka ............................ almalıyız.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*İçki, sigara ve uyuşturucu maddelerin zararlarına karşı bilinçlenmek için ................................................ çalışmalar   yapar *…………………………………’nin gelişmesiyle insan hayatı kolaylaşmıştır.</w:t>
            </w: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29" type="#_x0000_t75" style="position:absolute;margin-left:18.35pt;margin-top:10.85pt;width:68pt;height:67.05pt;z-index:251654144;visibility:visible">
                  <v:imagedata r:id="rId5" o:title=""/>
                </v:shape>
              </w:pict>
            </w:r>
          </w:p>
          <w:p w:rsidR="006439C2" w:rsidRPr="000755DF" w:rsidRDefault="006439C2" w:rsidP="000755DF">
            <w:pPr>
              <w:spacing w:after="0" w:line="240" w:lineRule="auto"/>
              <w:ind w:left="360"/>
              <w:rPr>
                <w:rFonts w:ascii="Cambria" w:hAnsi="Cambria" w:cs="Cambria"/>
                <w:b/>
                <w:bCs/>
              </w:rPr>
            </w:pPr>
          </w:p>
          <w:p w:rsidR="006439C2" w:rsidRPr="000755DF" w:rsidRDefault="006439C2" w:rsidP="000755DF">
            <w:pPr>
              <w:tabs>
                <w:tab w:val="left" w:pos="2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Cambria"/>
                <w:color w:val="FF0103"/>
              </w:rPr>
            </w:pPr>
            <w:r w:rsidRPr="000755DF">
              <w:rPr>
                <w:rFonts w:ascii="Cambria" w:hAnsi="Cambria" w:cs="Cambria"/>
                <w:b/>
                <w:bCs/>
              </w:rPr>
              <w:t xml:space="preserve">                          </w:t>
            </w:r>
            <w:r w:rsidRPr="000755DF">
              <w:rPr>
                <w:rFonts w:ascii="Cambria" w:eastAsia="HelveticaTurkB" w:hAnsi="Cambria" w:cs="Cambria"/>
                <w:color w:val="FF0103"/>
              </w:rPr>
              <w:t xml:space="preserve">                     DOĞRU/YANLIŞ                                                  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Cambria"/>
                <w:color w:val="FF0103"/>
              </w:rPr>
            </w:pPr>
            <w:r w:rsidRPr="000755DF">
              <w:rPr>
                <w:rFonts w:ascii="Cambria" w:eastAsia="HelveticaTurkB" w:hAnsi="Cambria" w:cs="Cambria"/>
                <w:color w:val="FF0103"/>
              </w:rPr>
              <w:t xml:space="preserve">                                              (1x10=10 PUAN)</w:t>
            </w:r>
          </w:p>
          <w:p w:rsidR="006439C2" w:rsidRPr="000755DF" w:rsidRDefault="006439C2" w:rsidP="000755DF">
            <w:pPr>
              <w:spacing w:after="0" w:line="240" w:lineRule="auto"/>
              <w:ind w:left="360"/>
              <w:rPr>
                <w:rFonts w:ascii="Cambria" w:hAnsi="Cambria" w:cs="Cambria"/>
                <w:b/>
                <w:bCs/>
              </w:rPr>
            </w:pPr>
          </w:p>
          <w:p w:rsidR="006439C2" w:rsidRPr="000755DF" w:rsidRDefault="006439C2" w:rsidP="000755DF">
            <w:pPr>
              <w:spacing w:after="0" w:line="240" w:lineRule="auto"/>
              <w:ind w:left="360"/>
              <w:rPr>
                <w:rFonts w:ascii="Cambria" w:hAnsi="Cambria" w:cs="Cambria"/>
                <w:b/>
                <w:bCs/>
              </w:rPr>
            </w:pP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0755DF">
              <w:rPr>
                <w:rFonts w:ascii="Cambria" w:hAnsi="Cambria" w:cs="Cambria"/>
                <w:b/>
                <w:bCs/>
              </w:rPr>
              <w:t>B-Aşağıdaki cümleleri doğru olanları ( D ) yanlış olanları ( Y ) olarak işaretleyiniz. (10 p)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Alışverişte isteklerimizi ön planda tutmalıyız.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Satın aldığımız dayanıklı ürünler için garanti belgesi istemeliyiz.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Tasarruf hiçbir şeyin gereksiz yere harcanmaması demektir.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Zamanı gün, ay, yıl gibi birimlere bölerek takvim oluşturuldu.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Sivil toplum kurumlarında çalışanlar devletten maaş alırlar.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>
              <w:rPr>
                <w:noProof/>
              </w:rPr>
              <w:pict>
                <v:shape id="Resim 3" o:spid="_x0000_s1030" type="#_x0000_t75" style="position:absolute;left:0;text-align:left;margin-left:271.1pt;margin-top:-.6pt;width:30.4pt;height:110.45pt;z-index:251652096;visibility:visible">
                  <v:imagedata r:id="rId6" o:title=""/>
                </v:shape>
              </w:pict>
            </w:r>
            <w:r w:rsidRPr="000755DF">
              <w:rPr>
                <w:rFonts w:ascii="Cambria" w:hAnsi="Cambria" w:cs="Cambria"/>
                <w:color w:val="111111"/>
              </w:rPr>
              <w:t xml:space="preserve">(  ) </w:t>
            </w:r>
            <w:r w:rsidRPr="000755DF">
              <w:rPr>
                <w:rFonts w:ascii="Cambria" w:hAnsi="Cambria" w:cs="Cambria"/>
              </w:rPr>
              <w:t>Kişiler gereksinimlerine göre çevrelerindeki teknolojiyi kullanmaktadırlar.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Hesap makineleri bilgisayarların atası sayılır.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Elektriğin bulunmasıyla gaz lambalarının kullanımı yaygınlaşmıştır.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 Miladi takvim ülkemizde 26 Aralık 1925’te kabul edilmiştir.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Telefon, telgraftan önce icat edilmiştir.</w:t>
            </w:r>
            <w:r w:rsidRPr="000755DF">
              <w:rPr>
                <w:rFonts w:ascii="Cambria" w:hAnsi="Cambria" w:cs="Cambria"/>
              </w:rPr>
              <w:tab/>
            </w:r>
          </w:p>
          <w:p w:rsidR="006439C2" w:rsidRPr="000755DF" w:rsidRDefault="006439C2" w:rsidP="000755DF">
            <w:pPr>
              <w:tabs>
                <w:tab w:val="left" w:pos="1145"/>
              </w:tabs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5756" w:type="dxa"/>
          </w:tcPr>
          <w:p w:rsidR="006439C2" w:rsidRPr="000755DF" w:rsidRDefault="006439C2" w:rsidP="000755DF">
            <w:pPr>
              <w:pStyle w:val="NoSpacing"/>
              <w:rPr>
                <w:rFonts w:ascii="Cambria" w:hAnsi="Cambria" w:cs="Cambria"/>
              </w:rPr>
            </w:pPr>
            <w:r>
              <w:rPr>
                <w:noProof/>
              </w:rPr>
              <w:pict>
                <v:shape id="Resim 4" o:spid="_x0000_s1031" type="#_x0000_t75" style="position:absolute;margin-left:9.6pt;margin-top:9.05pt;width:59.45pt;height:61.35pt;z-index:251655168;visibility:visible;mso-position-horizontal-relative:text;mso-position-vertical-relative:text">
                  <v:imagedata r:id="rId7" o:title=""/>
                </v:shape>
              </w:pict>
            </w: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tabs>
                <w:tab w:val="left" w:pos="2193"/>
              </w:tabs>
              <w:spacing w:after="0" w:line="240" w:lineRule="auto"/>
              <w:rPr>
                <w:rFonts w:ascii="Cambria" w:hAnsi="Cambria" w:cs="Cambria"/>
                <w:color w:val="FF0000"/>
              </w:rPr>
            </w:pPr>
            <w:r w:rsidRPr="000755DF">
              <w:tab/>
            </w:r>
            <w:r w:rsidRPr="000755DF">
              <w:rPr>
                <w:rFonts w:ascii="Cambria" w:hAnsi="Cambria" w:cs="Cambria"/>
                <w:color w:val="FF0000"/>
              </w:rPr>
              <w:t>ÇOKTAN SEÇMELİ</w:t>
            </w:r>
          </w:p>
          <w:p w:rsidR="006439C2" w:rsidRPr="000755DF" w:rsidRDefault="006439C2" w:rsidP="000755DF">
            <w:pPr>
              <w:spacing w:after="0" w:line="240" w:lineRule="auto"/>
              <w:jc w:val="center"/>
              <w:rPr>
                <w:rFonts w:ascii="Cambria" w:hAnsi="Cambria" w:cs="Cambria"/>
                <w:color w:val="FF0000"/>
              </w:rPr>
            </w:pPr>
            <w:r w:rsidRPr="000755DF">
              <w:rPr>
                <w:color w:val="FF0000"/>
              </w:rPr>
              <w:t xml:space="preserve">              (</w:t>
            </w:r>
            <w:r w:rsidRPr="000755DF">
              <w:rPr>
                <w:rFonts w:ascii="Cambria" w:hAnsi="Cambria" w:cs="Cambria"/>
                <w:color w:val="FF0000"/>
              </w:rPr>
              <w:t>5X16=80 PUAN)</w:t>
            </w:r>
          </w:p>
          <w:p w:rsidR="006439C2" w:rsidRPr="000755DF" w:rsidRDefault="006439C2" w:rsidP="000755DF">
            <w:pPr>
              <w:tabs>
                <w:tab w:val="left" w:pos="1718"/>
              </w:tabs>
              <w:spacing w:after="0" w:line="240" w:lineRule="auto"/>
            </w:pP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  <w:b/>
                <w:bCs/>
              </w:rPr>
              <w:t>1) Mine’nin bir haftalık harçlığı 25 TL’dir. Mine bir hafta boyunca hangi sıralamaya göre harcama yapmalıdır?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A) Temel ihtiyaçlar, ihtiyaçlar, istekler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B) İstekler, ihtiyaçlar, temel ihtiyaçlar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C) İhtiyaçlar, temel ihtiyaçlar, istekler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D) İstekler, temel ihtiyaçlar, ihtiyaçlar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</w:rPr>
            </w:pP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  <w:b/>
                <w:bCs/>
              </w:rPr>
              <w:t>2)</w:t>
            </w:r>
            <w:r w:rsidRPr="000755DF">
              <w:rPr>
                <w:rFonts w:ascii="Cambria" w:hAnsi="Cambria" w:cs="Cambria"/>
              </w:rPr>
              <w:t xml:space="preserve"> </w:t>
            </w:r>
            <w:r w:rsidRPr="000755DF">
              <w:rPr>
                <w:rFonts w:ascii="Cambria" w:hAnsi="Cambria" w:cs="Cambria"/>
                <w:b/>
                <w:bCs/>
              </w:rPr>
              <w:t>Bir tüketici olarak aşağıdakilerden hangisi haklarımızdan birisi değildir?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A) Satın aldığınız bozuk bir malı iade etmek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B) Satın alacağınız malı istediğimiz fiyata almak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C) Alışverişten sonra fatura/fiş istemek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D) Gerektiğinde Tüketici Haklarını Koruma Derneğine başvurmak</w:t>
            </w:r>
          </w:p>
          <w:p w:rsidR="006439C2" w:rsidRPr="000755DF" w:rsidRDefault="006439C2" w:rsidP="000755DF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3) Bir malın kalitesini anlamak için en güvenilir yol, aşağıdakilerden hangisidir?</w:t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 Reklamının yapılıp yapılmadığına bakmak</w:t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 Birkaç kişiye danışmak</w:t>
            </w:r>
          </w:p>
          <w:p w:rsidR="006439C2" w:rsidRPr="000755DF" w:rsidRDefault="006439C2" w:rsidP="000755DF">
            <w:pPr>
              <w:pStyle w:val="NoSpacing"/>
              <w:tabs>
                <w:tab w:val="left" w:pos="284"/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 Üretim tarihine bakmak</w:t>
            </w:r>
          </w:p>
          <w:p w:rsidR="006439C2" w:rsidRPr="000755DF" w:rsidRDefault="006439C2" w:rsidP="000755DF">
            <w:pPr>
              <w:pStyle w:val="NoSpacing"/>
              <w:tabs>
                <w:tab w:val="left" w:pos="284"/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 TSE damgasının olup olmadığına bakmak</w:t>
            </w: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4) </w:t>
            </w:r>
            <w:r w:rsidRPr="000755DF">
              <w:rPr>
                <w:rFonts w:ascii="Cambria" w:hAnsi="Cambria" w:cs="Cambria"/>
                <w:sz w:val="22"/>
                <w:szCs w:val="22"/>
              </w:rPr>
              <w:t>“projeksiyon – televizyon – otomobil – röntgen”</w:t>
            </w:r>
          </w:p>
          <w:p w:rsidR="006439C2" w:rsidRPr="000755DF" w:rsidRDefault="006439C2" w:rsidP="000755DF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Yukarıdakiler sırası ile hangi teknolojik kullanım alanlarına aittir?</w:t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A)  sağlık – iletişim – ulaşım – eğitim </w:t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B)  eğitim – iletişim – sağlık – ulaşım </w:t>
            </w:r>
          </w:p>
          <w:p w:rsidR="006439C2" w:rsidRPr="000755DF" w:rsidRDefault="006439C2" w:rsidP="000755DF">
            <w:pPr>
              <w:pStyle w:val="NoSpacing"/>
              <w:tabs>
                <w:tab w:val="left" w:pos="284"/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 sağlık – ulaşım – iletişim – eğitim</w:t>
            </w:r>
          </w:p>
          <w:p w:rsidR="006439C2" w:rsidRPr="000755DF" w:rsidRDefault="006439C2" w:rsidP="000755DF">
            <w:pPr>
              <w:pStyle w:val="NoSpacing"/>
              <w:tabs>
                <w:tab w:val="left" w:pos="284"/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D)  eğitim – iletişim – ulaşım – sağlık </w:t>
            </w:r>
          </w:p>
          <w:p w:rsidR="006439C2" w:rsidRPr="000755DF" w:rsidRDefault="006439C2" w:rsidP="000755DF">
            <w:pPr>
              <w:pStyle w:val="NoSpacing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5) Bir toplumu oluşturan insanların ihtiyaçlarının karşılanması için devlet tarafından kanunlarla oluşturulmuş olan kurumlara verilen ad aşağıdakilerden hangisidir?</w:t>
            </w:r>
          </w:p>
          <w:p w:rsidR="006439C2" w:rsidRPr="000755DF" w:rsidRDefault="006439C2" w:rsidP="000755DF">
            <w:pPr>
              <w:pStyle w:val="NoSpacing"/>
              <w:tabs>
                <w:tab w:val="left" w:pos="709"/>
                <w:tab w:val="left" w:pos="2694"/>
                <w:tab w:val="left" w:pos="2835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A)Resmî kurum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</w:p>
          <w:p w:rsidR="006439C2" w:rsidRPr="000755DF" w:rsidRDefault="006439C2" w:rsidP="000755DF">
            <w:pPr>
              <w:pStyle w:val="NoSpacing"/>
              <w:tabs>
                <w:tab w:val="left" w:pos="709"/>
                <w:tab w:val="left" w:pos="2694"/>
                <w:tab w:val="left" w:pos="2835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Vergi dairesi</w:t>
            </w:r>
          </w:p>
          <w:p w:rsidR="006439C2" w:rsidRPr="000755DF" w:rsidRDefault="006439C2" w:rsidP="000755DF">
            <w:pPr>
              <w:pStyle w:val="NoSpacing"/>
              <w:tabs>
                <w:tab w:val="left" w:pos="709"/>
                <w:tab w:val="left" w:pos="1560"/>
                <w:tab w:val="left" w:pos="2694"/>
                <w:tab w:val="left" w:pos="3969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Sosyal örgüt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</w:p>
          <w:p w:rsidR="006439C2" w:rsidRPr="000755DF" w:rsidRDefault="006439C2" w:rsidP="000755DF">
            <w:pPr>
              <w:pStyle w:val="NoSpacing"/>
              <w:tabs>
                <w:tab w:val="left" w:pos="709"/>
                <w:tab w:val="left" w:pos="1560"/>
                <w:tab w:val="left" w:pos="2694"/>
                <w:tab w:val="left" w:pos="3969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Meslek kuruluşu</w:t>
            </w:r>
          </w:p>
          <w:p w:rsidR="006439C2" w:rsidRPr="000755DF" w:rsidRDefault="006439C2" w:rsidP="000755DF">
            <w:pPr>
              <w:spacing w:after="0" w:line="240" w:lineRule="auto"/>
              <w:ind w:firstLine="708"/>
            </w:pPr>
          </w:p>
        </w:tc>
      </w:tr>
    </w:tbl>
    <w:p w:rsidR="006439C2" w:rsidRPr="00B86DE7" w:rsidRDefault="006439C2" w:rsidP="00B86DE7">
      <w:pPr>
        <w:tabs>
          <w:tab w:val="left" w:pos="1145"/>
        </w:tabs>
      </w:pPr>
      <w: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99"/>
        <w:gridCol w:w="5699"/>
      </w:tblGrid>
      <w:tr w:rsidR="006439C2" w:rsidRPr="000755DF">
        <w:trPr>
          <w:trHeight w:val="15325"/>
        </w:trPr>
        <w:tc>
          <w:tcPr>
            <w:tcW w:w="5699" w:type="dxa"/>
          </w:tcPr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6) Aşağıdakilerden hangisi eğitim alanında kullanılan teknolojik ürünlerdendir?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Resim 2" o:spid="_x0000_s1032" type="#_x0000_t75" style="position:absolute;margin-left:121.45pt;margin-top:4.3pt;width:89.75pt;height:62.75pt;z-index:-251659264;visibility:visible">
                  <v:imagedata r:id="rId8" o:title=""/>
                </v:shape>
              </w:pict>
            </w:r>
            <w:r>
              <w:rPr>
                <w:noProof/>
              </w:rPr>
              <w:pict>
                <v:shape id="Resim 1" o:spid="_x0000_s1033" type="#_x0000_t75" style="position:absolute;margin-left:13.45pt;margin-top:4.3pt;width:73.8pt;height:63.6pt;z-index:-251660288;visibility:visible">
                  <v:imagedata r:id="rId9" o:title=""/>
                </v:shape>
              </w:pict>
            </w:r>
            <w:r w:rsidRPr="000755DF">
              <w:rPr>
                <w:rFonts w:ascii="Cambria" w:hAnsi="Cambria" w:cs="Cambria"/>
                <w:sz w:val="22"/>
                <w:szCs w:val="22"/>
              </w:rPr>
              <w:t>A)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B)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_x0000_s1034" type="#_x0000_t75" style="position:absolute;margin-left:121.5pt;margin-top:.25pt;width:89.95pt;height:51.9pt;z-index:-251657216;visibility:visible">
                  <v:imagedata r:id="rId10" o:title=""/>
                </v:shape>
              </w:pict>
            </w:r>
            <w:r>
              <w:rPr>
                <w:noProof/>
              </w:rPr>
              <w:pict>
                <v:shape id="_x0000_s1035" type="#_x0000_t75" style="position:absolute;margin-left:13.45pt;margin-top:.2pt;width:81.35pt;height:56.9pt;z-index:-251658240;visibility:visible">
                  <v:imagedata r:id="rId11" o:title=""/>
                </v:shape>
              </w:pict>
            </w:r>
            <w:r w:rsidRPr="000755DF">
              <w:rPr>
                <w:rFonts w:ascii="Cambria" w:hAnsi="Cambria" w:cs="Cambria"/>
                <w:sz w:val="22"/>
                <w:szCs w:val="22"/>
              </w:rPr>
              <w:t>C)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D)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tabs>
                <w:tab w:val="left" w:pos="1145"/>
              </w:tabs>
              <w:spacing w:after="0" w:line="240" w:lineRule="auto"/>
              <w:rPr>
                <w:rFonts w:ascii="Cambria" w:hAnsi="Cambria" w:cs="Cambria"/>
              </w:rPr>
            </w:pP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7) Zamanı ölçme yolunda ilk adımlar aşağıdakilerden hangisinin icadıyla başlamıştır?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Mekanik saatler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Kum saati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Güneş saati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Ateş saati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      I- Cep telefonu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      II- Telgraf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    III- Ev telefonu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     IV- 3G telefon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8) Yukarıdaki haberleşme araçları zaman içindeki gelişim sürecine göre sıralanışı aşağıdakilerden hangisidir?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IV-III-I-II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III-II-I-IV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I-IV-II-III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II-III-I-IV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9) Ülkemizde resmi olarak kullanılan takvim aşağıdakilerden hangisidir?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Hicri takvim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Miladi takvim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On iki hayvanlı takvim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Mısır takvimi</w:t>
            </w: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10-Aşağıdakilerden hangisi teknolojinin hayatımıza olumlu  katkılarından bir değildir?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Ulaşım kolay hale geldi.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Tarım ürünlerinin artması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C) Radyasyon nedeniyle hastalıklar arttı. </w:t>
            </w:r>
          </w:p>
          <w:p w:rsidR="006439C2" w:rsidRPr="000755DF" w:rsidRDefault="006439C2" w:rsidP="00DA7F27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Sağlık hizmetlerinin daha yaygın olması</w:t>
            </w:r>
          </w:p>
          <w:p w:rsidR="006439C2" w:rsidRPr="000755DF" w:rsidRDefault="006439C2" w:rsidP="00DD50E2">
            <w:pPr>
              <w:pStyle w:val="NoSpacing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DD50E2">
            <w:pPr>
              <w:pStyle w:val="NoSpacing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11) Miladi Takvim ülkemizde ne kabul edilmiştir?</w:t>
            </w:r>
          </w:p>
          <w:p w:rsidR="006439C2" w:rsidRPr="000755DF" w:rsidRDefault="006439C2" w:rsidP="00DD50E2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12 Mart 1922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B) 26 Aralık 1925</w:t>
            </w:r>
          </w:p>
          <w:p w:rsidR="006439C2" w:rsidRPr="000755DF" w:rsidRDefault="006439C2" w:rsidP="00DD50E2">
            <w:pPr>
              <w:pStyle w:val="NoSpacing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29 Ekim 1923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D) 25 Eylül 1924</w:t>
            </w: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0755DF">
              <w:rPr>
                <w:rFonts w:ascii="Cambria" w:hAnsi="Cambria" w:cs="Cambria"/>
                <w:b/>
                <w:bCs/>
              </w:rPr>
              <w:t>12)Aşağıdakilerden hangisini sosyal örgütlere örnek gösteremeyiz?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A) Türk Eğitim Derneği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B) Yeşilay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C) Millî Eğitim Bakanlığı</w:t>
            </w: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D) LÖSEV</w:t>
            </w:r>
          </w:p>
        </w:tc>
        <w:tc>
          <w:tcPr>
            <w:tcW w:w="5699" w:type="dxa"/>
          </w:tcPr>
          <w:p w:rsidR="006439C2" w:rsidRPr="000755DF" w:rsidRDefault="006439C2" w:rsidP="000755DF">
            <w:pPr>
              <w:pStyle w:val="NoSpacing"/>
              <w:tabs>
                <w:tab w:val="left" w:pos="709"/>
              </w:tabs>
              <w:rPr>
                <w:rFonts w:ascii="Cambria" w:hAnsi="Cambria" w:cs="Cambria"/>
                <w:b/>
                <w:bCs/>
                <w:sz w:val="22"/>
                <w:szCs w:val="22"/>
                <w:bdr w:val="single" w:sz="4" w:space="0" w:color="auto"/>
                <w:shd w:val="clear" w:color="auto" w:fill="FDE9D9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709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_x0000_s1036" type="#_x0000_t75" style="position:absolute;margin-left:21.15pt;margin-top:3.5pt;width:69.85pt;height:52.5pt;z-index:-251656192;visibility:visible" wrapcoords="-232 0 -232 21291 21600 21291 21600 0 -232 0">
                  <v:imagedata r:id="rId12" o:title=""/>
                  <w10:wrap type="tight"/>
                </v:shape>
              </w:pict>
            </w:r>
            <w:r w:rsidRPr="000755DF">
              <w:rPr>
                <w:rFonts w:ascii="Cambria" w:hAnsi="Cambria" w:cs="Cambria"/>
                <w:sz w:val="22"/>
                <w:szCs w:val="22"/>
              </w:rPr>
              <w:t>Hayrettin KARACA: “</w:t>
            </w:r>
            <w:r w:rsidRPr="000755DF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Erozyon yurdumuzun en büyük sorunlarından biridir. Her yıl birçok yerde verimli topraklarımız erozyona maruz kalmaktadır.</w:t>
            </w:r>
            <w:r w:rsidRPr="000755DF">
              <w:rPr>
                <w:rFonts w:ascii="Cambria" w:hAnsi="Cambria" w:cs="Cambria"/>
                <w:sz w:val="22"/>
                <w:szCs w:val="22"/>
              </w:rPr>
              <w:t>”</w:t>
            </w:r>
          </w:p>
          <w:p w:rsidR="006439C2" w:rsidRPr="000755DF" w:rsidRDefault="006439C2" w:rsidP="000755DF">
            <w:pPr>
              <w:pStyle w:val="NoSpacing"/>
              <w:tabs>
                <w:tab w:val="left" w:pos="709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70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13)Aşağıdakilerden hangisi erozyonu engellemek için yapılması gerekenler arasında yer almaz?</w:t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</w:t>
            </w:r>
            <w:r w:rsidRPr="000755DF">
              <w:rPr>
                <w:rFonts w:ascii="Cambria" w:hAnsi="Cambria" w:cs="Cambria"/>
                <w:noProof/>
                <w:sz w:val="22"/>
                <w:szCs w:val="22"/>
              </w:rPr>
              <w:t xml:space="preserve"> </w:t>
            </w:r>
            <w:r w:rsidRPr="000755DF">
              <w:rPr>
                <w:rFonts w:ascii="Cambria" w:hAnsi="Cambria" w:cs="Cambria"/>
                <w:sz w:val="22"/>
                <w:szCs w:val="22"/>
              </w:rPr>
              <w:t>Barajlar yapmak</w:t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</w:t>
            </w:r>
            <w:r w:rsidRPr="000755DF">
              <w:rPr>
                <w:rFonts w:ascii="Cambria" w:hAnsi="Cambria" w:cs="Cambria"/>
                <w:noProof/>
                <w:sz w:val="22"/>
                <w:szCs w:val="22"/>
              </w:rPr>
              <w:t xml:space="preserve"> Eğimli arazilerde zıt yönlü teraslamalar yapmak</w:t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</w:t>
            </w:r>
            <w:r w:rsidRPr="000755DF">
              <w:rPr>
                <w:rFonts w:ascii="Cambria" w:hAnsi="Cambria" w:cs="Cambria"/>
                <w:noProof/>
                <w:sz w:val="22"/>
                <w:szCs w:val="22"/>
              </w:rPr>
              <w:t xml:space="preserve"> Ağaçlandırma faaliyetlerini arttırmak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</w:t>
            </w:r>
            <w:r w:rsidRPr="000755DF">
              <w:rPr>
                <w:rFonts w:ascii="Cambria" w:hAnsi="Cambria" w:cs="Cambria"/>
                <w:noProof/>
                <w:sz w:val="22"/>
                <w:szCs w:val="22"/>
              </w:rPr>
              <w:t xml:space="preserve"> Akarsu kenarlarına ev yapmak</w:t>
            </w:r>
          </w:p>
          <w:p w:rsidR="006439C2" w:rsidRPr="00D00C7C" w:rsidRDefault="006439C2" w:rsidP="000755DF">
            <w:pPr>
              <w:pStyle w:val="NoSpacing"/>
              <w:tabs>
                <w:tab w:val="left" w:pos="709"/>
              </w:tabs>
            </w:pPr>
          </w:p>
          <w:p w:rsidR="006439C2" w:rsidRDefault="006439C2" w:rsidP="00DA7F27">
            <w:pPr>
              <w:pStyle w:val="NoSpacing"/>
            </w:pPr>
          </w:p>
          <w:p w:rsidR="006439C2" w:rsidRPr="000755DF" w:rsidRDefault="006439C2" w:rsidP="000755DF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“Miladi takvimin başlangıcı ……………………… doğumudur. Hicri takvimin başlangıcı ise ……………………   Mekke’den Medine’ye göç etmesidir.”</w:t>
            </w:r>
          </w:p>
          <w:p w:rsidR="006439C2" w:rsidRPr="000755DF" w:rsidRDefault="006439C2" w:rsidP="000755DF">
            <w:pPr>
              <w:pStyle w:val="NoSpacing"/>
              <w:tabs>
                <w:tab w:val="left" w:pos="426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14)Yukarıdaki cümlede bırakılan boşluklar, sırasıyla en uygun nasıl doldurulmalıdır?</w:t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A)  Hz. İbrahim’in – Hz. Muhammed’in </w:t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B)  Hz. İsa’nın – Hz. Muhammed’in </w:t>
            </w:r>
          </w:p>
          <w:p w:rsidR="006439C2" w:rsidRPr="000755DF" w:rsidRDefault="006439C2" w:rsidP="000755DF">
            <w:pPr>
              <w:pStyle w:val="NoSpacing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 Hz. İsa’nın – Hz. İbrahim’in</w:t>
            </w:r>
          </w:p>
          <w:p w:rsidR="006439C2" w:rsidRPr="000755DF" w:rsidRDefault="006439C2" w:rsidP="000755DF">
            <w:pPr>
              <w:pStyle w:val="NoSpacing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 Hz. Muhammed’in – Hz. İsa’nın</w:t>
            </w: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pStyle w:val="NoSpacing"/>
              <w:tabs>
                <w:tab w:val="left" w:pos="284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15)Aşağıda  verilenlerden üçlü bir grup oluşturulduğunda hangisi dışarıda kalır?</w:t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shape id="_x0000_s1037" type="#_x0000_t75" style="position:absolute;margin-left:41.85pt;margin-top:-55.1pt;width:151.5pt;height:60.25pt;z-index:-251655168;visibility:visible" wrapcoords="-107 0 -107 21330 21600 21330 21600 0 -107 0">
                  <v:imagedata r:id="rId13" o:title=""/>
                  <w10:wrap type="tight"/>
                </v:shape>
              </w:pict>
            </w:r>
          </w:p>
          <w:p w:rsidR="006439C2" w:rsidRPr="000755DF" w:rsidRDefault="006439C2" w:rsidP="000755DF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 IV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B)  III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C)  II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D)  I</w:t>
            </w:r>
          </w:p>
          <w:p w:rsidR="006439C2" w:rsidRPr="000755DF" w:rsidRDefault="006439C2" w:rsidP="000755DF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spacing w:after="0" w:line="240" w:lineRule="auto"/>
            </w:pPr>
          </w:p>
          <w:tbl>
            <w:tblPr>
              <w:tblpPr w:leftFromText="141" w:rightFromText="141" w:vertAnchor="text" w:tblpY="-122"/>
              <w:tblOverlap w:val="never"/>
              <w:tblW w:w="53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217"/>
              <w:gridCol w:w="1010"/>
              <w:gridCol w:w="2079"/>
            </w:tblGrid>
            <w:tr w:rsidR="006439C2" w:rsidRPr="000755DF">
              <w:trPr>
                <w:trHeight w:val="358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6439C2" w:rsidRPr="00E161F1" w:rsidRDefault="006439C2" w:rsidP="003471CE">
                  <w:pPr>
                    <w:pStyle w:val="NoSpacing"/>
                    <w:tabs>
                      <w:tab w:val="left" w:pos="709"/>
                    </w:tabs>
                    <w:jc w:val="center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DOĞAL UNSURLAR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39C2" w:rsidRPr="00C1307C" w:rsidRDefault="006439C2" w:rsidP="003471CE">
                  <w:pPr>
                    <w:pStyle w:val="NoSpacing"/>
                    <w:tabs>
                      <w:tab w:val="left" w:pos="709"/>
                    </w:tabs>
                    <w:jc w:val="center"/>
                    <w:rPr>
                      <w:rFonts w:ascii="Arial Narrow" w:hAnsi="Arial Narrow" w:cs="Arial Narrow"/>
                    </w:rPr>
                  </w:pP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5B8B7"/>
                  <w:vAlign w:val="center"/>
                </w:tcPr>
                <w:p w:rsidR="006439C2" w:rsidRPr="00E161F1" w:rsidRDefault="006439C2" w:rsidP="003471CE">
                  <w:pPr>
                    <w:pStyle w:val="NoSpacing"/>
                    <w:tabs>
                      <w:tab w:val="left" w:pos="709"/>
                    </w:tabs>
                    <w:jc w:val="center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BEŞERİ UNSURLAR</w:t>
                  </w:r>
                </w:p>
              </w:tc>
            </w:tr>
            <w:tr w:rsidR="006439C2" w:rsidRPr="000755DF">
              <w:trPr>
                <w:trHeight w:val="299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okyanus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39C2" w:rsidRPr="00C1307C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Arial Narrow"/>
                    </w:rPr>
                  </w:pP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fabrika</w:t>
                  </w:r>
                </w:p>
              </w:tc>
            </w:tr>
            <w:tr w:rsidR="006439C2" w:rsidRPr="000755DF">
              <w:trPr>
                <w:trHeight w:val="285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dağ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39C2" w:rsidRPr="00C1307C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Arial Narrow"/>
                    </w:rPr>
                  </w:pP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köprü</w:t>
                  </w:r>
                </w:p>
              </w:tc>
            </w:tr>
            <w:tr w:rsidR="006439C2" w:rsidRPr="000755DF">
              <w:trPr>
                <w:trHeight w:val="285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orman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39C2" w:rsidRPr="00C1307C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Arial Narrow"/>
                    </w:rPr>
                  </w:pP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ırmak</w:t>
                  </w:r>
                </w:p>
              </w:tc>
            </w:tr>
            <w:tr w:rsidR="006439C2" w:rsidRPr="000755DF">
              <w:trPr>
                <w:trHeight w:val="285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şehir meydanı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39C2" w:rsidRPr="00C1307C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Arial Narrow"/>
                    </w:rPr>
                  </w:pP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NoSpacing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yollar</w:t>
                  </w:r>
                </w:p>
              </w:tc>
            </w:tr>
          </w:tbl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16)Nazlı, doğal ve beşeri unsurları içeren bir tablo yapmıştır. Bu tabloda sadece yanlış yapılanlar boyanırsa aşağıdaki hangi şekil oluşur? </w:t>
            </w:r>
          </w:p>
          <w:p w:rsidR="006439C2" w:rsidRPr="000755DF" w:rsidRDefault="006439C2" w:rsidP="000755DF">
            <w:pPr>
              <w:pStyle w:val="NoSpacing"/>
              <w:tabs>
                <w:tab w:val="left" w:pos="2694"/>
              </w:tabs>
              <w:rPr>
                <w:sz w:val="6"/>
                <w:szCs w:val="6"/>
              </w:rPr>
            </w:pPr>
            <w:r>
              <w:rPr>
                <w:noProof/>
              </w:rPr>
              <w:pict>
                <v:shape id="Resim 11" o:spid="_x0000_s1038" type="#_x0000_t75" style="position:absolute;margin-left:14.35pt;margin-top:1.4pt;width:86pt;height:38.45pt;z-index:-251654144;visibility:visible">
                  <v:imagedata r:id="rId14" o:title=""/>
                </v:shape>
              </w:pict>
            </w:r>
          </w:p>
          <w:p w:rsidR="006439C2" w:rsidRPr="00E161F1" w:rsidRDefault="006439C2" w:rsidP="000755DF">
            <w:pPr>
              <w:pStyle w:val="NoSpacing"/>
              <w:tabs>
                <w:tab w:val="left" w:pos="2694"/>
              </w:tabs>
            </w:pPr>
            <w:r>
              <w:rPr>
                <w:noProof/>
              </w:rPr>
              <w:pict>
                <v:shape id="Resim 24" o:spid="_x0000_s1039" type="#_x0000_t75" style="position:absolute;margin-left:147.85pt;margin-top:.25pt;width:84.5pt;height:36pt;z-index:-251653120;visibility:visible">
                  <v:imagedata r:id="rId15" o:title=""/>
                </v:shape>
              </w:pict>
            </w:r>
            <w:r w:rsidRPr="00E161F1">
              <w:t>A)</w:t>
            </w:r>
            <w:r w:rsidRPr="00E161F1">
              <w:rPr>
                <w:noProof/>
              </w:rPr>
              <w:t xml:space="preserve"> </w:t>
            </w:r>
            <w:r w:rsidRPr="00E161F1">
              <w:tab/>
              <w:t>B)</w:t>
            </w:r>
            <w:r w:rsidRPr="00E161F1">
              <w:rPr>
                <w:noProof/>
              </w:rPr>
              <w:t xml:space="preserve"> </w:t>
            </w:r>
          </w:p>
          <w:p w:rsidR="006439C2" w:rsidRPr="00E161F1" w:rsidRDefault="006439C2" w:rsidP="000755DF">
            <w:pPr>
              <w:pStyle w:val="NoSpacing"/>
              <w:tabs>
                <w:tab w:val="left" w:pos="2694"/>
              </w:tabs>
            </w:pPr>
          </w:p>
          <w:p w:rsidR="006439C2" w:rsidRPr="00E161F1" w:rsidRDefault="006439C2" w:rsidP="000755DF">
            <w:pPr>
              <w:pStyle w:val="NoSpacing"/>
              <w:tabs>
                <w:tab w:val="left" w:pos="2694"/>
              </w:tabs>
            </w:pPr>
          </w:p>
          <w:p w:rsidR="006439C2" w:rsidRPr="00E161F1" w:rsidRDefault="006439C2" w:rsidP="000755DF">
            <w:pPr>
              <w:pStyle w:val="NoSpacing"/>
              <w:tabs>
                <w:tab w:val="left" w:pos="2694"/>
              </w:tabs>
            </w:pPr>
            <w:r>
              <w:rPr>
                <w:noProof/>
              </w:rPr>
              <w:pict>
                <v:shape id="Resim 29" o:spid="_x0000_s1040" type="#_x0000_t75" style="position:absolute;margin-left:148.85pt;margin-top:4.45pt;width:83.5pt;height:36pt;z-index:-251651072;visibility:visible">
                  <v:imagedata r:id="rId16" o:title=""/>
                </v:shape>
              </w:pict>
            </w:r>
            <w:r>
              <w:rPr>
                <w:noProof/>
              </w:rPr>
              <w:pict>
                <v:shape id="Resim 26" o:spid="_x0000_s1041" type="#_x0000_t75" style="position:absolute;margin-left:16.85pt;margin-top:4.45pt;width:83.5pt;height:36pt;z-index:-251652096;visibility:visible">
                  <v:imagedata r:id="rId17" o:title=""/>
                </v:shape>
              </w:pict>
            </w:r>
          </w:p>
          <w:p w:rsidR="006439C2" w:rsidRPr="00E161F1" w:rsidRDefault="006439C2" w:rsidP="000755DF">
            <w:pPr>
              <w:pStyle w:val="NoSpacing"/>
              <w:tabs>
                <w:tab w:val="left" w:pos="2694"/>
              </w:tabs>
            </w:pPr>
            <w:r w:rsidRPr="00E161F1">
              <w:t>C)</w:t>
            </w:r>
            <w:r w:rsidRPr="00E161F1">
              <w:rPr>
                <w:noProof/>
              </w:rPr>
              <w:t xml:space="preserve"> </w:t>
            </w:r>
            <w:r w:rsidRPr="00E161F1">
              <w:tab/>
              <w:t>D)</w:t>
            </w:r>
            <w:r w:rsidRPr="00E161F1">
              <w:rPr>
                <w:noProof/>
              </w:rPr>
              <w:t xml:space="preserve"> </w:t>
            </w: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tabs>
                <w:tab w:val="left" w:pos="2111"/>
              </w:tabs>
              <w:spacing w:after="0" w:line="240" w:lineRule="auto"/>
              <w:rPr>
                <w:rFonts w:ascii="Andalus" w:hAnsi="Andalus" w:cs="Andalus"/>
              </w:rPr>
            </w:pPr>
            <w:r w:rsidRPr="000755DF">
              <w:tab/>
              <w:t xml:space="preserve">                         Ş</w:t>
            </w:r>
            <w:r w:rsidRPr="000755DF">
              <w:rPr>
                <w:rFonts w:ascii="Andalus" w:hAnsi="Andalus" w:cs="Andalus"/>
              </w:rPr>
              <w:t>erafettin AKINCI</w:t>
            </w:r>
          </w:p>
          <w:p w:rsidR="006439C2" w:rsidRPr="000755DF" w:rsidRDefault="006439C2" w:rsidP="000755DF">
            <w:pPr>
              <w:tabs>
                <w:tab w:val="left" w:pos="2111"/>
              </w:tabs>
              <w:spacing w:after="0" w:line="240" w:lineRule="auto"/>
            </w:pPr>
            <w:r w:rsidRPr="000755DF">
              <w:rPr>
                <w:rFonts w:ascii="Andalus" w:hAnsi="Andalus" w:cs="Andalus"/>
              </w:rPr>
              <w:t xml:space="preserve">                                                                  Sınıf Ö</w:t>
            </w:r>
            <w:r w:rsidRPr="000755DF">
              <w:t>ğ</w:t>
            </w:r>
            <w:r w:rsidRPr="000755DF">
              <w:rPr>
                <w:rFonts w:ascii="Andalus" w:hAnsi="Andalus" w:cs="Andalus"/>
              </w:rPr>
              <w:t>retmeni</w:t>
            </w:r>
          </w:p>
        </w:tc>
      </w:tr>
    </w:tbl>
    <w:p w:rsidR="006439C2" w:rsidRPr="00B86DE7" w:rsidRDefault="006439C2" w:rsidP="00B86DE7">
      <w:pPr>
        <w:tabs>
          <w:tab w:val="left" w:pos="1145"/>
        </w:tabs>
      </w:pPr>
      <w:bookmarkStart w:id="0" w:name="_GoBack"/>
      <w:bookmarkEnd w:id="0"/>
      <w:r>
        <w:t xml:space="preserve">Sorubak.com </w:t>
      </w:r>
    </w:p>
    <w:sectPr w:rsidR="006439C2" w:rsidRPr="00B86DE7" w:rsidSect="00B86DE7">
      <w:pgSz w:w="11906" w:h="16838"/>
      <w:pgMar w:top="567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T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54CC"/>
    <w:multiLevelType w:val="hybridMultilevel"/>
    <w:tmpl w:val="04A0AA7E"/>
    <w:lvl w:ilvl="0" w:tplc="4960395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04E5D"/>
    <w:multiLevelType w:val="hybridMultilevel"/>
    <w:tmpl w:val="2EB8D508"/>
    <w:lvl w:ilvl="0" w:tplc="2A08DB72">
      <w:start w:val="1"/>
      <w:numFmt w:val="decimal"/>
      <w:lvlText w:val="%1."/>
      <w:lvlJc w:val="left"/>
      <w:pPr>
        <w:ind w:left="360" w:hanging="360"/>
      </w:pPr>
      <w:rPr>
        <w:rFonts w:ascii="HelveticaTBlack" w:hAnsi="HelveticaTBlack" w:cs="HelveticaTBlack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FC1477"/>
    <w:multiLevelType w:val="hybridMultilevel"/>
    <w:tmpl w:val="B3126FFC"/>
    <w:lvl w:ilvl="0" w:tplc="7C18431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DE7"/>
    <w:rsid w:val="000575FC"/>
    <w:rsid w:val="00074946"/>
    <w:rsid w:val="000755DF"/>
    <w:rsid w:val="0008187D"/>
    <w:rsid w:val="0009218D"/>
    <w:rsid w:val="000D3BC0"/>
    <w:rsid w:val="00111AD4"/>
    <w:rsid w:val="00241429"/>
    <w:rsid w:val="00256938"/>
    <w:rsid w:val="00263832"/>
    <w:rsid w:val="002B678E"/>
    <w:rsid w:val="003471CE"/>
    <w:rsid w:val="0039743D"/>
    <w:rsid w:val="004E4166"/>
    <w:rsid w:val="00506CF3"/>
    <w:rsid w:val="006330DC"/>
    <w:rsid w:val="006439C2"/>
    <w:rsid w:val="00676196"/>
    <w:rsid w:val="007C0261"/>
    <w:rsid w:val="00AC79A0"/>
    <w:rsid w:val="00B02093"/>
    <w:rsid w:val="00B732FD"/>
    <w:rsid w:val="00B86DE7"/>
    <w:rsid w:val="00C1307C"/>
    <w:rsid w:val="00D00C7C"/>
    <w:rsid w:val="00DA7F27"/>
    <w:rsid w:val="00DD50E2"/>
    <w:rsid w:val="00E07CEC"/>
    <w:rsid w:val="00E161F1"/>
    <w:rsid w:val="00E237F3"/>
    <w:rsid w:val="00E9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09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86DE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86DE7"/>
    <w:rPr>
      <w:sz w:val="24"/>
      <w:szCs w:val="24"/>
    </w:rPr>
  </w:style>
  <w:style w:type="character" w:styleId="Hyperlink">
    <w:name w:val="Hyperlink"/>
    <w:basedOn w:val="DefaultParagraphFont"/>
    <w:uiPriority w:val="99"/>
    <w:rsid w:val="000818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838</Words>
  <Characters>4782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edanur</cp:lastModifiedBy>
  <cp:revision>3</cp:revision>
  <cp:lastPrinted>2015-03-29T06:45:00Z</cp:lastPrinted>
  <dcterms:created xsi:type="dcterms:W3CDTF">2015-04-01T17:38:00Z</dcterms:created>
  <dcterms:modified xsi:type="dcterms:W3CDTF">2015-04-05T17:44:00Z</dcterms:modified>
</cp:coreProperties>
</file>