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521" w:rsidRDefault="00BD6521" w:rsidP="00C71ABF">
      <w:pPr>
        <w:jc w:val="center"/>
        <w:rPr>
          <w:b/>
          <w:bCs/>
        </w:rPr>
      </w:pPr>
      <w:r>
        <w:rPr>
          <w:b/>
          <w:bCs/>
        </w:rPr>
        <w:t>KURTULUŞ İLKOKULU 4/G SINIFI</w:t>
      </w:r>
    </w:p>
    <w:p w:rsidR="00BD6521" w:rsidRDefault="00BD6521" w:rsidP="006B2898">
      <w:pPr>
        <w:jc w:val="center"/>
        <w:rPr>
          <w:b/>
          <w:bCs/>
        </w:rPr>
      </w:pPr>
      <w:r>
        <w:rPr>
          <w:b/>
          <w:bCs/>
        </w:rPr>
        <w:t>SOSYAL BİLGİLER DERSİ 2.DÖNEM 1.YAZILI SINAVI</w:t>
      </w:r>
    </w:p>
    <w:p w:rsidR="00BD6521" w:rsidRDefault="00BD6521" w:rsidP="00BF75B0">
      <w:pPr>
        <w:rPr>
          <w:b/>
          <w:bCs/>
        </w:rPr>
      </w:pPr>
    </w:p>
    <w:p w:rsidR="00BD6521" w:rsidRPr="009E4A5F" w:rsidRDefault="00BD6521" w:rsidP="001D16FF">
      <w:r w:rsidRPr="00A53786">
        <w:rPr>
          <w:b/>
          <w:bCs/>
        </w:rPr>
        <w:t>1-</w:t>
      </w:r>
      <w:r>
        <w:t>Aşağıdaki ifadelerden doğru olanların başına (D),yanlış olanların başına (Y) yazınız.</w:t>
      </w:r>
    </w:p>
    <w:p w:rsidR="00BD6521" w:rsidRDefault="00BD6521" w:rsidP="001D16FF">
      <w:r>
        <w:t>(….)Teknolojik ürünler zaman içerisinde değişir.</w:t>
      </w:r>
    </w:p>
    <w:p w:rsidR="00BD6521" w:rsidRDefault="00BD6521" w:rsidP="001D16FF">
      <w:r>
        <w:t>(….)İnsanlar,zamanı bölümlere ayırmak için takvimi geliştirmişlerdir.</w:t>
      </w:r>
    </w:p>
    <w:p w:rsidR="00BD6521" w:rsidRDefault="00BD6521" w:rsidP="001D16FF">
      <w:r>
        <w:t>(….)Hz.Muhammed’in doğumunu başlangıç kabul eden takvim,hicri takvimdir.</w:t>
      </w:r>
    </w:p>
    <w:p w:rsidR="00BD6521" w:rsidRDefault="00BD6521" w:rsidP="001D16FF">
      <w:r>
        <w:t>(….)LÖSEV,devlet tarafından kurulmuş bir resmi kurumdur.</w:t>
      </w:r>
    </w:p>
    <w:p w:rsidR="00BD6521" w:rsidRDefault="00BD6521" w:rsidP="001D16FF">
      <w:r>
        <w:t>(….)AKUT,doğal afetlerde halkımızın yardımına koşar.</w:t>
      </w:r>
    </w:p>
    <w:p w:rsidR="00BD6521" w:rsidRDefault="00BD6521" w:rsidP="001D16FF"/>
    <w:p w:rsidR="00BD6521" w:rsidRDefault="00BD6521" w:rsidP="001D16FF">
      <w:r>
        <w:rPr>
          <w:b/>
          <w:bCs/>
        </w:rPr>
        <w:t>2-</w:t>
      </w:r>
      <w:r>
        <w:t>Aşağıdaki cümlelerde boş bırakılan yerleri tablodaki ifadelerden uygun olanları ile doldurunuz.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BD6521">
        <w:tc>
          <w:tcPr>
            <w:tcW w:w="1842" w:type="dxa"/>
          </w:tcPr>
          <w:p w:rsidR="00BD6521" w:rsidRPr="00CF5A08" w:rsidRDefault="00BD6521" w:rsidP="00CF5A08">
            <w:pPr>
              <w:jc w:val="center"/>
              <w:rPr>
                <w:sz w:val="22"/>
                <w:szCs w:val="22"/>
              </w:rPr>
            </w:pPr>
            <w:r w:rsidRPr="00CF5A08">
              <w:rPr>
                <w:sz w:val="22"/>
                <w:szCs w:val="22"/>
              </w:rPr>
              <w:t>teleskop</w:t>
            </w:r>
          </w:p>
        </w:tc>
        <w:tc>
          <w:tcPr>
            <w:tcW w:w="1842" w:type="dxa"/>
          </w:tcPr>
          <w:p w:rsidR="00BD6521" w:rsidRPr="00CF5A08" w:rsidRDefault="00BD6521" w:rsidP="00CF5A08">
            <w:pPr>
              <w:jc w:val="center"/>
              <w:rPr>
                <w:sz w:val="22"/>
                <w:szCs w:val="22"/>
              </w:rPr>
            </w:pPr>
            <w:r w:rsidRPr="00CF5A08">
              <w:rPr>
                <w:sz w:val="22"/>
                <w:szCs w:val="22"/>
              </w:rPr>
              <w:t>Hz. İsa’nın</w:t>
            </w:r>
          </w:p>
        </w:tc>
        <w:tc>
          <w:tcPr>
            <w:tcW w:w="1842" w:type="dxa"/>
          </w:tcPr>
          <w:p w:rsidR="00BD6521" w:rsidRPr="00CF5A08" w:rsidRDefault="00BD6521" w:rsidP="00CF5A08">
            <w:pPr>
              <w:jc w:val="center"/>
              <w:rPr>
                <w:sz w:val="22"/>
                <w:szCs w:val="22"/>
              </w:rPr>
            </w:pPr>
            <w:r w:rsidRPr="00CF5A08">
              <w:rPr>
                <w:sz w:val="22"/>
                <w:szCs w:val="22"/>
              </w:rPr>
              <w:t>ay</w:t>
            </w:r>
          </w:p>
        </w:tc>
        <w:tc>
          <w:tcPr>
            <w:tcW w:w="1843" w:type="dxa"/>
          </w:tcPr>
          <w:p w:rsidR="00BD6521" w:rsidRPr="00CF5A08" w:rsidRDefault="00BD6521" w:rsidP="00CF5A08">
            <w:pPr>
              <w:jc w:val="center"/>
              <w:rPr>
                <w:sz w:val="22"/>
                <w:szCs w:val="22"/>
              </w:rPr>
            </w:pPr>
            <w:r w:rsidRPr="00CF5A08">
              <w:rPr>
                <w:sz w:val="22"/>
                <w:szCs w:val="22"/>
              </w:rPr>
              <w:t>kısa</w:t>
            </w:r>
          </w:p>
        </w:tc>
        <w:tc>
          <w:tcPr>
            <w:tcW w:w="1843" w:type="dxa"/>
          </w:tcPr>
          <w:p w:rsidR="00BD6521" w:rsidRPr="00CF5A08" w:rsidRDefault="00BD6521" w:rsidP="00CF5A08">
            <w:pPr>
              <w:jc w:val="center"/>
              <w:rPr>
                <w:sz w:val="22"/>
                <w:szCs w:val="22"/>
              </w:rPr>
            </w:pPr>
            <w:r w:rsidRPr="00CF5A08">
              <w:rPr>
                <w:sz w:val="22"/>
                <w:szCs w:val="22"/>
              </w:rPr>
              <w:t>beşeri</w:t>
            </w:r>
          </w:p>
        </w:tc>
      </w:tr>
    </w:tbl>
    <w:p w:rsidR="00BD6521" w:rsidRDefault="00BD6521" w:rsidP="001D16FF">
      <w:r>
        <w:t>*Hicri takvim ………. yılını esas alır.</w:t>
      </w:r>
    </w:p>
    <w:p w:rsidR="00BD6521" w:rsidRDefault="00BD6521" w:rsidP="001D16FF">
      <w:r>
        <w:t>*Gök cisimlerini izlemek için icat edilen alete ……………..…... denir.</w:t>
      </w:r>
    </w:p>
    <w:p w:rsidR="00BD6521" w:rsidRDefault="00BD6521" w:rsidP="00773389">
      <w:r>
        <w:t>*Miladi takvimin başlangıcı olarak …..   …………... doğumu kabul edilir.</w:t>
      </w:r>
    </w:p>
    <w:p w:rsidR="00BD6521" w:rsidRDefault="00BD6521" w:rsidP="001D16FF">
      <w:r>
        <w:t>*Köprü,yol,baraj,park gibi unsurlar ………………… unsurlardır.</w:t>
      </w:r>
    </w:p>
    <w:p w:rsidR="00BD6521" w:rsidRDefault="00BD6521" w:rsidP="001D16FF">
      <w:r>
        <w:t>*Gruplar,genellikle ………..……. süreli birlikteliklerdir.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D6521" w:rsidRPr="00745D98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bCs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sivil toplum örgütlerinin özelliklerinden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Üyeler gönüllü kişilerden oluşur. 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Bir karşılık beklemeden çalışırlar.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Herkes bu örgütlere üye olabilir.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Çalışanlarına devlet tarafından maaş ödenir.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1-İnternet</w:t>
      </w:r>
      <w:r>
        <w:rPr>
          <w:rFonts w:ascii="Times New Roman" w:hAnsi="Times New Roman" w:cs="Times New Roman"/>
          <w:sz w:val="24"/>
          <w:szCs w:val="24"/>
        </w:rPr>
        <w:tab/>
        <w:t>2-Duman</w:t>
      </w:r>
      <w:r>
        <w:rPr>
          <w:rFonts w:ascii="Times New Roman" w:hAnsi="Times New Roman" w:cs="Times New Roman"/>
          <w:sz w:val="24"/>
          <w:szCs w:val="24"/>
        </w:rPr>
        <w:tab/>
        <w:t>3-Telefon</w:t>
      </w:r>
      <w:r>
        <w:rPr>
          <w:rFonts w:ascii="Times New Roman" w:hAnsi="Times New Roman" w:cs="Times New Roman"/>
          <w:sz w:val="24"/>
          <w:szCs w:val="24"/>
        </w:rPr>
        <w:tab/>
        <w:t>4-Telgraf</w:t>
      </w:r>
    </w:p>
    <w:p w:rsidR="00BD6521" w:rsidRPr="006E6C3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Geçmişten günümüze insanların haberleşmede kullandığı haberleşme araçları sırası ile aşağıdakilerden hangisinde verilmiştir?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2-4-1-3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1-2-3-4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 xml:space="preserve">2-4-3-1 </w:t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2-1-4-3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Pr="009749AE" w:rsidRDefault="00BD6521" w:rsidP="009749AE">
      <w:pPr>
        <w:pStyle w:val="Default"/>
      </w:pPr>
      <w:r>
        <w:rPr>
          <w:b/>
          <w:bCs/>
        </w:rPr>
        <w:t>5</w:t>
      </w:r>
      <w:r w:rsidRPr="000F62C5">
        <w:rPr>
          <w:b/>
          <w:bCs/>
        </w:rPr>
        <w:t>-</w:t>
      </w:r>
      <w:r>
        <w:rPr>
          <w:b/>
          <w:bCs/>
        </w:rPr>
        <w:t xml:space="preserve"> “</w:t>
      </w:r>
      <w:r>
        <w:t>Devletin,</w:t>
      </w:r>
      <w:r w:rsidRPr="009749AE">
        <w:t>toplumun eğ</w:t>
      </w:r>
      <w:r>
        <w:t>itim,</w:t>
      </w:r>
      <w:r w:rsidRPr="009749AE">
        <w:t>sağlı</w:t>
      </w:r>
      <w:r>
        <w:t>k,</w:t>
      </w:r>
      <w:r w:rsidRPr="009749AE">
        <w:t>gü</w:t>
      </w:r>
      <w:r>
        <w:t>venlik,</w:t>
      </w:r>
      <w:r w:rsidRPr="009749AE">
        <w:t>barı</w:t>
      </w:r>
      <w:r>
        <w:t>nma,beslenme,</w:t>
      </w:r>
      <w:r w:rsidRPr="009749AE">
        <w:t xml:space="preserve">sağlıklı bir çevre gibi temel ihtiyaçlarını karşılamak amacıyla kurduğu kurumlara …………… denir.” </w:t>
      </w:r>
    </w:p>
    <w:p w:rsidR="00BD6521" w:rsidRDefault="00BD6521" w:rsidP="009749A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749AE">
        <w:rPr>
          <w:rFonts w:ascii="Times New Roman" w:hAnsi="Times New Roman" w:cs="Times New Roman"/>
          <w:color w:val="000000"/>
          <w:sz w:val="24"/>
          <w:szCs w:val="24"/>
        </w:rPr>
        <w:t>Noktalı yere aşağıdakilerden hangisi gelmelidir?</w:t>
      </w:r>
      <w:r w:rsidRPr="009749AE">
        <w:rPr>
          <w:rFonts w:ascii="Comic Sans MS" w:hAnsi="Comic Sans MS" w:cs="Comic Sans MS"/>
          <w:b/>
          <w:bCs/>
          <w:color w:val="000000"/>
          <w:sz w:val="23"/>
          <w:szCs w:val="23"/>
        </w:rPr>
        <w:t xml:space="preserve"> </w:t>
      </w:r>
    </w:p>
    <w:p w:rsidR="00BD6521" w:rsidRDefault="00BD6521" w:rsidP="009749A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Dernek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Resmi Kurum</w:t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Kulüp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Sosyal örgüt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Pr="00C1681C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eğitim alanında hizmet </w:t>
      </w:r>
      <w:r>
        <w:rPr>
          <w:rFonts w:ascii="Times New Roman" w:hAnsi="Times New Roman" w:cs="Times New Roman"/>
          <w:sz w:val="24"/>
          <w:szCs w:val="24"/>
          <w:u w:val="single"/>
        </w:rPr>
        <w:t>vermez?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Türk Kalp Vakfı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Türkiye Eğitim Gönüllüleri Vakfı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Türk Eğitim Vakfı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Darüşşafaka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Pr="00B95939" w:rsidRDefault="00BD6521" w:rsidP="00B959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su kabı" style="position:absolute;margin-left:91.15pt;margin-top:548.25pt;width:196.8pt;height:114pt;z-index:-251658240;visibility:visible">
            <v:imagedata r:id="rId7" o:title="" croptop="1332f" cropbottom="17053f" cropleft="6291f" cropright="7812f" gain="109227f" grayscale="t"/>
          </v:shape>
        </w:pict>
      </w:r>
      <w:r>
        <w:rPr>
          <w:noProof/>
          <w:lang w:eastAsia="tr-TR"/>
        </w:rPr>
        <w:pict>
          <v:shape id="Resim 8" o:spid="_x0000_s1027" type="#_x0000_t75" alt="su kabı" style="position:absolute;margin-left:91.15pt;margin-top:548.25pt;width:196.8pt;height:114pt;z-index:-251659264;visibility:visible">
            <v:imagedata r:id="rId7" o:title="" croptop="1332f" cropbottom="17053f" cropleft="6291f" cropright="7812f" gain="109227f" grayscale="t"/>
          </v:shape>
        </w:pict>
      </w:r>
      <w:r w:rsidRPr="00946ED7">
        <w:rPr>
          <w:rFonts w:ascii="Times New Roman" w:hAnsi="Times New Roman" w:cs="Times New Roman"/>
          <w:b/>
          <w:bCs/>
          <w:sz w:val="24"/>
          <w:szCs w:val="24"/>
        </w:rPr>
        <w:t>7-</w:t>
      </w:r>
      <w:r w:rsidRPr="00B95939">
        <w:rPr>
          <w:rFonts w:ascii="Times New Roman" w:hAnsi="Times New Roman" w:cs="Times New Roman"/>
          <w:sz w:val="24"/>
          <w:szCs w:val="24"/>
        </w:rPr>
        <w:t xml:space="preserve">Verimli </w:t>
      </w:r>
      <w:r>
        <w:rPr>
          <w:rFonts w:ascii="Times New Roman" w:hAnsi="Times New Roman" w:cs="Times New Roman"/>
          <w:sz w:val="24"/>
          <w:szCs w:val="24"/>
        </w:rPr>
        <w:t>toprakların;</w:t>
      </w:r>
      <w:r w:rsidRPr="00B95939">
        <w:rPr>
          <w:rFonts w:ascii="Times New Roman" w:hAnsi="Times New Roman" w:cs="Times New Roman"/>
          <w:sz w:val="24"/>
          <w:szCs w:val="24"/>
        </w:rPr>
        <w:t>kuvvetli rüzgârlar, uzun süreli yağışlar akarsular ve sel suları gibi çeşitli etkenlerle aşınması ve taşınıp yok olmasına ne denir?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Deprem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 xml:space="preserve">Sel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Çığ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Erozyon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Pr="00946ED7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hangisinin kullanım alanı diğerlerinden </w:t>
      </w:r>
      <w:r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Fırın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Buzdolabı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Cep telefonu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Tost makinesi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Pr="00F03255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 eğitim alanında kullanılan bir teknolojik alettir?</w:t>
      </w:r>
    </w:p>
    <w:p w:rsidR="00BD6521" w:rsidRDefault="00BD6521" w:rsidP="00F032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Stetoskop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Projeksiyon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Otomobil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Çamaşır makinesi</w:t>
      </w:r>
    </w:p>
    <w:p w:rsidR="00BD6521" w:rsidRDefault="00BD6521" w:rsidP="00F032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Pr="000F62C5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eşleştirmelerden hangisi </w:t>
      </w:r>
      <w:r>
        <w:rPr>
          <w:rFonts w:ascii="Times New Roman" w:hAnsi="Times New Roman" w:cs="Times New Roman"/>
          <w:sz w:val="24"/>
          <w:szCs w:val="24"/>
          <w:u w:val="single"/>
        </w:rPr>
        <w:t>yanlıştır</w:t>
      </w:r>
      <w:r w:rsidRPr="00BC4B43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BD6521" w:rsidRDefault="00BD6521" w:rsidP="004C3D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Hastane-Ulaşım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PTT-İletişim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TEMA-Ağaçlandırma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Okul-Eğitim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D6521" w:rsidRPr="00C648C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>lerden hangisi sigara,alkol ve uyuşturucu maddelerin zararları ile savaşır?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A)ÇEKÜL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B)AKUT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C)Kızılay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D)Yeşilay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33520">
        <w:rPr>
          <w:rFonts w:ascii="Times New Roman" w:hAnsi="Times New Roman" w:cs="Times New Roman"/>
          <w:sz w:val="24"/>
          <w:szCs w:val="24"/>
          <w:u w:val="single"/>
        </w:rPr>
        <w:t>Günümüzde</w:t>
      </w:r>
      <w:r>
        <w:rPr>
          <w:rFonts w:ascii="Times New Roman" w:hAnsi="Times New Roman" w:cs="Times New Roman"/>
          <w:sz w:val="24"/>
          <w:szCs w:val="24"/>
        </w:rPr>
        <w:t xml:space="preserve"> Türkiye’de kullanılan takvim aşağıdakilerden hangisidir?</w:t>
      </w:r>
    </w:p>
    <w:p w:rsidR="00BD6521" w:rsidRPr="00326B68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A)On iki hayvanlı</w:t>
      </w:r>
      <w:r>
        <w:rPr>
          <w:rFonts w:ascii="Times New Roman" w:hAnsi="Times New Roman" w:cs="Times New Roman"/>
          <w:sz w:val="24"/>
          <w:szCs w:val="24"/>
        </w:rPr>
        <w:tab/>
        <w:t>B)Hicri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C)Miladi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D)Rumi</w:t>
      </w:r>
    </w:p>
    <w:p w:rsidR="00BD6521" w:rsidRDefault="00BD6521" w:rsidP="001D16FF">
      <w:pPr>
        <w:pStyle w:val="NoSpacing"/>
        <w:ind w:left="4950" w:hanging="4950"/>
        <w:rPr>
          <w:rFonts w:ascii="Times New Roman" w:hAnsi="Times New Roman" w:cs="Times New Roman"/>
          <w:b/>
          <w:bCs/>
          <w:sz w:val="24"/>
          <w:szCs w:val="24"/>
        </w:rPr>
      </w:pPr>
    </w:p>
    <w:p w:rsidR="00BD6521" w:rsidRPr="00730D60" w:rsidRDefault="00BD6521" w:rsidP="00730D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b/>
          <w:bCs/>
          <w:sz w:val="24"/>
          <w:szCs w:val="24"/>
        </w:rPr>
        <w:t>13-</w:t>
      </w:r>
      <w:r w:rsidRPr="00730D60">
        <w:rPr>
          <w:rFonts w:ascii="Times New Roman" w:hAnsi="Times New Roman" w:cs="Times New Roman"/>
          <w:sz w:val="24"/>
          <w:szCs w:val="24"/>
        </w:rPr>
        <w:t>“Televizyon yakından izlendiğinde gözleri yorar ve bozar.”</w:t>
      </w:r>
    </w:p>
    <w:p w:rsidR="00BD6521" w:rsidRPr="00730D60" w:rsidRDefault="00BD6521" w:rsidP="00730D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sz w:val="24"/>
          <w:szCs w:val="24"/>
        </w:rPr>
        <w:t>Yukarıdaki cümleden hareketle teknolojik ürünlerle ilgili hangi çıkarımda bulunulabilir?</w:t>
      </w:r>
    </w:p>
    <w:p w:rsidR="00BD6521" w:rsidRPr="00730D60" w:rsidRDefault="00BD6521" w:rsidP="00730D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sz w:val="24"/>
          <w:szCs w:val="24"/>
        </w:rPr>
        <w:t>A)Teknolojik ürünler doğaya zarar verir.</w:t>
      </w:r>
    </w:p>
    <w:p w:rsidR="00BD6521" w:rsidRPr="00730D60" w:rsidRDefault="00BD6521" w:rsidP="00730D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sz w:val="24"/>
          <w:szCs w:val="24"/>
        </w:rPr>
        <w:t>B)Teknolojik ürünlerden doğru olarak yararlanılmalıdır.</w:t>
      </w:r>
    </w:p>
    <w:p w:rsidR="00BD6521" w:rsidRPr="00730D60" w:rsidRDefault="00BD6521" w:rsidP="00730D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sz w:val="24"/>
          <w:szCs w:val="24"/>
        </w:rPr>
        <w:t>C)Televizyon seyredilmemelidir.</w:t>
      </w:r>
    </w:p>
    <w:p w:rsidR="00BD6521" w:rsidRPr="00730D60" w:rsidRDefault="00BD6521" w:rsidP="00730D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sz w:val="24"/>
          <w:szCs w:val="24"/>
        </w:rPr>
        <w:t>D)Teknolojik ürün kullanmak sakıncalıdır.</w:t>
      </w:r>
      <w:r w:rsidRPr="00730D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0D6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D6521" w:rsidRDefault="00BD6521" w:rsidP="001D16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D6521" w:rsidRPr="00FB7F99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Teknolojik buluş yapan kişilere ne ad verilir?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A)Mucit</w:t>
      </w:r>
      <w:r>
        <w:rPr>
          <w:rFonts w:ascii="Times New Roman" w:hAnsi="Times New Roman" w:cs="Times New Roman"/>
          <w:sz w:val="24"/>
          <w:szCs w:val="24"/>
        </w:rPr>
        <w:tab/>
        <w:t>B)Teknisyen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C)Asistan</w:t>
      </w:r>
      <w:r>
        <w:rPr>
          <w:rFonts w:ascii="Times New Roman" w:hAnsi="Times New Roman" w:cs="Times New Roman"/>
          <w:sz w:val="24"/>
          <w:szCs w:val="24"/>
        </w:rPr>
        <w:tab/>
        <w:t>D)Laborant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Pr="00F07EE3" w:rsidRDefault="00BD6521" w:rsidP="00F07EE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07EE3">
        <w:rPr>
          <w:rFonts w:ascii="Times New Roman" w:hAnsi="Times New Roman" w:cs="Times New Roman"/>
          <w:b/>
          <w:bCs/>
          <w:sz w:val="24"/>
          <w:szCs w:val="24"/>
        </w:rPr>
        <w:t>15-</w:t>
      </w:r>
      <w:r w:rsidRPr="00F07EE3">
        <w:rPr>
          <w:rFonts w:ascii="Times New Roman" w:hAnsi="Times New Roman" w:cs="Times New Roman"/>
          <w:sz w:val="24"/>
          <w:szCs w:val="24"/>
        </w:rPr>
        <w:t>İnsanların ortak amaçları için bir araya g</w:t>
      </w:r>
      <w:r>
        <w:rPr>
          <w:rFonts w:ascii="Times New Roman" w:hAnsi="Times New Roman" w:cs="Times New Roman"/>
          <w:sz w:val="24"/>
          <w:szCs w:val="24"/>
        </w:rPr>
        <w:t>elmesiyle sosyal gruplar oluşur.</w:t>
      </w:r>
      <w:r w:rsidRPr="00F07EE3">
        <w:rPr>
          <w:rFonts w:ascii="Times New Roman" w:hAnsi="Times New Roman" w:cs="Times New Roman"/>
          <w:sz w:val="24"/>
          <w:szCs w:val="24"/>
        </w:rPr>
        <w:t xml:space="preserve">Aşağıdakilerden hangisi sosyal grup </w:t>
      </w:r>
      <w:r w:rsidRPr="00B729DD">
        <w:rPr>
          <w:rFonts w:ascii="Times New Roman" w:hAnsi="Times New Roman" w:cs="Times New Roman"/>
          <w:sz w:val="24"/>
          <w:szCs w:val="24"/>
          <w:u w:val="single"/>
        </w:rPr>
        <w:t>oluşturmaz?</w:t>
      </w:r>
    </w:p>
    <w:p w:rsidR="00BD6521" w:rsidRDefault="00BD6521" w:rsidP="00F07E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</w:t>
      </w:r>
      <w:r w:rsidRPr="00F07EE3">
        <w:rPr>
          <w:rFonts w:ascii="Times New Roman" w:hAnsi="Times New Roman" w:cs="Times New Roman"/>
          <w:sz w:val="24"/>
          <w:szCs w:val="24"/>
        </w:rPr>
        <w:t>asketbol  tak</w:t>
      </w:r>
      <w:r>
        <w:rPr>
          <w:rFonts w:ascii="Times New Roman" w:hAnsi="Times New Roman" w:cs="Times New Roman"/>
          <w:sz w:val="24"/>
          <w:szCs w:val="24"/>
        </w:rPr>
        <w:t xml:space="preserve">ımı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B)Folklor ekibi            </w:t>
      </w:r>
    </w:p>
    <w:p w:rsidR="00BD6521" w:rsidRPr="00F07EE3" w:rsidRDefault="00BD6521" w:rsidP="00F07E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C)Öğrenci kulüpleri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D)S</w:t>
      </w:r>
      <w:r w:rsidRPr="00F07EE3">
        <w:rPr>
          <w:rFonts w:ascii="Times New Roman" w:hAnsi="Times New Roman" w:cs="Times New Roman"/>
          <w:sz w:val="24"/>
          <w:szCs w:val="24"/>
        </w:rPr>
        <w:t>okakta yürüyen insanlar</w:t>
      </w:r>
    </w:p>
    <w:p w:rsidR="00BD6521" w:rsidRPr="00F07EE3" w:rsidRDefault="00BD6521" w:rsidP="00F07E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Pr="00503753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diğerlerinden </w:t>
      </w:r>
      <w:r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A)Milli Eğitim Bakanlığı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B)Türk Hava Kurumu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C)LÖSEV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D)Kızılay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D6521" w:rsidRPr="00115488" w:rsidRDefault="00BD6521" w:rsidP="001154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15488">
        <w:rPr>
          <w:rFonts w:ascii="Times New Roman" w:hAnsi="Times New Roman" w:cs="Times New Roman"/>
          <w:b/>
          <w:bCs/>
          <w:sz w:val="24"/>
          <w:szCs w:val="24"/>
        </w:rPr>
        <w:t>17-</w:t>
      </w:r>
      <w:r>
        <w:rPr>
          <w:rFonts w:ascii="Times New Roman" w:hAnsi="Times New Roman" w:cs="Times New Roman"/>
          <w:sz w:val="24"/>
          <w:szCs w:val="24"/>
        </w:rPr>
        <w:t>Ömer Faruk,</w:t>
      </w:r>
      <w:r w:rsidRPr="00115488">
        <w:rPr>
          <w:rFonts w:ascii="Times New Roman" w:hAnsi="Times New Roman" w:cs="Times New Roman"/>
          <w:sz w:val="24"/>
          <w:szCs w:val="24"/>
        </w:rPr>
        <w:t xml:space="preserve">yeni bir </w:t>
      </w:r>
      <w:r>
        <w:rPr>
          <w:rFonts w:ascii="Times New Roman" w:hAnsi="Times New Roman" w:cs="Times New Roman"/>
          <w:sz w:val="24"/>
          <w:szCs w:val="24"/>
        </w:rPr>
        <w:t>bilgisayar satın almak istiyor.Ömer Faruk</w:t>
      </w:r>
      <w:r w:rsidRPr="00115488">
        <w:rPr>
          <w:rFonts w:ascii="Times New Roman" w:hAnsi="Times New Roman" w:cs="Times New Roman"/>
          <w:sz w:val="24"/>
          <w:szCs w:val="24"/>
        </w:rPr>
        <w:t>,bilinçli bir tüketici olarak aşağıdakilerden hangisine ya da hangilerine dikkat etmelidir?</w:t>
      </w:r>
    </w:p>
    <w:p w:rsidR="00BD6521" w:rsidRPr="00115488" w:rsidRDefault="00BD6521" w:rsidP="001154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15488">
        <w:rPr>
          <w:rFonts w:ascii="Times New Roman" w:hAnsi="Times New Roman" w:cs="Times New Roman"/>
          <w:sz w:val="24"/>
          <w:szCs w:val="24"/>
        </w:rPr>
        <w:t>Kullanım kılavuzunun olmasına</w:t>
      </w:r>
      <w:r>
        <w:rPr>
          <w:rFonts w:ascii="Times New Roman" w:hAnsi="Times New Roman" w:cs="Times New Roman"/>
          <w:sz w:val="24"/>
          <w:szCs w:val="24"/>
        </w:rPr>
        <w:tab/>
        <w:t>2.</w:t>
      </w:r>
      <w:r w:rsidRPr="00115488">
        <w:rPr>
          <w:rFonts w:ascii="Times New Roman" w:hAnsi="Times New Roman" w:cs="Times New Roman"/>
          <w:sz w:val="24"/>
          <w:szCs w:val="24"/>
        </w:rPr>
        <w:t>Garanti belgesinin olmasına</w:t>
      </w:r>
    </w:p>
    <w:p w:rsidR="00BD6521" w:rsidRDefault="00BD6521" w:rsidP="001154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15488">
        <w:rPr>
          <w:rFonts w:ascii="Times New Roman" w:hAnsi="Times New Roman" w:cs="Times New Roman"/>
          <w:sz w:val="24"/>
          <w:szCs w:val="24"/>
        </w:rPr>
        <w:t>TSE belgesinin olmasına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</w:t>
      </w:r>
      <w:r w:rsidRPr="00115488">
        <w:rPr>
          <w:rFonts w:ascii="Times New Roman" w:hAnsi="Times New Roman" w:cs="Times New Roman"/>
          <w:sz w:val="24"/>
          <w:szCs w:val="24"/>
        </w:rPr>
        <w:t>Ambalaj içinde olmasına</w:t>
      </w:r>
    </w:p>
    <w:p w:rsidR="00BD6521" w:rsidRDefault="00BD6521" w:rsidP="001154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1154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A)1,2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B)1,2,3,4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C)2,3,4</w:t>
      </w:r>
      <w:r>
        <w:rPr>
          <w:rFonts w:ascii="Times New Roman" w:hAnsi="Times New Roman" w:cs="Times New Roman"/>
          <w:sz w:val="24"/>
          <w:szCs w:val="24"/>
        </w:rPr>
        <w:tab/>
        <w:t>D)3,4</w:t>
      </w:r>
    </w:p>
    <w:p w:rsidR="00BD6521" w:rsidRPr="00115488" w:rsidRDefault="00BD6521" w:rsidP="001154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Pr="00D60B0A" w:rsidRDefault="00BD6521" w:rsidP="001D16FF">
      <w:pPr>
        <w:jc w:val="both"/>
        <w:rPr>
          <w:u w:val="single"/>
        </w:rPr>
      </w:pPr>
      <w:r>
        <w:rPr>
          <w:b/>
          <w:bCs/>
        </w:rPr>
        <w:t>18</w:t>
      </w:r>
      <w:r w:rsidRPr="000F62C5">
        <w:rPr>
          <w:b/>
          <w:bCs/>
        </w:rPr>
        <w:t>-</w:t>
      </w:r>
      <w:r>
        <w:t xml:space="preserve">Aşağıdakilerden hangisi temel ihtiyaçlarımızdan biri </w:t>
      </w:r>
      <w:r>
        <w:rPr>
          <w:u w:val="single"/>
        </w:rPr>
        <w:t>değildir?</w:t>
      </w:r>
    </w:p>
    <w:p w:rsidR="00BD6521" w:rsidRDefault="00BD6521" w:rsidP="00D60B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A)Spor yapmak</w:t>
      </w:r>
      <w:r>
        <w:rPr>
          <w:rFonts w:ascii="Times New Roman" w:hAnsi="Times New Roman" w:cs="Times New Roman"/>
          <w:sz w:val="24"/>
          <w:szCs w:val="24"/>
        </w:rPr>
        <w:tab/>
        <w:t>B)Beslenmek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C)Giyinmek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D)Barınmak</w:t>
      </w:r>
    </w:p>
    <w:p w:rsidR="00BD6521" w:rsidRDefault="00BD6521" w:rsidP="001D16FF">
      <w:pPr>
        <w:jc w:val="both"/>
        <w:rPr>
          <w:b/>
          <w:bCs/>
        </w:rPr>
      </w:pPr>
    </w:p>
    <w:p w:rsidR="00BD6521" w:rsidRPr="00D60B0A" w:rsidRDefault="00BD6521" w:rsidP="003B1C50">
      <w:pPr>
        <w:jc w:val="both"/>
        <w:rPr>
          <w:u w:val="single"/>
        </w:rPr>
      </w:pPr>
      <w:r>
        <w:rPr>
          <w:b/>
          <w:bCs/>
        </w:rPr>
        <w:t>19-</w:t>
      </w:r>
      <w:r>
        <w:t xml:space="preserve">Aşağıdakilerden hangisi dayanıklı tüketim mallarından </w:t>
      </w:r>
      <w:r>
        <w:rPr>
          <w:u w:val="single"/>
        </w:rPr>
        <w:t>biridir?</w:t>
      </w:r>
    </w:p>
    <w:p w:rsidR="00BD6521" w:rsidRDefault="00BD6521" w:rsidP="003B1C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A)Süt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B)Çikolata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C)Ekmek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D)Buzdolabı</w:t>
      </w:r>
    </w:p>
    <w:p w:rsidR="00BD6521" w:rsidRDefault="00BD6521" w:rsidP="003B1C50">
      <w:pPr>
        <w:jc w:val="both"/>
        <w:rPr>
          <w:b/>
          <w:bCs/>
        </w:rPr>
      </w:pPr>
    </w:p>
    <w:p w:rsidR="00BD6521" w:rsidRPr="00445633" w:rsidRDefault="00BD6521" w:rsidP="004456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6445">
        <w:rPr>
          <w:rFonts w:ascii="Times New Roman" w:hAnsi="Times New Roman" w:cs="Times New Roman"/>
          <w:b/>
          <w:bCs/>
          <w:sz w:val="24"/>
          <w:szCs w:val="24"/>
        </w:rPr>
        <w:t>20-</w:t>
      </w:r>
      <w:r w:rsidRPr="00445633">
        <w:rPr>
          <w:rFonts w:ascii="Times New Roman" w:hAnsi="Times New Roman" w:cs="Times New Roman"/>
          <w:sz w:val="24"/>
          <w:szCs w:val="24"/>
        </w:rPr>
        <w:t>Aşağıdaki icatlardan hangisi, iletişim alanında gerçekleştirilmiştir?</w:t>
      </w:r>
    </w:p>
    <w:p w:rsidR="00BD6521" w:rsidRPr="00445633" w:rsidRDefault="00BD6521" w:rsidP="00445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A)Tekerleğin icadı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445633">
        <w:rPr>
          <w:rFonts w:ascii="Times New Roman" w:hAnsi="Times New Roman" w:cs="Times New Roman"/>
          <w:sz w:val="24"/>
          <w:szCs w:val="24"/>
        </w:rPr>
        <w:t>Pusulanın icadı</w:t>
      </w:r>
      <w:r>
        <w:rPr>
          <w:rFonts w:ascii="Times New Roman" w:hAnsi="Times New Roman" w:cs="Times New Roman"/>
          <w:sz w:val="24"/>
          <w:szCs w:val="24"/>
        </w:rPr>
        <w:tab/>
        <w:t>C)Telefonun icadı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445633">
        <w:rPr>
          <w:rFonts w:ascii="Times New Roman" w:hAnsi="Times New Roman" w:cs="Times New Roman"/>
          <w:sz w:val="24"/>
          <w:szCs w:val="24"/>
        </w:rPr>
        <w:t>Geminin icadı</w:t>
      </w:r>
    </w:p>
    <w:p w:rsidR="00BD6521" w:rsidRDefault="00BD6521" w:rsidP="00445633">
      <w:pPr>
        <w:jc w:val="both"/>
        <w:rPr>
          <w:b/>
          <w:bCs/>
          <w:i/>
          <w:iCs/>
        </w:rPr>
      </w:pPr>
    </w:p>
    <w:p w:rsidR="00BD6521" w:rsidRPr="0079055F" w:rsidRDefault="00BD6521" w:rsidP="001D16FF">
      <w:pPr>
        <w:jc w:val="both"/>
      </w:pPr>
      <w:r w:rsidRPr="00636F00">
        <w:rPr>
          <w:b/>
          <w:bCs/>
          <w:i/>
          <w:iCs/>
        </w:rPr>
        <w:t>NOT:</w:t>
      </w:r>
      <w:r>
        <w:rPr>
          <w:i/>
          <w:iCs/>
        </w:rPr>
        <w:t xml:space="preserve">Her sorunun doğru cevabı </w:t>
      </w:r>
      <w:r w:rsidRPr="00636F00">
        <w:rPr>
          <w:i/>
          <w:iCs/>
        </w:rPr>
        <w:t>5 puandır.</w:t>
      </w:r>
      <w:r>
        <w:rPr>
          <w:i/>
          <w:iCs/>
        </w:rPr>
        <w:t>Süre 40 dakikadır.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1D16F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>B A Ş A R I L A R !</w:t>
      </w:r>
    </w:p>
    <w:p w:rsidR="00BD6521" w:rsidRDefault="00BD6521" w:rsidP="001D16F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D6521" w:rsidRDefault="00BD6521" w:rsidP="001D1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BD6521" w:rsidRDefault="00BD6521" w:rsidP="00636F0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D6521" w:rsidRDefault="00BD6521" w:rsidP="003159E3">
      <w:pPr>
        <w:tabs>
          <w:tab w:val="left" w:pos="3840"/>
        </w:tabs>
        <w:jc w:val="center"/>
        <w:rPr>
          <w:rFonts w:ascii="Comic Sans MS" w:hAnsi="Comic Sans MS" w:cs="Comic Sans MS"/>
          <w:b/>
          <w:bCs/>
          <w:i/>
          <w:iCs/>
          <w:color w:val="7030A0"/>
          <w:sz w:val="28"/>
          <w:szCs w:val="28"/>
        </w:rPr>
      </w:pPr>
      <w:r>
        <w:rPr>
          <w:rFonts w:ascii="Comic Sans MS" w:hAnsi="Comic Sans MS" w:cs="Comic Sans MS"/>
          <w:b/>
          <w:bCs/>
          <w:i/>
          <w:iCs/>
          <w:color w:val="7030A0"/>
          <w:sz w:val="28"/>
          <w:szCs w:val="28"/>
        </w:rPr>
        <w:t xml:space="preserve">----- </w:t>
      </w:r>
      <w:hyperlink r:id="rId8" w:history="1">
        <w:r>
          <w:rPr>
            <w:rStyle w:val="Hyperlink"/>
            <w:rFonts w:ascii="Comic Sans MS" w:hAnsi="Comic Sans MS" w:cs="Comic Sans MS"/>
            <w:b/>
            <w:bCs/>
            <w:i/>
            <w:iCs/>
            <w:sz w:val="28"/>
            <w:szCs w:val="28"/>
          </w:rPr>
          <w:t>www.sorubak.com</w:t>
        </w:r>
      </w:hyperlink>
      <w:r>
        <w:rPr>
          <w:rFonts w:ascii="Comic Sans MS" w:hAnsi="Comic Sans MS" w:cs="Comic Sans MS"/>
          <w:b/>
          <w:bCs/>
          <w:i/>
          <w:iCs/>
          <w:color w:val="7030A0"/>
          <w:sz w:val="28"/>
          <w:szCs w:val="28"/>
        </w:rPr>
        <w:t xml:space="preserve"> -----</w:t>
      </w:r>
    </w:p>
    <w:p w:rsidR="00BD6521" w:rsidRDefault="00BD6521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Pr="00564058" w:rsidRDefault="00BD6521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521" w:rsidRDefault="00BD6521" w:rsidP="007E5D28">
      <w:pPr>
        <w:spacing w:before="120" w:after="80"/>
        <w:jc w:val="both"/>
      </w:pPr>
    </w:p>
    <w:sectPr w:rsidR="00BD6521" w:rsidSect="003B6506">
      <w:headerReference w:type="default" r:id="rId9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521" w:rsidRDefault="00BD6521" w:rsidP="006B2898">
      <w:r>
        <w:separator/>
      </w:r>
    </w:p>
  </w:endnote>
  <w:endnote w:type="continuationSeparator" w:id="0">
    <w:p w:rsidR="00BD6521" w:rsidRDefault="00BD6521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521" w:rsidRDefault="00BD6521" w:rsidP="006B2898">
      <w:r>
        <w:separator/>
      </w:r>
    </w:p>
  </w:footnote>
  <w:footnote w:type="continuationSeparator" w:id="0">
    <w:p w:rsidR="00BD6521" w:rsidRDefault="00BD6521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521" w:rsidRDefault="00BD6521">
    <w:pPr>
      <w:pStyle w:val="Header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BD6521" w:rsidRDefault="00BD6521">
    <w:pPr>
      <w:pStyle w:val="Header"/>
    </w:pPr>
    <w:r>
      <w:t>02/04/2015</w:t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259"/>
    <w:rsid w:val="000111F2"/>
    <w:rsid w:val="00022701"/>
    <w:rsid w:val="00035E9D"/>
    <w:rsid w:val="0007572D"/>
    <w:rsid w:val="00084290"/>
    <w:rsid w:val="000B3610"/>
    <w:rsid w:val="000B3EF9"/>
    <w:rsid w:val="000C0F86"/>
    <w:rsid w:val="000E3278"/>
    <w:rsid w:val="000F25AD"/>
    <w:rsid w:val="000F6264"/>
    <w:rsid w:val="000F62C5"/>
    <w:rsid w:val="00115488"/>
    <w:rsid w:val="00130FB5"/>
    <w:rsid w:val="00140FE4"/>
    <w:rsid w:val="00152071"/>
    <w:rsid w:val="00167D08"/>
    <w:rsid w:val="00177AB1"/>
    <w:rsid w:val="00183360"/>
    <w:rsid w:val="00192D47"/>
    <w:rsid w:val="00196214"/>
    <w:rsid w:val="0019759F"/>
    <w:rsid w:val="00197917"/>
    <w:rsid w:val="001C76B4"/>
    <w:rsid w:val="001D16FF"/>
    <w:rsid w:val="00210246"/>
    <w:rsid w:val="00223259"/>
    <w:rsid w:val="00225B65"/>
    <w:rsid w:val="002279BA"/>
    <w:rsid w:val="00241328"/>
    <w:rsid w:val="002563D5"/>
    <w:rsid w:val="002733BA"/>
    <w:rsid w:val="002750DA"/>
    <w:rsid w:val="0027561D"/>
    <w:rsid w:val="00292341"/>
    <w:rsid w:val="002A74EB"/>
    <w:rsid w:val="002B7206"/>
    <w:rsid w:val="00300387"/>
    <w:rsid w:val="003159E3"/>
    <w:rsid w:val="00326B68"/>
    <w:rsid w:val="00334254"/>
    <w:rsid w:val="0034151B"/>
    <w:rsid w:val="00346916"/>
    <w:rsid w:val="00376CE7"/>
    <w:rsid w:val="00384F39"/>
    <w:rsid w:val="003A25A8"/>
    <w:rsid w:val="003B1C50"/>
    <w:rsid w:val="003B6506"/>
    <w:rsid w:val="003C0C8D"/>
    <w:rsid w:val="003E048D"/>
    <w:rsid w:val="00403D97"/>
    <w:rsid w:val="004048A5"/>
    <w:rsid w:val="004169E6"/>
    <w:rsid w:val="004328DF"/>
    <w:rsid w:val="00445633"/>
    <w:rsid w:val="004620FA"/>
    <w:rsid w:val="0047487B"/>
    <w:rsid w:val="004877BC"/>
    <w:rsid w:val="004B078F"/>
    <w:rsid w:val="004B1AE0"/>
    <w:rsid w:val="004C1AE6"/>
    <w:rsid w:val="004C3DB5"/>
    <w:rsid w:val="004E455F"/>
    <w:rsid w:val="00503753"/>
    <w:rsid w:val="0052078D"/>
    <w:rsid w:val="005243B6"/>
    <w:rsid w:val="005255FC"/>
    <w:rsid w:val="00544EEC"/>
    <w:rsid w:val="00564058"/>
    <w:rsid w:val="005673FD"/>
    <w:rsid w:val="00571E0C"/>
    <w:rsid w:val="0057286E"/>
    <w:rsid w:val="005815AE"/>
    <w:rsid w:val="00581A1C"/>
    <w:rsid w:val="00586A63"/>
    <w:rsid w:val="005907DC"/>
    <w:rsid w:val="005B5639"/>
    <w:rsid w:val="005B613A"/>
    <w:rsid w:val="005C014A"/>
    <w:rsid w:val="005C07FF"/>
    <w:rsid w:val="005F64AC"/>
    <w:rsid w:val="00603F75"/>
    <w:rsid w:val="00614E0C"/>
    <w:rsid w:val="00622BA2"/>
    <w:rsid w:val="00636F00"/>
    <w:rsid w:val="006446D7"/>
    <w:rsid w:val="00670C34"/>
    <w:rsid w:val="00681EE5"/>
    <w:rsid w:val="00692361"/>
    <w:rsid w:val="006A18AC"/>
    <w:rsid w:val="006B2898"/>
    <w:rsid w:val="006B2A91"/>
    <w:rsid w:val="006E0C91"/>
    <w:rsid w:val="006E1589"/>
    <w:rsid w:val="006E6C31"/>
    <w:rsid w:val="00700F15"/>
    <w:rsid w:val="00704BC4"/>
    <w:rsid w:val="00707C4E"/>
    <w:rsid w:val="00710262"/>
    <w:rsid w:val="00713BF2"/>
    <w:rsid w:val="00730D60"/>
    <w:rsid w:val="007350CA"/>
    <w:rsid w:val="00745D98"/>
    <w:rsid w:val="00751C62"/>
    <w:rsid w:val="00754C8A"/>
    <w:rsid w:val="00757CE5"/>
    <w:rsid w:val="00773389"/>
    <w:rsid w:val="00774A29"/>
    <w:rsid w:val="00781556"/>
    <w:rsid w:val="0079055F"/>
    <w:rsid w:val="007A4CAF"/>
    <w:rsid w:val="007B41B9"/>
    <w:rsid w:val="007D2254"/>
    <w:rsid w:val="007D4041"/>
    <w:rsid w:val="007E5D28"/>
    <w:rsid w:val="007F26E7"/>
    <w:rsid w:val="00805F9C"/>
    <w:rsid w:val="008326B6"/>
    <w:rsid w:val="00852593"/>
    <w:rsid w:val="00863965"/>
    <w:rsid w:val="008667AD"/>
    <w:rsid w:val="00870F09"/>
    <w:rsid w:val="00873FBF"/>
    <w:rsid w:val="008875DD"/>
    <w:rsid w:val="008A60EA"/>
    <w:rsid w:val="008B194D"/>
    <w:rsid w:val="008B63ED"/>
    <w:rsid w:val="008C5C42"/>
    <w:rsid w:val="008D1919"/>
    <w:rsid w:val="008D25E2"/>
    <w:rsid w:val="008D530F"/>
    <w:rsid w:val="008E5A20"/>
    <w:rsid w:val="00900A82"/>
    <w:rsid w:val="00910720"/>
    <w:rsid w:val="009172EB"/>
    <w:rsid w:val="00922652"/>
    <w:rsid w:val="00926D0E"/>
    <w:rsid w:val="00933001"/>
    <w:rsid w:val="00934F23"/>
    <w:rsid w:val="00946ED7"/>
    <w:rsid w:val="009625BC"/>
    <w:rsid w:val="00963B80"/>
    <w:rsid w:val="00964639"/>
    <w:rsid w:val="009749AE"/>
    <w:rsid w:val="009C38DA"/>
    <w:rsid w:val="009D1125"/>
    <w:rsid w:val="009D16AC"/>
    <w:rsid w:val="009E1B4F"/>
    <w:rsid w:val="009E4A5F"/>
    <w:rsid w:val="009E655E"/>
    <w:rsid w:val="009F0ACA"/>
    <w:rsid w:val="009F4CFB"/>
    <w:rsid w:val="00A0478A"/>
    <w:rsid w:val="00A344BE"/>
    <w:rsid w:val="00A53786"/>
    <w:rsid w:val="00A53A4D"/>
    <w:rsid w:val="00A5600B"/>
    <w:rsid w:val="00A97719"/>
    <w:rsid w:val="00AA62FE"/>
    <w:rsid w:val="00AD68C2"/>
    <w:rsid w:val="00AE27AB"/>
    <w:rsid w:val="00AF4AD4"/>
    <w:rsid w:val="00B13B5B"/>
    <w:rsid w:val="00B46445"/>
    <w:rsid w:val="00B55237"/>
    <w:rsid w:val="00B5672E"/>
    <w:rsid w:val="00B633FB"/>
    <w:rsid w:val="00B65605"/>
    <w:rsid w:val="00B67BD1"/>
    <w:rsid w:val="00B72863"/>
    <w:rsid w:val="00B729DD"/>
    <w:rsid w:val="00B82132"/>
    <w:rsid w:val="00B95939"/>
    <w:rsid w:val="00BA0961"/>
    <w:rsid w:val="00BA2731"/>
    <w:rsid w:val="00BA54D6"/>
    <w:rsid w:val="00BB5B9A"/>
    <w:rsid w:val="00BB7473"/>
    <w:rsid w:val="00BC4B43"/>
    <w:rsid w:val="00BD6521"/>
    <w:rsid w:val="00BE169F"/>
    <w:rsid w:val="00BF5598"/>
    <w:rsid w:val="00BF5C02"/>
    <w:rsid w:val="00BF75B0"/>
    <w:rsid w:val="00C1681C"/>
    <w:rsid w:val="00C20F09"/>
    <w:rsid w:val="00C22764"/>
    <w:rsid w:val="00C25FC5"/>
    <w:rsid w:val="00C356D8"/>
    <w:rsid w:val="00C37206"/>
    <w:rsid w:val="00C648C1"/>
    <w:rsid w:val="00C64989"/>
    <w:rsid w:val="00C71ABF"/>
    <w:rsid w:val="00C72E1A"/>
    <w:rsid w:val="00C77954"/>
    <w:rsid w:val="00C821A3"/>
    <w:rsid w:val="00C9039C"/>
    <w:rsid w:val="00CB1F9A"/>
    <w:rsid w:val="00CD3BA4"/>
    <w:rsid w:val="00CE5933"/>
    <w:rsid w:val="00CE5CBA"/>
    <w:rsid w:val="00CF5A08"/>
    <w:rsid w:val="00CF7355"/>
    <w:rsid w:val="00CF781E"/>
    <w:rsid w:val="00D011BF"/>
    <w:rsid w:val="00D321F1"/>
    <w:rsid w:val="00D564D4"/>
    <w:rsid w:val="00D60B0A"/>
    <w:rsid w:val="00D77609"/>
    <w:rsid w:val="00D77A14"/>
    <w:rsid w:val="00D80481"/>
    <w:rsid w:val="00DB0DF7"/>
    <w:rsid w:val="00DF3241"/>
    <w:rsid w:val="00E05119"/>
    <w:rsid w:val="00E11CAA"/>
    <w:rsid w:val="00E15D9B"/>
    <w:rsid w:val="00E25D8D"/>
    <w:rsid w:val="00E3481A"/>
    <w:rsid w:val="00E70269"/>
    <w:rsid w:val="00E7119C"/>
    <w:rsid w:val="00E7672B"/>
    <w:rsid w:val="00E9059B"/>
    <w:rsid w:val="00E90DA7"/>
    <w:rsid w:val="00EC7FE5"/>
    <w:rsid w:val="00ED5BFE"/>
    <w:rsid w:val="00EE71BE"/>
    <w:rsid w:val="00EF59A1"/>
    <w:rsid w:val="00EF7E64"/>
    <w:rsid w:val="00F03255"/>
    <w:rsid w:val="00F07B66"/>
    <w:rsid w:val="00F07EE3"/>
    <w:rsid w:val="00F33520"/>
    <w:rsid w:val="00F817D8"/>
    <w:rsid w:val="00FA4136"/>
    <w:rsid w:val="00FB7F99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5F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FC5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6B2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6B2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B13B5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9226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8B63E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07C4E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3159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08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630</Words>
  <Characters>3594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edanur</cp:lastModifiedBy>
  <cp:revision>3</cp:revision>
  <dcterms:created xsi:type="dcterms:W3CDTF">2015-04-02T05:45:00Z</dcterms:created>
  <dcterms:modified xsi:type="dcterms:W3CDTF">2015-04-05T17:44:00Z</dcterms:modified>
</cp:coreProperties>
</file>