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196"/>
      </w:tblGrid>
      <w:tr w:rsidR="00E34361" w:rsidRPr="00C77F02">
        <w:tc>
          <w:tcPr>
            <w:tcW w:w="11196" w:type="dxa"/>
            <w:shd w:val="clear" w:color="auto" w:fill="FDE9D9"/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Doğada gördüğümüz </w:t>
            </w:r>
            <w:r w:rsidRPr="00C77F02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canlı cansız her şeyin bir ismi</w:t>
            </w: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 vardır.</w:t>
            </w:r>
          </w:p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Gözle görülemeyen </w:t>
            </w:r>
            <w:r w:rsidRPr="00C77F02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her duygunun ve düşüncenin bir adı</w:t>
            </w: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 vardır.</w:t>
            </w:r>
          </w:p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Varlıkları tanımamızı sağlayan sözcüklere İSİM deriz</w:t>
            </w: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.       </w:t>
            </w:r>
          </w:p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UNUTMA: </w:t>
            </w:r>
            <w:r w:rsidRPr="00C77F02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İsim ve ad eş anlamlı</w:t>
            </w: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 kelimelerdir.  </w:t>
            </w:r>
          </w:p>
          <w:p w:rsidR="00E34361" w:rsidRPr="00C77F02" w:rsidRDefault="00E34361" w:rsidP="00C77F02">
            <w:pPr>
              <w:spacing w:after="0" w:line="360" w:lineRule="auto"/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Varlıkların oluşlarına göre isimler ikiye ayrılır: </w:t>
            </w:r>
            <w:r w:rsidRPr="00C77F02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>1-Somut İsimler   2-Soyut İsimler</w:t>
            </w:r>
          </w:p>
        </w:tc>
      </w:tr>
    </w:tbl>
    <w:p w:rsidR="00E34361" w:rsidRPr="00951755" w:rsidRDefault="00E34361" w:rsidP="005A6367">
      <w:pPr>
        <w:pStyle w:val="ListParagraph"/>
        <w:spacing w:after="0"/>
        <w:jc w:val="center"/>
        <w:rPr>
          <w:rFonts w:ascii="Comic Sans MS" w:hAnsi="Comic Sans MS" w:cs="Comic Sans MS"/>
          <w:b/>
          <w:bCs/>
          <w:color w:val="FF0000"/>
          <w:sz w:val="16"/>
          <w:szCs w:val="16"/>
          <w:highlight w:val="cy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95"/>
        <w:gridCol w:w="236"/>
        <w:gridCol w:w="5541"/>
      </w:tblGrid>
      <w:tr w:rsidR="00E34361" w:rsidRPr="00C77F02">
        <w:tc>
          <w:tcPr>
            <w:tcW w:w="5495" w:type="dxa"/>
          </w:tcPr>
          <w:p w:rsidR="00E34361" w:rsidRPr="00C77F02" w:rsidRDefault="00E34361" w:rsidP="00C77F02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32"/>
                <w:szCs w:val="32"/>
              </w:rPr>
            </w:pPr>
            <w:r w:rsidRPr="00C77F02">
              <w:rPr>
                <w:rFonts w:ascii="Comic Sans MS" w:hAnsi="Comic Sans MS" w:cs="Comic Sans MS"/>
                <w:b/>
                <w:bCs/>
                <w:color w:val="FF0000"/>
                <w:sz w:val="32"/>
                <w:szCs w:val="32"/>
                <w:highlight w:val="cyan"/>
              </w:rPr>
              <w:t>1-SOMUT İSİMLER</w:t>
            </w:r>
          </w:p>
          <w:p w:rsidR="00E34361" w:rsidRPr="00C77F02" w:rsidRDefault="00E34361" w:rsidP="00C77F02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E34361" w:rsidRPr="00C77F02" w:rsidRDefault="00E34361" w:rsidP="00C77F02">
            <w:pPr>
              <w:spacing w:after="0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Somut isimler , </w:t>
            </w:r>
            <w:r w:rsidRPr="00C77F02">
              <w:rPr>
                <w:rFonts w:ascii="Comic Sans MS" w:hAnsi="Comic Sans MS" w:cs="Comic Sans MS"/>
                <w:color w:val="FF0000"/>
                <w:sz w:val="28"/>
                <w:szCs w:val="28"/>
              </w:rPr>
              <w:t>duyu organlarımızla anlayabildiğimiz</w:t>
            </w: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 varlıkların ve kavramların isimleridir.</w:t>
            </w:r>
          </w:p>
          <w:p w:rsidR="00E34361" w:rsidRPr="00C77F02" w:rsidRDefault="00E34361" w:rsidP="00C77F02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E34361" w:rsidRPr="00C77F02" w:rsidRDefault="00E34361" w:rsidP="00C77F02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Somut demek </w:t>
            </w:r>
            <w:r w:rsidRPr="00C77F02">
              <w:rPr>
                <w:rFonts w:ascii="Comic Sans MS" w:hAnsi="Comic Sans MS" w:cs="Comic Sans MS"/>
                <w:color w:val="FF0000"/>
                <w:sz w:val="28"/>
                <w:szCs w:val="28"/>
              </w:rPr>
              <w:t>herkes tarafından görülen</w:t>
            </w: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 varlıklar demektir.</w:t>
            </w:r>
          </w:p>
          <w:p w:rsidR="00E34361" w:rsidRPr="00C77F02" w:rsidRDefault="00E34361" w:rsidP="00C77F02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E34361" w:rsidRPr="00C77F02" w:rsidRDefault="00E34361" w:rsidP="00C77F02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E34361" w:rsidRPr="00C77F02" w:rsidRDefault="00E34361" w:rsidP="00C77F02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Somut varlıklar </w:t>
            </w:r>
            <w:r w:rsidRPr="00C77F02">
              <w:rPr>
                <w:rFonts w:ascii="Comic Sans MS" w:hAnsi="Comic Sans MS" w:cs="Comic Sans MS"/>
                <w:color w:val="FF0000"/>
                <w:sz w:val="28"/>
                <w:szCs w:val="28"/>
              </w:rPr>
              <w:t>maddedir yani</w:t>
            </w: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 </w:t>
            </w:r>
            <w:r w:rsidRPr="00C77F02">
              <w:rPr>
                <w:rFonts w:ascii="Comic Sans MS" w:hAnsi="Comic Sans MS" w:cs="Comic Sans MS"/>
                <w:color w:val="FF0000"/>
                <w:sz w:val="28"/>
                <w:szCs w:val="28"/>
              </w:rPr>
              <w:t>dış dünyayadır</w:t>
            </w:r>
            <w:r w:rsidRPr="00C77F02">
              <w:rPr>
                <w:rFonts w:ascii="Comic Sans MS" w:hAnsi="Comic Sans MS" w:cs="Comic Sans MS"/>
                <w:color w:val="FF0000"/>
                <w:sz w:val="24"/>
                <w:szCs w:val="24"/>
              </w:rPr>
              <w:t>.</w:t>
            </w:r>
          </w:p>
        </w:tc>
        <w:tc>
          <w:tcPr>
            <w:tcW w:w="236" w:type="dxa"/>
          </w:tcPr>
          <w:p w:rsidR="00E34361" w:rsidRPr="00C77F02" w:rsidRDefault="00E34361" w:rsidP="00C77F02">
            <w:pPr>
              <w:pStyle w:val="ListParagraph"/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32"/>
                <w:szCs w:val="32"/>
                <w:highlight w:val="cyan"/>
              </w:rPr>
            </w:pPr>
          </w:p>
        </w:tc>
        <w:tc>
          <w:tcPr>
            <w:tcW w:w="5541" w:type="dxa"/>
          </w:tcPr>
          <w:p w:rsidR="00E34361" w:rsidRPr="00C77F02" w:rsidRDefault="00E34361" w:rsidP="00C77F02">
            <w:pPr>
              <w:pStyle w:val="ListParagraph"/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32"/>
                <w:szCs w:val="32"/>
              </w:rPr>
            </w:pPr>
            <w:r w:rsidRPr="00C77F02">
              <w:rPr>
                <w:rFonts w:ascii="Comic Sans MS" w:hAnsi="Comic Sans MS" w:cs="Comic Sans MS"/>
                <w:b/>
                <w:bCs/>
                <w:color w:val="FF0000"/>
                <w:sz w:val="32"/>
                <w:szCs w:val="32"/>
                <w:highlight w:val="cyan"/>
              </w:rPr>
              <w:t>2-SOYUT İSİMLER</w:t>
            </w:r>
          </w:p>
          <w:p w:rsidR="00E34361" w:rsidRPr="00C77F02" w:rsidRDefault="00E34361" w:rsidP="00C77F02">
            <w:pPr>
              <w:spacing w:after="0"/>
              <w:rPr>
                <w:rFonts w:ascii="Comic Sans MS" w:hAnsi="Comic Sans MS" w:cs="Comic Sans MS"/>
                <w:sz w:val="16"/>
                <w:szCs w:val="16"/>
              </w:rPr>
            </w:pPr>
          </w:p>
          <w:p w:rsidR="00E34361" w:rsidRPr="00C77F02" w:rsidRDefault="00E34361" w:rsidP="00C77F02">
            <w:pPr>
              <w:spacing w:after="0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Soyut isimler, </w:t>
            </w:r>
            <w:r w:rsidRPr="00C77F02">
              <w:rPr>
                <w:rFonts w:ascii="Comic Sans MS" w:hAnsi="Comic Sans MS" w:cs="Comic Sans MS"/>
                <w:color w:val="FF0000"/>
                <w:sz w:val="28"/>
                <w:szCs w:val="28"/>
              </w:rPr>
              <w:t>madde halinde bulunmayan</w:t>
            </w: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 yani göremediğimiz, dokunamadığımız varlıkların ve kavramların isimleridir.</w:t>
            </w:r>
          </w:p>
          <w:p w:rsidR="00E34361" w:rsidRPr="00C77F02" w:rsidRDefault="00E34361" w:rsidP="00C77F02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E34361" w:rsidRPr="00C77F02" w:rsidRDefault="00E34361" w:rsidP="00C77F02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Soyut demek </w:t>
            </w:r>
            <w:r w:rsidRPr="00C77F02">
              <w:rPr>
                <w:rFonts w:ascii="Comic Sans MS" w:hAnsi="Comic Sans MS" w:cs="Comic Sans MS"/>
                <w:color w:val="FF0000"/>
                <w:sz w:val="28"/>
                <w:szCs w:val="28"/>
              </w:rPr>
              <w:t>görülemeyen dokunulamayan</w:t>
            </w: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 varlıklar ve kavramlar demektir.</w:t>
            </w:r>
          </w:p>
          <w:p w:rsidR="00E34361" w:rsidRPr="00C77F02" w:rsidRDefault="00E34361" w:rsidP="00C77F02">
            <w:pPr>
              <w:spacing w:after="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E34361" w:rsidRPr="00C77F02" w:rsidRDefault="00E34361" w:rsidP="00C77F02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Soyut varlıklar ve kavramlar </w:t>
            </w:r>
            <w:r w:rsidRPr="00C77F02">
              <w:rPr>
                <w:rFonts w:ascii="Comic Sans MS" w:hAnsi="Comic Sans MS" w:cs="Comic Sans MS"/>
                <w:color w:val="FF0000"/>
                <w:sz w:val="28"/>
                <w:szCs w:val="28"/>
              </w:rPr>
              <w:t>iç dünyamızdadır</w:t>
            </w: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 </w:t>
            </w:r>
            <w:r w:rsidRPr="00C77F02">
              <w:rPr>
                <w:rFonts w:ascii="Comic Sans MS" w:hAnsi="Comic Sans MS" w:cs="Comic Sans MS"/>
                <w:color w:val="FF0000"/>
                <w:sz w:val="28"/>
                <w:szCs w:val="28"/>
              </w:rPr>
              <w:t>yani zihnimizdedir.</w:t>
            </w:r>
          </w:p>
        </w:tc>
      </w:tr>
    </w:tbl>
    <w:p w:rsidR="00E34361" w:rsidRPr="00951755" w:rsidRDefault="00E34361" w:rsidP="00E74EF4">
      <w:pPr>
        <w:spacing w:after="0"/>
        <w:rPr>
          <w:rFonts w:ascii="Comic Sans MS" w:hAnsi="Comic Sans MS" w:cs="Comic Sans MS"/>
          <w:sz w:val="16"/>
          <w:szCs w:val="16"/>
        </w:rPr>
      </w:pPr>
    </w:p>
    <w:tbl>
      <w:tblPr>
        <w:tblW w:w="1130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1418"/>
        <w:gridCol w:w="1270"/>
        <w:gridCol w:w="6"/>
        <w:gridCol w:w="703"/>
        <w:gridCol w:w="6"/>
        <w:gridCol w:w="1276"/>
        <w:gridCol w:w="1275"/>
        <w:gridCol w:w="1276"/>
        <w:gridCol w:w="1418"/>
        <w:gridCol w:w="1412"/>
        <w:gridCol w:w="6"/>
      </w:tblGrid>
      <w:tr w:rsidR="00E34361" w:rsidRPr="00C77F02">
        <w:trPr>
          <w:gridAfter w:val="1"/>
          <w:wAfter w:w="6" w:type="dxa"/>
        </w:trPr>
        <w:tc>
          <w:tcPr>
            <w:tcW w:w="3930" w:type="dxa"/>
            <w:gridSpan w:val="3"/>
            <w:shd w:val="clear" w:color="auto" w:fill="F2DBDB"/>
          </w:tcPr>
          <w:p w:rsidR="00E34361" w:rsidRPr="00C77F02" w:rsidRDefault="00E34361" w:rsidP="00C77F02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>SOMUT İSİMLER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34361" w:rsidRPr="00C77F02" w:rsidRDefault="00E34361" w:rsidP="00C77F02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shd w:val="clear" w:color="auto" w:fill="DBE5F1"/>
          </w:tcPr>
          <w:p w:rsidR="00E34361" w:rsidRPr="00C77F02" w:rsidRDefault="00E34361" w:rsidP="00C77F02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b/>
                <w:bCs/>
                <w:color w:val="FF0000"/>
                <w:sz w:val="28"/>
                <w:szCs w:val="28"/>
              </w:rPr>
              <w:t>SOYUT İSİMLER</w:t>
            </w:r>
          </w:p>
        </w:tc>
      </w:tr>
      <w:tr w:rsidR="00E34361" w:rsidRPr="00C77F02">
        <w:tc>
          <w:tcPr>
            <w:tcW w:w="1242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Kalem</w:t>
            </w:r>
          </w:p>
        </w:tc>
        <w:tc>
          <w:tcPr>
            <w:tcW w:w="1418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Silgi</w:t>
            </w:r>
          </w:p>
        </w:tc>
        <w:tc>
          <w:tcPr>
            <w:tcW w:w="1276" w:type="dxa"/>
            <w:gridSpan w:val="2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Telefon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Özlem</w:t>
            </w:r>
          </w:p>
        </w:tc>
        <w:tc>
          <w:tcPr>
            <w:tcW w:w="1275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Sevgi </w:t>
            </w:r>
          </w:p>
        </w:tc>
        <w:tc>
          <w:tcPr>
            <w:tcW w:w="1276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Saygı </w:t>
            </w:r>
          </w:p>
        </w:tc>
        <w:tc>
          <w:tcPr>
            <w:tcW w:w="1418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Heyecan</w:t>
            </w:r>
          </w:p>
        </w:tc>
        <w:tc>
          <w:tcPr>
            <w:tcW w:w="1418" w:type="dxa"/>
            <w:gridSpan w:val="2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Düşünce </w:t>
            </w:r>
          </w:p>
        </w:tc>
      </w:tr>
      <w:tr w:rsidR="00E34361" w:rsidRPr="00C77F02">
        <w:tc>
          <w:tcPr>
            <w:tcW w:w="1242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Kitap </w:t>
            </w:r>
          </w:p>
        </w:tc>
        <w:tc>
          <w:tcPr>
            <w:tcW w:w="1418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Elma</w:t>
            </w:r>
          </w:p>
        </w:tc>
        <w:tc>
          <w:tcPr>
            <w:tcW w:w="1276" w:type="dxa"/>
            <w:gridSpan w:val="2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Portakal 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Korku </w:t>
            </w:r>
          </w:p>
        </w:tc>
        <w:tc>
          <w:tcPr>
            <w:tcW w:w="1275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Cin </w:t>
            </w:r>
          </w:p>
        </w:tc>
        <w:tc>
          <w:tcPr>
            <w:tcW w:w="1276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Peri </w:t>
            </w:r>
          </w:p>
        </w:tc>
        <w:tc>
          <w:tcPr>
            <w:tcW w:w="1418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Rüya </w:t>
            </w:r>
          </w:p>
        </w:tc>
        <w:tc>
          <w:tcPr>
            <w:tcW w:w="1418" w:type="dxa"/>
            <w:gridSpan w:val="2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Dürüstlük </w:t>
            </w:r>
          </w:p>
        </w:tc>
      </w:tr>
      <w:tr w:rsidR="00E34361" w:rsidRPr="00C77F02">
        <w:trPr>
          <w:trHeight w:val="439"/>
        </w:trPr>
        <w:tc>
          <w:tcPr>
            <w:tcW w:w="1242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İplik</w:t>
            </w:r>
          </w:p>
        </w:tc>
        <w:tc>
          <w:tcPr>
            <w:tcW w:w="1418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Bardak</w:t>
            </w:r>
          </w:p>
        </w:tc>
        <w:tc>
          <w:tcPr>
            <w:tcW w:w="1276" w:type="dxa"/>
            <w:gridSpan w:val="2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Gözlük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Akıl </w:t>
            </w:r>
          </w:p>
        </w:tc>
        <w:tc>
          <w:tcPr>
            <w:tcW w:w="1275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Aşk</w:t>
            </w:r>
          </w:p>
        </w:tc>
        <w:tc>
          <w:tcPr>
            <w:tcW w:w="1276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Zeka </w:t>
            </w:r>
          </w:p>
        </w:tc>
        <w:tc>
          <w:tcPr>
            <w:tcW w:w="1418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Şeytan</w:t>
            </w:r>
          </w:p>
        </w:tc>
        <w:tc>
          <w:tcPr>
            <w:tcW w:w="1418" w:type="dxa"/>
            <w:gridSpan w:val="2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Bencillik </w:t>
            </w:r>
          </w:p>
        </w:tc>
      </w:tr>
      <w:tr w:rsidR="00E34361" w:rsidRPr="00C77F02">
        <w:tc>
          <w:tcPr>
            <w:tcW w:w="1242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Gömlek</w:t>
            </w:r>
          </w:p>
        </w:tc>
        <w:tc>
          <w:tcPr>
            <w:tcW w:w="1418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Top</w:t>
            </w:r>
          </w:p>
        </w:tc>
        <w:tc>
          <w:tcPr>
            <w:tcW w:w="1276" w:type="dxa"/>
            <w:gridSpan w:val="2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Kulaklık 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Umut</w:t>
            </w:r>
          </w:p>
        </w:tc>
        <w:tc>
          <w:tcPr>
            <w:tcW w:w="1275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Neşe</w:t>
            </w:r>
          </w:p>
        </w:tc>
        <w:tc>
          <w:tcPr>
            <w:tcW w:w="1276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Üzüntü</w:t>
            </w:r>
          </w:p>
        </w:tc>
        <w:tc>
          <w:tcPr>
            <w:tcW w:w="1418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İblis</w:t>
            </w:r>
          </w:p>
        </w:tc>
        <w:tc>
          <w:tcPr>
            <w:tcW w:w="1418" w:type="dxa"/>
            <w:gridSpan w:val="2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Sevap</w:t>
            </w:r>
          </w:p>
        </w:tc>
      </w:tr>
      <w:tr w:rsidR="00E34361" w:rsidRPr="00C77F02">
        <w:tc>
          <w:tcPr>
            <w:tcW w:w="1242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418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276" w:type="dxa"/>
            <w:gridSpan w:val="2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Gönül</w:t>
            </w:r>
          </w:p>
        </w:tc>
        <w:tc>
          <w:tcPr>
            <w:tcW w:w="1275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İyilik</w:t>
            </w:r>
          </w:p>
        </w:tc>
        <w:tc>
          <w:tcPr>
            <w:tcW w:w="1276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Kötülük</w:t>
            </w:r>
          </w:p>
        </w:tc>
        <w:tc>
          <w:tcPr>
            <w:tcW w:w="1418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Şefkat</w:t>
            </w:r>
          </w:p>
        </w:tc>
        <w:tc>
          <w:tcPr>
            <w:tcW w:w="1418" w:type="dxa"/>
            <w:gridSpan w:val="2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İnanç</w:t>
            </w:r>
          </w:p>
        </w:tc>
      </w:tr>
      <w:tr w:rsidR="00E34361" w:rsidRPr="00C77F02">
        <w:tc>
          <w:tcPr>
            <w:tcW w:w="1242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418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276" w:type="dxa"/>
            <w:gridSpan w:val="2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Fikir </w:t>
            </w:r>
          </w:p>
        </w:tc>
        <w:tc>
          <w:tcPr>
            <w:tcW w:w="1275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Melek </w:t>
            </w:r>
          </w:p>
        </w:tc>
        <w:tc>
          <w:tcPr>
            <w:tcW w:w="1276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Öfke </w:t>
            </w:r>
          </w:p>
        </w:tc>
        <w:tc>
          <w:tcPr>
            <w:tcW w:w="1418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Merhamet</w:t>
            </w:r>
          </w:p>
        </w:tc>
        <w:tc>
          <w:tcPr>
            <w:tcW w:w="1418" w:type="dxa"/>
            <w:gridSpan w:val="2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Hayat </w:t>
            </w:r>
          </w:p>
        </w:tc>
      </w:tr>
      <w:tr w:rsidR="00E34361" w:rsidRPr="00C77F02">
        <w:tc>
          <w:tcPr>
            <w:tcW w:w="1242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418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276" w:type="dxa"/>
            <w:gridSpan w:val="2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Allah</w:t>
            </w:r>
          </w:p>
        </w:tc>
        <w:tc>
          <w:tcPr>
            <w:tcW w:w="1275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Ruh</w:t>
            </w:r>
          </w:p>
        </w:tc>
        <w:tc>
          <w:tcPr>
            <w:tcW w:w="1276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Keder </w:t>
            </w:r>
          </w:p>
        </w:tc>
        <w:tc>
          <w:tcPr>
            <w:tcW w:w="1418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Özgürlük</w:t>
            </w:r>
          </w:p>
        </w:tc>
        <w:tc>
          <w:tcPr>
            <w:tcW w:w="1418" w:type="dxa"/>
            <w:gridSpan w:val="2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Kuşku</w:t>
            </w:r>
          </w:p>
        </w:tc>
      </w:tr>
      <w:tr w:rsidR="00E34361" w:rsidRPr="00C77F02">
        <w:tc>
          <w:tcPr>
            <w:tcW w:w="1242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418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276" w:type="dxa"/>
            <w:gridSpan w:val="2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Hasret </w:t>
            </w:r>
          </w:p>
        </w:tc>
        <w:tc>
          <w:tcPr>
            <w:tcW w:w="1275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Adalet </w:t>
            </w:r>
          </w:p>
        </w:tc>
        <w:tc>
          <w:tcPr>
            <w:tcW w:w="1276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Günah </w:t>
            </w:r>
          </w:p>
        </w:tc>
        <w:tc>
          <w:tcPr>
            <w:tcW w:w="1418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Esaret</w:t>
            </w:r>
          </w:p>
        </w:tc>
        <w:tc>
          <w:tcPr>
            <w:tcW w:w="1418" w:type="dxa"/>
            <w:gridSpan w:val="2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Vicdan </w:t>
            </w:r>
          </w:p>
        </w:tc>
      </w:tr>
      <w:tr w:rsidR="00E34361" w:rsidRPr="00C77F02">
        <w:tc>
          <w:tcPr>
            <w:tcW w:w="1242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418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276" w:type="dxa"/>
            <w:gridSpan w:val="2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Can </w:t>
            </w:r>
          </w:p>
        </w:tc>
        <w:tc>
          <w:tcPr>
            <w:tcW w:w="1275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Kaygı </w:t>
            </w:r>
          </w:p>
        </w:tc>
        <w:tc>
          <w:tcPr>
            <w:tcW w:w="1276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Merak</w:t>
            </w:r>
          </w:p>
        </w:tc>
        <w:tc>
          <w:tcPr>
            <w:tcW w:w="1418" w:type="dxa"/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Hüzün</w:t>
            </w:r>
          </w:p>
        </w:tc>
        <w:tc>
          <w:tcPr>
            <w:tcW w:w="1418" w:type="dxa"/>
            <w:gridSpan w:val="2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 xml:space="preserve">Ülkü </w:t>
            </w:r>
          </w:p>
        </w:tc>
      </w:tr>
      <w:tr w:rsidR="00E34361" w:rsidRPr="00C77F02">
        <w:tc>
          <w:tcPr>
            <w:tcW w:w="1242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418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276" w:type="dxa"/>
            <w:gridSpan w:val="2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275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276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418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418" w:type="dxa"/>
            <w:gridSpan w:val="2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</w:tr>
      <w:tr w:rsidR="00E34361" w:rsidRPr="00C77F02">
        <w:tc>
          <w:tcPr>
            <w:tcW w:w="1242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418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276" w:type="dxa"/>
            <w:gridSpan w:val="2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275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276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418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418" w:type="dxa"/>
            <w:gridSpan w:val="2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</w:tr>
      <w:tr w:rsidR="00E34361" w:rsidRPr="00C77F02">
        <w:tc>
          <w:tcPr>
            <w:tcW w:w="1242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418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276" w:type="dxa"/>
            <w:gridSpan w:val="2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275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276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418" w:type="dxa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  <w:tc>
          <w:tcPr>
            <w:tcW w:w="1418" w:type="dxa"/>
            <w:gridSpan w:val="2"/>
            <w:vAlign w:val="bottom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sz w:val="24"/>
                <w:szCs w:val="24"/>
              </w:rPr>
              <w:t>………………</w:t>
            </w:r>
          </w:p>
        </w:tc>
      </w:tr>
    </w:tbl>
    <w:p w:rsidR="00E34361" w:rsidRDefault="00E34361" w:rsidP="00E74EF4">
      <w:pPr>
        <w:rPr>
          <w:rFonts w:ascii="Comic Sans MS" w:hAnsi="Comic Sans MS" w:cs="Comic Sans MS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09"/>
        <w:gridCol w:w="9387"/>
      </w:tblGrid>
      <w:tr w:rsidR="00E34361" w:rsidRPr="00C77F02">
        <w:tc>
          <w:tcPr>
            <w:tcW w:w="11196" w:type="dxa"/>
            <w:gridSpan w:val="2"/>
            <w:shd w:val="clear" w:color="auto" w:fill="FDE9D9"/>
          </w:tcPr>
          <w:p w:rsidR="00E34361" w:rsidRPr="00C77F02" w:rsidRDefault="00E34361" w:rsidP="00C77F0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Aşağıdaki somut isimleri bir cümle içinde kullanınız</w:t>
            </w:r>
            <w:r w:rsidRPr="00C77F02">
              <w:rPr>
                <w:rFonts w:ascii="Comic Sans MS" w:hAnsi="Comic Sans MS" w:cs="Comic Sans MS"/>
                <w:sz w:val="28"/>
                <w:szCs w:val="28"/>
              </w:rPr>
              <w:t>.</w:t>
            </w:r>
          </w:p>
        </w:tc>
      </w:tr>
      <w:tr w:rsidR="00E34361" w:rsidRPr="00C77F02">
        <w:tc>
          <w:tcPr>
            <w:tcW w:w="1809" w:type="dxa"/>
            <w:shd w:val="clear" w:color="auto" w:fill="DAEEF3"/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Ceviz</w:t>
            </w:r>
          </w:p>
        </w:tc>
        <w:tc>
          <w:tcPr>
            <w:tcW w:w="9387" w:type="dxa"/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E34361" w:rsidRPr="00C77F02">
        <w:tc>
          <w:tcPr>
            <w:tcW w:w="1809" w:type="dxa"/>
            <w:tcBorders>
              <w:left w:val="nil"/>
              <w:right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9387" w:type="dxa"/>
            <w:tcBorders>
              <w:left w:val="nil"/>
              <w:right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E34361" w:rsidRPr="00C77F02">
        <w:tc>
          <w:tcPr>
            <w:tcW w:w="1809" w:type="dxa"/>
            <w:shd w:val="clear" w:color="auto" w:fill="DAEEF3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Uçak</w:t>
            </w:r>
          </w:p>
        </w:tc>
        <w:tc>
          <w:tcPr>
            <w:tcW w:w="9387" w:type="dxa"/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E34361" w:rsidRPr="00C77F02">
        <w:tc>
          <w:tcPr>
            <w:tcW w:w="1809" w:type="dxa"/>
            <w:tcBorders>
              <w:left w:val="nil"/>
              <w:right w:val="nil"/>
            </w:tcBorders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9387" w:type="dxa"/>
            <w:tcBorders>
              <w:left w:val="nil"/>
              <w:right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E34361" w:rsidRPr="00C77F02">
        <w:tc>
          <w:tcPr>
            <w:tcW w:w="1809" w:type="dxa"/>
            <w:shd w:val="clear" w:color="auto" w:fill="DAEEF3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Kedi</w:t>
            </w:r>
          </w:p>
        </w:tc>
        <w:tc>
          <w:tcPr>
            <w:tcW w:w="9387" w:type="dxa"/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E34361" w:rsidRPr="00B10F6D" w:rsidRDefault="00E34361" w:rsidP="00E74EF4">
      <w:pPr>
        <w:rPr>
          <w:rFonts w:ascii="Comic Sans MS" w:hAnsi="Comic Sans MS" w:cs="Comic Sans MS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09"/>
        <w:gridCol w:w="9387"/>
      </w:tblGrid>
      <w:tr w:rsidR="00E34361" w:rsidRPr="00C77F02">
        <w:tc>
          <w:tcPr>
            <w:tcW w:w="11196" w:type="dxa"/>
            <w:gridSpan w:val="2"/>
            <w:shd w:val="clear" w:color="auto" w:fill="FDE9D9"/>
          </w:tcPr>
          <w:p w:rsidR="00E34361" w:rsidRPr="00C77F02" w:rsidRDefault="00E34361" w:rsidP="00C77F0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Aşağıdaki soyut isimleri bir cümle içinde kullanınız</w:t>
            </w:r>
            <w:r w:rsidRPr="00C77F02">
              <w:rPr>
                <w:rFonts w:ascii="Comic Sans MS" w:hAnsi="Comic Sans MS" w:cs="Comic Sans MS"/>
                <w:sz w:val="24"/>
                <w:szCs w:val="24"/>
              </w:rPr>
              <w:t>.</w:t>
            </w:r>
          </w:p>
        </w:tc>
      </w:tr>
      <w:tr w:rsidR="00E34361" w:rsidRPr="00C77F02">
        <w:tc>
          <w:tcPr>
            <w:tcW w:w="1809" w:type="dxa"/>
            <w:shd w:val="clear" w:color="auto" w:fill="DAEEF3"/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Zeka </w:t>
            </w:r>
          </w:p>
        </w:tc>
        <w:tc>
          <w:tcPr>
            <w:tcW w:w="9387" w:type="dxa"/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E34361" w:rsidRPr="00C77F02">
        <w:tc>
          <w:tcPr>
            <w:tcW w:w="1809" w:type="dxa"/>
            <w:tcBorders>
              <w:left w:val="nil"/>
              <w:right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9387" w:type="dxa"/>
            <w:tcBorders>
              <w:left w:val="nil"/>
              <w:right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E34361" w:rsidRPr="00C77F02">
        <w:tc>
          <w:tcPr>
            <w:tcW w:w="1809" w:type="dxa"/>
            <w:shd w:val="clear" w:color="auto" w:fill="DAEEF3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Dürüstlük</w:t>
            </w:r>
          </w:p>
        </w:tc>
        <w:tc>
          <w:tcPr>
            <w:tcW w:w="9387" w:type="dxa"/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E34361" w:rsidRPr="00C77F02">
        <w:tc>
          <w:tcPr>
            <w:tcW w:w="1809" w:type="dxa"/>
            <w:tcBorders>
              <w:left w:val="nil"/>
              <w:right w:val="nil"/>
            </w:tcBorders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9387" w:type="dxa"/>
            <w:tcBorders>
              <w:left w:val="nil"/>
              <w:right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E34361" w:rsidRPr="00C77F02">
        <w:tc>
          <w:tcPr>
            <w:tcW w:w="1809" w:type="dxa"/>
            <w:shd w:val="clear" w:color="auto" w:fill="DAEEF3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Aşk</w:t>
            </w:r>
          </w:p>
        </w:tc>
        <w:tc>
          <w:tcPr>
            <w:tcW w:w="9387" w:type="dxa"/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E34361" w:rsidRPr="00C77F02">
        <w:tc>
          <w:tcPr>
            <w:tcW w:w="1809" w:type="dxa"/>
            <w:tcBorders>
              <w:left w:val="nil"/>
              <w:right w:val="nil"/>
            </w:tcBorders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9387" w:type="dxa"/>
            <w:tcBorders>
              <w:left w:val="nil"/>
              <w:right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E34361" w:rsidRPr="00C77F02">
        <w:tc>
          <w:tcPr>
            <w:tcW w:w="1809" w:type="dxa"/>
            <w:shd w:val="clear" w:color="auto" w:fill="DAEEF3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Merhamet </w:t>
            </w:r>
          </w:p>
        </w:tc>
        <w:tc>
          <w:tcPr>
            <w:tcW w:w="9387" w:type="dxa"/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E34361" w:rsidRPr="00C77F02">
        <w:tc>
          <w:tcPr>
            <w:tcW w:w="1809" w:type="dxa"/>
            <w:tcBorders>
              <w:left w:val="nil"/>
              <w:right w:val="nil"/>
            </w:tcBorders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9387" w:type="dxa"/>
            <w:tcBorders>
              <w:left w:val="nil"/>
              <w:right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E34361" w:rsidRPr="00C77F02">
        <w:tc>
          <w:tcPr>
            <w:tcW w:w="1809" w:type="dxa"/>
            <w:shd w:val="clear" w:color="auto" w:fill="DAEEF3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Rüya </w:t>
            </w:r>
          </w:p>
        </w:tc>
        <w:tc>
          <w:tcPr>
            <w:tcW w:w="9387" w:type="dxa"/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E34361" w:rsidRPr="00C77F02">
        <w:tc>
          <w:tcPr>
            <w:tcW w:w="1809" w:type="dxa"/>
            <w:tcBorders>
              <w:left w:val="nil"/>
              <w:right w:val="nil"/>
            </w:tcBorders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9387" w:type="dxa"/>
            <w:tcBorders>
              <w:left w:val="nil"/>
              <w:right w:val="nil"/>
            </w:tcBorders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E34361" w:rsidRPr="00C77F02">
        <w:tc>
          <w:tcPr>
            <w:tcW w:w="1809" w:type="dxa"/>
            <w:shd w:val="clear" w:color="auto" w:fill="DAEEF3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77F0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Özlem</w:t>
            </w:r>
          </w:p>
        </w:tc>
        <w:tc>
          <w:tcPr>
            <w:tcW w:w="9387" w:type="dxa"/>
          </w:tcPr>
          <w:p w:rsidR="00E34361" w:rsidRPr="00C77F02" w:rsidRDefault="00E34361" w:rsidP="00C77F02">
            <w:pPr>
              <w:spacing w:after="0" w:line="360" w:lineRule="auto"/>
              <w:rPr>
                <w:rFonts w:ascii="Comic Sans MS" w:hAnsi="Comic Sans MS" w:cs="Comic Sans MS"/>
                <w:sz w:val="24"/>
                <w:szCs w:val="24"/>
              </w:rPr>
            </w:pPr>
            <w:hyperlink r:id="rId6" w:history="1">
              <w:r>
                <w:rPr>
                  <w:rStyle w:val="Hyperlink"/>
                  <w:rFonts w:ascii="Comic Sans MS" w:hAnsi="Comic Sans MS" w:cs="Comic Sans MS"/>
                  <w:sz w:val="20"/>
                  <w:szCs w:val="20"/>
                </w:rPr>
                <w:t>www.sorubak.com</w:t>
              </w:r>
            </w:hyperlink>
          </w:p>
        </w:tc>
      </w:tr>
    </w:tbl>
    <w:p w:rsidR="00E34361" w:rsidRPr="003A280B" w:rsidRDefault="00E34361" w:rsidP="003A280B">
      <w:pPr>
        <w:spacing w:after="0"/>
        <w:rPr>
          <w:rFonts w:ascii="Comic Sans MS" w:hAnsi="Comic Sans MS" w:cs="Comic Sans MS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46"/>
        <w:gridCol w:w="567"/>
        <w:gridCol w:w="2177"/>
        <w:gridCol w:w="658"/>
        <w:gridCol w:w="2069"/>
        <w:gridCol w:w="606"/>
        <w:gridCol w:w="2087"/>
      </w:tblGrid>
      <w:tr w:rsidR="00E34361" w:rsidRPr="00C77F02">
        <w:trPr>
          <w:jc w:val="center"/>
        </w:trPr>
        <w:tc>
          <w:tcPr>
            <w:tcW w:w="10310" w:type="dxa"/>
            <w:gridSpan w:val="7"/>
            <w:shd w:val="clear" w:color="auto" w:fill="E5DFEC"/>
          </w:tcPr>
          <w:p w:rsidR="00E34361" w:rsidRPr="00C77F02" w:rsidRDefault="00E34361" w:rsidP="00C77F02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Aşağıdaki soyut isimleri kırmızıya somut isimleri maviye boyayınız.</w:t>
            </w:r>
          </w:p>
        </w:tc>
      </w:tr>
      <w:tr w:rsidR="00E34361" w:rsidRPr="00C77F02">
        <w:trPr>
          <w:jc w:val="center"/>
        </w:trPr>
        <w:tc>
          <w:tcPr>
            <w:tcW w:w="2146" w:type="dxa"/>
            <w:tcBorders>
              <w:left w:val="nil"/>
              <w:bottom w:val="dotted" w:sz="12" w:space="0" w:color="auto"/>
              <w:right w:val="nil"/>
            </w:tcBorders>
          </w:tcPr>
          <w:p w:rsidR="00E34361" w:rsidRPr="00C77F02" w:rsidRDefault="00E34361" w:rsidP="00C77F02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E34361" w:rsidRPr="00C77F02" w:rsidRDefault="00E34361" w:rsidP="00C77F02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177" w:type="dxa"/>
            <w:tcBorders>
              <w:left w:val="nil"/>
              <w:bottom w:val="dotted" w:sz="12" w:space="0" w:color="auto"/>
              <w:right w:val="nil"/>
            </w:tcBorders>
          </w:tcPr>
          <w:p w:rsidR="00E34361" w:rsidRPr="00C77F02" w:rsidRDefault="00E34361" w:rsidP="00C77F02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nil"/>
              <w:bottom w:val="nil"/>
              <w:right w:val="nil"/>
            </w:tcBorders>
          </w:tcPr>
          <w:p w:rsidR="00E34361" w:rsidRPr="00C77F02" w:rsidRDefault="00E34361" w:rsidP="00C77F02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069" w:type="dxa"/>
            <w:tcBorders>
              <w:left w:val="nil"/>
              <w:bottom w:val="dotted" w:sz="12" w:space="0" w:color="auto"/>
              <w:right w:val="nil"/>
            </w:tcBorders>
          </w:tcPr>
          <w:p w:rsidR="00E34361" w:rsidRPr="00C77F02" w:rsidRDefault="00E34361" w:rsidP="00C77F02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nil"/>
              <w:bottom w:val="nil"/>
              <w:right w:val="nil"/>
            </w:tcBorders>
          </w:tcPr>
          <w:p w:rsidR="00E34361" w:rsidRPr="00C77F02" w:rsidRDefault="00E34361" w:rsidP="00C77F02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087" w:type="dxa"/>
            <w:tcBorders>
              <w:left w:val="nil"/>
              <w:bottom w:val="dotted" w:sz="12" w:space="0" w:color="auto"/>
              <w:right w:val="nil"/>
            </w:tcBorders>
          </w:tcPr>
          <w:p w:rsidR="00E34361" w:rsidRPr="00C77F02" w:rsidRDefault="00E34361" w:rsidP="00C77F02">
            <w:pPr>
              <w:spacing w:after="0" w:line="240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E34361" w:rsidRPr="00C77F0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>Akıl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>Ağaç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>Sevinç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>Tabak</w:t>
            </w:r>
          </w:p>
        </w:tc>
      </w:tr>
      <w:tr w:rsidR="00E34361" w:rsidRPr="00C77F0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E34361" w:rsidRPr="00C77F0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>Matkap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>Ruh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Çiçek 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Soğan </w:t>
            </w:r>
          </w:p>
        </w:tc>
      </w:tr>
      <w:tr w:rsidR="00E34361" w:rsidRPr="00C77F0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E34361" w:rsidRPr="00C77F0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>Sürahi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>Dağ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Tencere 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>Rüya</w:t>
            </w:r>
          </w:p>
        </w:tc>
      </w:tr>
      <w:tr w:rsidR="00E34361" w:rsidRPr="00C77F0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E34361" w:rsidRPr="00C77F0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>Üzüntü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Köpek 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>Fikir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Çilek </w:t>
            </w:r>
          </w:p>
        </w:tc>
      </w:tr>
      <w:tr w:rsidR="00E34361" w:rsidRPr="00C77F0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E34361" w:rsidRPr="00C77F0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Muz 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>Gönül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El 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>Düşünce</w:t>
            </w:r>
          </w:p>
        </w:tc>
      </w:tr>
      <w:tr w:rsidR="00E34361" w:rsidRPr="00C77F0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E34361" w:rsidRPr="00C77F0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>Masa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Dondurma 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Bilgisayar 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Fındık </w:t>
            </w:r>
          </w:p>
        </w:tc>
      </w:tr>
      <w:tr w:rsidR="00E34361" w:rsidRPr="00C77F0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E34361" w:rsidRPr="00C77F0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>Hasret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Otomobil 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>Şeytan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Simit </w:t>
            </w:r>
          </w:p>
        </w:tc>
      </w:tr>
      <w:tr w:rsidR="00E34361" w:rsidRPr="00C77F0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  <w:vAlign w:val="center"/>
          </w:tcPr>
          <w:p w:rsidR="00E34361" w:rsidRPr="00C77F02" w:rsidRDefault="00E34361" w:rsidP="00C77F02">
            <w:pPr>
              <w:spacing w:after="0" w:line="360" w:lineRule="auto"/>
              <w:jc w:val="center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E34361" w:rsidRPr="00C77F02">
        <w:trPr>
          <w:jc w:val="center"/>
        </w:trPr>
        <w:tc>
          <w:tcPr>
            <w:tcW w:w="2146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>Radyo</w:t>
            </w:r>
          </w:p>
        </w:tc>
        <w:tc>
          <w:tcPr>
            <w:tcW w:w="567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>Can</w:t>
            </w:r>
          </w:p>
        </w:tc>
        <w:tc>
          <w:tcPr>
            <w:tcW w:w="658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069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 xml:space="preserve">Göz </w:t>
            </w:r>
          </w:p>
        </w:tc>
        <w:tc>
          <w:tcPr>
            <w:tcW w:w="606" w:type="dxa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E34361" w:rsidRPr="00C77F02" w:rsidRDefault="00E34361" w:rsidP="00C77F02">
            <w:pPr>
              <w:spacing w:after="0"/>
              <w:jc w:val="center"/>
              <w:rPr>
                <w:rFonts w:ascii="Comic Sans MS" w:hAnsi="Comic Sans MS" w:cs="Comic Sans MS"/>
                <w:sz w:val="28"/>
                <w:szCs w:val="28"/>
              </w:rPr>
            </w:pPr>
            <w:r w:rsidRPr="00C77F02">
              <w:rPr>
                <w:rFonts w:ascii="Comic Sans MS" w:hAnsi="Comic Sans MS" w:cs="Comic Sans MS"/>
                <w:sz w:val="28"/>
                <w:szCs w:val="28"/>
              </w:rPr>
              <w:t>Heyecan</w:t>
            </w:r>
          </w:p>
        </w:tc>
      </w:tr>
    </w:tbl>
    <w:p w:rsidR="00E34361" w:rsidRPr="005A6367" w:rsidRDefault="00E34361" w:rsidP="003A280B">
      <w:pPr>
        <w:rPr>
          <w:rFonts w:ascii="Comic Sans MS" w:hAnsi="Comic Sans MS" w:cs="Comic Sans MS"/>
          <w:sz w:val="24"/>
          <w:szCs w:val="24"/>
        </w:rPr>
      </w:pPr>
    </w:p>
    <w:sectPr w:rsidR="00E34361" w:rsidRPr="005A6367" w:rsidSect="002C2B5E">
      <w:headerReference w:type="default" r:id="rId7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361" w:rsidRDefault="00E34361" w:rsidP="00C50721">
      <w:pPr>
        <w:spacing w:after="0" w:line="240" w:lineRule="auto"/>
      </w:pPr>
      <w:r>
        <w:separator/>
      </w:r>
    </w:p>
  </w:endnote>
  <w:endnote w:type="continuationSeparator" w:id="0">
    <w:p w:rsidR="00E34361" w:rsidRDefault="00E34361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361" w:rsidRDefault="00E34361" w:rsidP="00C50721">
      <w:pPr>
        <w:spacing w:after="0" w:line="240" w:lineRule="auto"/>
      </w:pPr>
      <w:r>
        <w:separator/>
      </w:r>
    </w:p>
  </w:footnote>
  <w:footnote w:type="continuationSeparator" w:id="0">
    <w:p w:rsidR="00E34361" w:rsidRDefault="00E34361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361" w:rsidRPr="00C50721" w:rsidRDefault="00E34361" w:rsidP="00C50721">
    <w:pPr>
      <w:pStyle w:val="Header"/>
      <w:jc w:val="center"/>
      <w:rPr>
        <w:rFonts w:ascii="Comic Sans MS" w:hAnsi="Comic Sans MS" w:cs="Comic Sans MS"/>
        <w:sz w:val="28"/>
        <w:szCs w:val="28"/>
      </w:rPr>
    </w:pPr>
    <w:r>
      <w:rPr>
        <w:rFonts w:ascii="Comic Sans MS" w:hAnsi="Comic Sans MS" w:cs="Comic Sans MS"/>
        <w:sz w:val="28"/>
        <w:szCs w:val="28"/>
      </w:rPr>
      <w:t xml:space="preserve">SOMUT  –  SOYUT  İSİMLER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0721"/>
    <w:rsid w:val="00100EF1"/>
    <w:rsid w:val="002534D8"/>
    <w:rsid w:val="002C0B99"/>
    <w:rsid w:val="002C2B5E"/>
    <w:rsid w:val="003A280B"/>
    <w:rsid w:val="00406138"/>
    <w:rsid w:val="004C6D4E"/>
    <w:rsid w:val="00502C46"/>
    <w:rsid w:val="0059501B"/>
    <w:rsid w:val="005A6367"/>
    <w:rsid w:val="005A7D55"/>
    <w:rsid w:val="005F221D"/>
    <w:rsid w:val="00662899"/>
    <w:rsid w:val="00696EAA"/>
    <w:rsid w:val="006F7FA7"/>
    <w:rsid w:val="00747A55"/>
    <w:rsid w:val="007D55F0"/>
    <w:rsid w:val="008467D0"/>
    <w:rsid w:val="00876411"/>
    <w:rsid w:val="008C2899"/>
    <w:rsid w:val="008E6B3A"/>
    <w:rsid w:val="008F033E"/>
    <w:rsid w:val="00951755"/>
    <w:rsid w:val="0096034F"/>
    <w:rsid w:val="009635C6"/>
    <w:rsid w:val="00973E0B"/>
    <w:rsid w:val="009D29C5"/>
    <w:rsid w:val="00A27ABE"/>
    <w:rsid w:val="00A92558"/>
    <w:rsid w:val="00A9795A"/>
    <w:rsid w:val="00B10F6D"/>
    <w:rsid w:val="00B15F18"/>
    <w:rsid w:val="00B813D3"/>
    <w:rsid w:val="00BB5390"/>
    <w:rsid w:val="00C15ADA"/>
    <w:rsid w:val="00C50721"/>
    <w:rsid w:val="00C77F02"/>
    <w:rsid w:val="00CD7D04"/>
    <w:rsid w:val="00D63180"/>
    <w:rsid w:val="00E34361"/>
    <w:rsid w:val="00E74EF4"/>
    <w:rsid w:val="00EE1ECE"/>
    <w:rsid w:val="00EF4624"/>
    <w:rsid w:val="00F82B8E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50721"/>
  </w:style>
  <w:style w:type="paragraph" w:styleId="Footer">
    <w:name w:val="footer"/>
    <w:basedOn w:val="Normal"/>
    <w:link w:val="FooterChar"/>
    <w:uiPriority w:val="99"/>
    <w:semiHidden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50721"/>
  </w:style>
  <w:style w:type="table" w:styleId="TableGrid">
    <w:name w:val="Table Grid"/>
    <w:basedOn w:val="TableNormal"/>
    <w:uiPriority w:val="99"/>
    <w:rsid w:val="00973E0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34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F221D"/>
    <w:pPr>
      <w:ind w:left="720"/>
    </w:pPr>
  </w:style>
  <w:style w:type="character" w:styleId="Hyperlink">
    <w:name w:val="Hyperlink"/>
    <w:basedOn w:val="DefaultParagraphFont"/>
    <w:uiPriority w:val="99"/>
    <w:rsid w:val="00BB53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896</TotalTime>
  <Pages>2</Pages>
  <Words>322</Words>
  <Characters>1841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edanur</cp:lastModifiedBy>
  <cp:revision>8</cp:revision>
  <dcterms:created xsi:type="dcterms:W3CDTF">2015-02-26T19:04:00Z</dcterms:created>
  <dcterms:modified xsi:type="dcterms:W3CDTF">2015-03-04T21:21:00Z</dcterms:modified>
</cp:coreProperties>
</file>