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90" w:rsidRDefault="00935090" w:rsidP="00B907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</w:p>
    <w:p w:rsidR="00935090" w:rsidRDefault="00935090" w:rsidP="00B90749">
      <w:pPr>
        <w:ind w:left="-180"/>
        <w:jc w:val="center"/>
        <w:rPr>
          <w:b/>
          <w:bCs/>
          <w:sz w:val="22"/>
          <w:szCs w:val="22"/>
        </w:rPr>
      </w:pPr>
    </w:p>
    <w:p w:rsidR="00935090" w:rsidRPr="006B4F48" w:rsidRDefault="00935090" w:rsidP="00B90749">
      <w:pPr>
        <w:ind w:left="-180"/>
        <w:jc w:val="center"/>
        <w:rPr>
          <w:b/>
          <w:bCs/>
          <w:sz w:val="22"/>
          <w:szCs w:val="22"/>
        </w:rPr>
      </w:pPr>
    </w:p>
    <w:tbl>
      <w:tblPr>
        <w:tblW w:w="548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709"/>
        <w:gridCol w:w="1787"/>
        <w:gridCol w:w="1822"/>
        <w:gridCol w:w="1822"/>
        <w:gridCol w:w="2102"/>
        <w:gridCol w:w="1965"/>
        <w:gridCol w:w="2686"/>
      </w:tblGrid>
      <w:tr w:rsidR="00935090" w:rsidRPr="006B4F48">
        <w:trPr>
          <w:trHeight w:val="1277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ŞubeÖğretmenlerKuruluTutanağı"/>
            <w:bookmarkEnd w:id="0"/>
            <w:r w:rsidRPr="006B4F48">
              <w:rPr>
                <w:b/>
                <w:bCs/>
                <w:sz w:val="22"/>
                <w:szCs w:val="22"/>
              </w:rPr>
              <w:t>Öğrencinin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Kişilik durumu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Beslenme durumu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Sağlık durumu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Soysal İlişkiler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Ekonomik durumu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Başarı durumu</w:t>
            </w:r>
          </w:p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Problemin çözümü için ne yapılacağı</w:t>
            </w:r>
          </w:p>
        </w:tc>
      </w:tr>
      <w:tr w:rsidR="00935090" w:rsidRPr="006B4F48">
        <w:trPr>
          <w:trHeight w:val="1292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Şikâyeti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 içerisinde dikkat çekmeye çalışıyor.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İhtiyaçları kadar harçlığı veriliyor.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Başarılı ve yeterli düzeyde çalışır.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935090" w:rsidRPr="006B4F48">
        <w:trPr>
          <w:trHeight w:val="1292"/>
        </w:trPr>
        <w:tc>
          <w:tcPr>
            <w:tcW w:w="546" w:type="pct"/>
            <w:vAlign w:val="center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ve sağlıklı beslenir.</w:t>
            </w:r>
          </w:p>
        </w:tc>
        <w:tc>
          <w:tcPr>
            <w:tcW w:w="584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Arkadaşlarıyla arası iyi</w:t>
            </w:r>
          </w:p>
        </w:tc>
        <w:tc>
          <w:tcPr>
            <w:tcW w:w="674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Genel olarak derse katılımı var </w:t>
            </w:r>
          </w:p>
        </w:tc>
        <w:tc>
          <w:tcPr>
            <w:tcW w:w="861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 içinde çeşitli görevler verilerek sorumluluk verilebilir</w:t>
            </w:r>
          </w:p>
        </w:tc>
      </w:tr>
      <w:tr w:rsidR="00935090" w:rsidRPr="006B4F48">
        <w:trPr>
          <w:trHeight w:val="1292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Sessiz sakin .    uyumludur.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kadaşlarıyla ilişkileri zayıftır. Pek arkadaşı yoktur.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verilir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Başarı durumu </w:t>
            </w:r>
            <w:r>
              <w:rPr>
                <w:sz w:val="22"/>
                <w:szCs w:val="22"/>
              </w:rPr>
              <w:t>kötü.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Sistemli çalışmaya özendirilmesi gerekiyor.</w:t>
            </w:r>
            <w:r>
              <w:rPr>
                <w:sz w:val="22"/>
                <w:szCs w:val="22"/>
              </w:rPr>
              <w:t xml:space="preserve"> Rehberlik sevisiyle ortak olarak gözlemlenmektedir.</w:t>
            </w:r>
          </w:p>
        </w:tc>
      </w:tr>
      <w:tr w:rsidR="00935090" w:rsidRPr="006B4F48">
        <w:trPr>
          <w:trHeight w:val="1978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olarak derse katılımı var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935090" w:rsidRPr="006B4F48">
        <w:trPr>
          <w:trHeight w:val="1344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Yeterli ders çalışmayan  yaramazlık yapan birisidir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beslenmez.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Sınıfta düzeni bozan öğrencilerdendir.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Genel olarak dersleri kötüdür.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 xml:space="preserve">Sistemli çalışmaya </w:t>
            </w:r>
            <w:r>
              <w:rPr>
                <w:sz w:val="22"/>
                <w:szCs w:val="22"/>
              </w:rPr>
              <w:t xml:space="preserve">    </w:t>
            </w:r>
            <w:r w:rsidRPr="004758C5">
              <w:rPr>
                <w:sz w:val="22"/>
                <w:szCs w:val="22"/>
              </w:rPr>
              <w:t>özendirilmeli</w:t>
            </w:r>
          </w:p>
        </w:tc>
      </w:tr>
      <w:tr w:rsidR="00935090" w:rsidRPr="006B4F48">
        <w:trPr>
          <w:trHeight w:val="145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Sessiz sakin .    uyumludur.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sorunu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Sınıfta düzeni</w:t>
            </w:r>
            <w:r>
              <w:rPr>
                <w:sz w:val="22"/>
                <w:szCs w:val="22"/>
              </w:rPr>
              <w:t>ne uy</w:t>
            </w:r>
            <w:bookmarkStart w:id="1" w:name="_GoBack"/>
            <w:bookmarkEnd w:id="1"/>
            <w:r>
              <w:rPr>
                <w:sz w:val="22"/>
                <w:szCs w:val="22"/>
              </w:rPr>
              <w:t>an öğrencilerdendir</w:t>
            </w:r>
            <w:r w:rsidRPr="006B4F4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orta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kötüdür.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Programlı çalışmaya özendirilmeli </w:t>
            </w:r>
          </w:p>
        </w:tc>
      </w:tr>
      <w:tr w:rsidR="00935090" w:rsidRPr="006B4F48">
        <w:trPr>
          <w:trHeight w:val="70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Çabuk ağlayan birisidir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nemez sınıfın düzenini bozan öğrenciler arasındadır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Rehberlik servisine yönlendirilmelidir.</w:t>
            </w:r>
          </w:p>
        </w:tc>
      </w:tr>
      <w:tr w:rsidR="00935090" w:rsidRPr="006B4F48">
        <w:trPr>
          <w:cantSplit/>
          <w:trHeight w:val="1918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Derslerine çalışan birisidir. Fakat sözel dersleri iyi değil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84814">
              <w:rPr>
                <w:sz w:val="22"/>
                <w:szCs w:val="22"/>
              </w:rPr>
              <w:t>Konuşmasında problem var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nir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  <w:r>
              <w:rPr>
                <w:sz w:val="22"/>
                <w:szCs w:val="22"/>
              </w:rPr>
              <w:t xml:space="preserve"> Okuma  problemi var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Sorumluluk verilmelidir</w:t>
            </w:r>
          </w:p>
        </w:tc>
      </w:tr>
      <w:tr w:rsidR="00935090" w:rsidRPr="006B4F48">
        <w:trPr>
          <w:trHeight w:val="1363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Hırçın yapısı var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Düzenli beslenir.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arası iyidir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normal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düşük, fakat gayretli bir öğrencidir. 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verilmelidir</w:t>
            </w:r>
          </w:p>
        </w:tc>
      </w:tr>
      <w:tr w:rsidR="00935090" w:rsidRPr="006B4F48">
        <w:trPr>
          <w:trHeight w:val="77"/>
        </w:trPr>
        <w:tc>
          <w:tcPr>
            <w:tcW w:w="546" w:type="pct"/>
            <w:vAlign w:val="center"/>
          </w:tcPr>
          <w:p w:rsidR="00935090" w:rsidRPr="006B4F48" w:rsidRDefault="00935090" w:rsidP="00B90749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Şikayeti yoktur, Yaşına göre  boy-kilo oranı normaldir</w:t>
            </w:r>
          </w:p>
        </w:tc>
        <w:tc>
          <w:tcPr>
            <w:tcW w:w="584" w:type="pct"/>
            <w:vAlign w:val="center"/>
          </w:tcPr>
          <w:p w:rsidR="00935090" w:rsidRDefault="00935090" w:rsidP="000106E1">
            <w:pPr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Arkadaşlarıyla iyi geçinemez sınıfın düzeni</w:t>
            </w:r>
            <w:r>
              <w:rPr>
                <w:sz w:val="22"/>
                <w:szCs w:val="22"/>
              </w:rPr>
              <w:t>ni bozan öğrencilerdendir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Maddi durumu </w:t>
            </w:r>
            <w:r>
              <w:rPr>
                <w:sz w:val="22"/>
                <w:szCs w:val="22"/>
              </w:rPr>
              <w:t>kötü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Dersleri orta düzeydedir.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Ancak bazı zamanlar dikkatsizdir.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Zayıf olan derslerin öğretmenleriyle görüşülüp çözüm bulunacak.</w:t>
            </w:r>
          </w:p>
        </w:tc>
      </w:tr>
      <w:tr w:rsidR="00935090" w:rsidRPr="006B4F48"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Şikayeti yoktur, Yaşına göre  boyu kısadır, kilo oranı normaldir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</w:t>
            </w:r>
            <w:r>
              <w:rPr>
                <w:sz w:val="22"/>
                <w:szCs w:val="22"/>
              </w:rPr>
              <w:t>çinir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:rsidR="00935090" w:rsidRPr="006B4F48" w:rsidRDefault="00935090" w:rsidP="000106E1">
            <w:pPr>
              <w:tabs>
                <w:tab w:val="left" w:pos="1425"/>
              </w:tabs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problemi yok.</w:t>
            </w:r>
          </w:p>
        </w:tc>
      </w:tr>
      <w:tr w:rsidR="00935090" w:rsidRPr="006B4F48">
        <w:trPr>
          <w:trHeight w:val="145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kötüdür ve sabah ilk saatlere genellikle geç kalır.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Şikâyeti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Arkadaşlarıyla iyi geçinmez.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:rsidR="00935090" w:rsidRPr="006B4F48" w:rsidRDefault="00935090" w:rsidP="000106E1">
            <w:pPr>
              <w:tabs>
                <w:tab w:val="left" w:pos="142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genel olarak çok kötüdür.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Daha çok çaba göstermesi için dikkatle izlenecek ve sorumluluk verilerek aktif olması sağlanacak.</w:t>
            </w:r>
          </w:p>
        </w:tc>
      </w:tr>
      <w:tr w:rsidR="00935090" w:rsidRPr="006B4F48">
        <w:trPr>
          <w:trHeight w:val="145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Dürüst, duygusal, çekingendir.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Arkadaşlarıyla iyi geçinir. 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çalışmaya daha çok zaman ayırmalı kitap okumalı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planına uyum göstermesi sağlanacak ve başarısı artırılacak.</w:t>
            </w:r>
          </w:p>
        </w:tc>
      </w:tr>
      <w:tr w:rsidR="00935090" w:rsidRPr="006B4F48">
        <w:trPr>
          <w:trHeight w:val="1260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84814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Şikayeti yoktur.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normal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başarısız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Çok test çözmeli</w:t>
            </w:r>
          </w:p>
        </w:tc>
      </w:tr>
      <w:tr w:rsidR="00935090" w:rsidRPr="006B4F48">
        <w:trPr>
          <w:trHeight w:val="112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Şikayeti yok.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durumları normal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çok kötü.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Davranış bozukluğu olduğu için rehberlik servisine yönlendirildi.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Orta seviyeli bir öğrencidir. 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Şikayeti yok.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durumları iyidir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olarak dersleri normal</w:t>
            </w:r>
          </w:p>
        </w:tc>
        <w:tc>
          <w:tcPr>
            <w:tcW w:w="861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Çok test çözmeli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İyi geçinebildiği arkadaş sayısı çoktur.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durumu iyi.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Bir problemi yok</w:t>
            </w:r>
          </w:p>
        </w:tc>
      </w:tr>
      <w:tr w:rsidR="00935090" w:rsidRPr="006B4F48">
        <w:trPr>
          <w:trHeight w:val="1607"/>
        </w:trPr>
        <w:tc>
          <w:tcPr>
            <w:tcW w:w="546" w:type="pct"/>
            <w:vAlign w:val="center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Sessiz, sakindir. Genel olarak ders durumu kötü bir öğrencidir.</w:t>
            </w:r>
          </w:p>
        </w:tc>
        <w:tc>
          <w:tcPr>
            <w:tcW w:w="573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İyi geçinebildiği arkadaş sayısı azdır.</w:t>
            </w:r>
          </w:p>
        </w:tc>
        <w:tc>
          <w:tcPr>
            <w:tcW w:w="674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durumları oradır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Dersleri</w:t>
            </w:r>
            <w:r>
              <w:rPr>
                <w:sz w:val="22"/>
                <w:szCs w:val="22"/>
              </w:rPr>
              <w:t xml:space="preserve"> kötüdür.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derslere katılımı sağlanabilinir.</w:t>
            </w:r>
          </w:p>
        </w:tc>
      </w:tr>
      <w:tr w:rsidR="00935090" w:rsidRPr="006B4F48">
        <w:trPr>
          <w:trHeight w:val="1118"/>
        </w:trPr>
        <w:tc>
          <w:tcPr>
            <w:tcW w:w="546" w:type="pct"/>
            <w:vAlign w:val="center"/>
          </w:tcPr>
          <w:p w:rsidR="00935090" w:rsidRPr="006B4F48" w:rsidRDefault="00935090" w:rsidP="00E24617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ve davranışları çok kötüdür.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</w:t>
            </w:r>
            <w:r>
              <w:rPr>
                <w:sz w:val="22"/>
                <w:szCs w:val="22"/>
              </w:rPr>
              <w:t xml:space="preserve">adaşları ile iyi geçinemez. 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 xml:space="preserve">çok seviyedir 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935090" w:rsidRPr="006B4F48">
        <w:trPr>
          <w:trHeight w:val="1777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kötüdür. Davranışları iyidir.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çok düşük seviyedir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935090" w:rsidRPr="006B4F48">
        <w:trPr>
          <w:trHeight w:val="94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</w:tr>
      <w:tr w:rsidR="00935090" w:rsidRPr="006B4F48">
        <w:trPr>
          <w:trHeight w:val="94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Olumsuz davranışları azdır. 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Şikayet</w:t>
            </w:r>
            <w:r>
              <w:rPr>
                <w:sz w:val="22"/>
                <w:szCs w:val="22"/>
              </w:rPr>
              <w:t>i yoktur, Yaşına göre  boyu kısadır.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verilir,</w:t>
            </w:r>
            <w:r>
              <w:rPr>
                <w:sz w:val="22"/>
                <w:szCs w:val="22"/>
              </w:rPr>
              <w:t>.</w:t>
            </w:r>
          </w:p>
          <w:p w:rsidR="00935090" w:rsidRPr="006B4F48" w:rsidRDefault="00935090" w:rsidP="000106E1">
            <w:pPr>
              <w:tabs>
                <w:tab w:val="left" w:pos="142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Ailesiyle görüşülerek olumsuz davranışları düzeltilecek.</w:t>
            </w:r>
          </w:p>
        </w:tc>
      </w:tr>
      <w:tr w:rsidR="00935090" w:rsidRPr="006B4F48">
        <w:trPr>
          <w:trHeight w:val="94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Davranışlarında sıkıntı yok ama dersleri çok kötüdür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Arkadaşlarıyla iy</w:t>
            </w:r>
            <w:r>
              <w:rPr>
                <w:sz w:val="22"/>
                <w:szCs w:val="22"/>
              </w:rPr>
              <w:t>i geçinir. Bir sıkıntısı yoktur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Tamamlayıcı rehberlik yapılacak.</w:t>
            </w:r>
          </w:p>
        </w:tc>
      </w:tr>
      <w:tr w:rsidR="00935090" w:rsidRPr="006B4F48">
        <w:trPr>
          <w:trHeight w:val="94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Dersleri de davranışları sıkıntılıdır 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arası çok iyi değil.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durumu çok iyi.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zayıf ve ilgisizdir.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Rehberlik servisine yönlendirilecek.</w:t>
            </w:r>
          </w:p>
        </w:tc>
      </w:tr>
      <w:tr w:rsidR="00935090" w:rsidRPr="006B4F48">
        <w:trPr>
          <w:trHeight w:val="945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65564">
              <w:rPr>
                <w:sz w:val="22"/>
                <w:szCs w:val="22"/>
              </w:rPr>
              <w:t>Yaramaz, derslerine çalışma</w:t>
            </w:r>
            <w:r>
              <w:rPr>
                <w:sz w:val="22"/>
                <w:szCs w:val="22"/>
              </w:rPr>
              <w:t>yan birisidir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 çevresi sınırlıdır. Sorumluluk almak istemez.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Çalışma programı verilerek, derslere çalışması için özendirilecek.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Sessiz,içine</w:t>
            </w:r>
            <w:r>
              <w:rPr>
                <w:sz w:val="22"/>
                <w:szCs w:val="22"/>
              </w:rPr>
              <w:t xml:space="preserve"> kapanıktır. 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</w:t>
            </w:r>
            <w:r>
              <w:rPr>
                <w:sz w:val="22"/>
                <w:szCs w:val="22"/>
              </w:rPr>
              <w:t xml:space="preserve">altısını yapar.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 arkadaşı yoktur.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düşük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65564"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çalışmalı.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Sessiz, sakin ve davranışları olumludur. 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Arkadaşlarına ve çevresine mutluluk verir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şeyden önemlisi sçok saygılıdır.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F23E4A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gereksiz konuşmaz fakat başarısızdır.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meye çalışır.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Toplum önünde konuşamama problemi vardır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başarılı ve saygılı bir öğrencidir.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 çevres</w:t>
            </w:r>
            <w:r>
              <w:rPr>
                <w:sz w:val="22"/>
                <w:szCs w:val="22"/>
              </w:rPr>
              <w:t>i geniştir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başarılı bir öğrencidir.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Herhangi bir problemi yoktur.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F23E4A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durumu ortadır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okumalıdır.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  <w:r>
              <w:rPr>
                <w:sz w:val="22"/>
                <w:szCs w:val="22"/>
              </w:rPr>
              <w:t>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F23E4A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Sessiz, sakin ve davranışları olumludur.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Maddi durumu ortadır.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gayretli ama genel orta seviyededir.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335186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İyi huylu değildir. Art niyetli bir öğrencidir.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F23E4A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935090" w:rsidRDefault="00935090" w:rsidP="000106E1">
            <w:pPr>
              <w:rPr>
                <w:sz w:val="22"/>
                <w:szCs w:val="22"/>
              </w:rPr>
            </w:pPr>
          </w:p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935090" w:rsidRPr="006B4F48">
        <w:trPr>
          <w:trHeight w:val="1072"/>
        </w:trPr>
        <w:tc>
          <w:tcPr>
            <w:tcW w:w="546" w:type="pct"/>
            <w:vAlign w:val="center"/>
          </w:tcPr>
          <w:p w:rsidR="00935090" w:rsidRPr="00F23E4A" w:rsidRDefault="00935090" w:rsidP="000106E1"/>
        </w:tc>
        <w:tc>
          <w:tcPr>
            <w:tcW w:w="548" w:type="pct"/>
            <w:vAlign w:val="center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</w:tbl>
    <w:p w:rsidR="00935090" w:rsidRPr="008B1E92" w:rsidRDefault="00935090" w:rsidP="00B90749">
      <w:pPr>
        <w:rPr>
          <w:sz w:val="22"/>
          <w:szCs w:val="22"/>
        </w:rPr>
      </w:pPr>
    </w:p>
    <w:p w:rsidR="00935090" w:rsidRDefault="00935090" w:rsidP="00B90749">
      <w:pPr>
        <w:rPr>
          <w:sz w:val="22"/>
          <w:szCs w:val="22"/>
        </w:rPr>
      </w:pPr>
      <w:r>
        <w:rPr>
          <w:sz w:val="22"/>
          <w:szCs w:val="22"/>
        </w:rPr>
        <w:t>Şube öğretmenler kurul toplantısında yapılan değerlendirmeler sonucunda hazırlanmıştır.                                              Yıldıray BİROL</w:t>
      </w:r>
    </w:p>
    <w:p w:rsidR="00935090" w:rsidRDefault="00935090" w:rsidP="007027D5"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35090" w:rsidRPr="008B1E92" w:rsidRDefault="00935090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:rsidR="00935090" w:rsidRPr="00B90749" w:rsidRDefault="00935090" w:rsidP="00B90749">
      <w:pPr>
        <w:rPr>
          <w:b/>
          <w:bCs/>
          <w:sz w:val="24"/>
          <w:szCs w:val="24"/>
        </w:rPr>
      </w:pPr>
    </w:p>
    <w:sectPr w:rsidR="00935090" w:rsidRPr="00B90749" w:rsidSect="00B9074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090" w:rsidRDefault="00935090" w:rsidP="00B90749">
      <w:r>
        <w:separator/>
      </w:r>
    </w:p>
  </w:endnote>
  <w:endnote w:type="continuationSeparator" w:id="0">
    <w:p w:rsidR="00935090" w:rsidRDefault="00935090" w:rsidP="00B90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090" w:rsidRDefault="00935090" w:rsidP="00B90749">
      <w:r>
        <w:separator/>
      </w:r>
    </w:p>
  </w:footnote>
  <w:footnote w:type="continuationSeparator" w:id="0">
    <w:p w:rsidR="00935090" w:rsidRDefault="00935090" w:rsidP="00B90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090" w:rsidRDefault="00935090">
    <w:pPr>
      <w:pStyle w:val="Header"/>
    </w:pPr>
    <w:r>
      <w:rPr>
        <w:b/>
        <w:bCs/>
        <w:sz w:val="24"/>
        <w:szCs w:val="24"/>
      </w:rPr>
      <w:t xml:space="preserve">               </w:t>
    </w:r>
    <w:r w:rsidRPr="00B90749">
      <w:rPr>
        <w:b/>
        <w:bCs/>
        <w:sz w:val="24"/>
        <w:szCs w:val="24"/>
      </w:rPr>
      <w:t>ERTUĞRUL GAZİ ORTAOKULU 8/C SINIFI ŞUBE TOPLANTISI ÖĞRENCİ DEĞERLENDİRME FORMU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C07"/>
    <w:rsid w:val="000106E1"/>
    <w:rsid w:val="000D6110"/>
    <w:rsid w:val="00335186"/>
    <w:rsid w:val="00354A8F"/>
    <w:rsid w:val="00373B08"/>
    <w:rsid w:val="004758C5"/>
    <w:rsid w:val="00665564"/>
    <w:rsid w:val="006B4F48"/>
    <w:rsid w:val="007027D5"/>
    <w:rsid w:val="00713498"/>
    <w:rsid w:val="00744C07"/>
    <w:rsid w:val="00750AAE"/>
    <w:rsid w:val="00761094"/>
    <w:rsid w:val="00784814"/>
    <w:rsid w:val="007C3C6B"/>
    <w:rsid w:val="008B1E92"/>
    <w:rsid w:val="00935090"/>
    <w:rsid w:val="00A8111C"/>
    <w:rsid w:val="00B90749"/>
    <w:rsid w:val="00E24205"/>
    <w:rsid w:val="00E24617"/>
    <w:rsid w:val="00E901A4"/>
    <w:rsid w:val="00EE30BE"/>
    <w:rsid w:val="00F02E22"/>
    <w:rsid w:val="00F23E4A"/>
    <w:rsid w:val="00FA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4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7027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5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6</Pages>
  <Words>1427</Words>
  <Characters>8135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Yıldıray</dc:creator>
  <cp:keywords/>
  <dc:description/>
  <cp:lastModifiedBy>edanur</cp:lastModifiedBy>
  <cp:revision>4</cp:revision>
  <dcterms:created xsi:type="dcterms:W3CDTF">2015-03-06T21:48:00Z</dcterms:created>
  <dcterms:modified xsi:type="dcterms:W3CDTF">2015-03-07T10:56:00Z</dcterms:modified>
</cp:coreProperties>
</file>