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367" w:rsidRPr="00504B45" w:rsidRDefault="00F14367" w:rsidP="007979B1">
      <w:pPr>
        <w:jc w:val="center"/>
        <w:rPr>
          <w:b/>
          <w:sz w:val="28"/>
          <w:u w:val="single"/>
        </w:rPr>
        <w:sectPr w:rsidR="00F14367" w:rsidRPr="00504B45" w:rsidSect="00F91B80">
          <w:footerReference w:type="default" r:id="rId6"/>
          <w:pgSz w:w="11906" w:h="16838"/>
          <w:pgMar w:top="426" w:right="720" w:bottom="720" w:left="720" w:header="708" w:footer="145" w:gutter="0"/>
          <w:cols w:space="708"/>
          <w:docGrid w:linePitch="360"/>
        </w:sectPr>
      </w:pPr>
      <w:r w:rsidRPr="00504B45">
        <w:rPr>
          <w:b/>
          <w:sz w:val="28"/>
          <w:u w:val="single"/>
        </w:rPr>
        <w:t>TEOG SINAVINDA ÇIKMIŞ  ÜSLÜ SAYILAR SORULARI</w:t>
      </w:r>
    </w:p>
    <w:p w:rsidR="00F14367" w:rsidRPr="007979B1" w:rsidRDefault="00F14367" w:rsidP="007979B1">
      <w:pPr>
        <w:jc w:val="center"/>
        <w:rPr>
          <w:b/>
          <w:u w:val="single"/>
        </w:rPr>
      </w:pPr>
      <w:r w:rsidRPr="007979B1">
        <w:rPr>
          <w:b/>
          <w:u w:val="single"/>
        </w:rPr>
        <w:t>13/14   1.TEOG</w:t>
      </w:r>
    </w:p>
    <w:p w:rsidR="00F14367" w:rsidRDefault="00F14367">
      <w:r w:rsidRPr="009A68C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3.75pt;height:82.5pt;visibility:visible">
            <v:imagedata r:id="rId7" o:title=""/>
          </v:shape>
        </w:pict>
      </w:r>
    </w:p>
    <w:p w:rsidR="00F14367" w:rsidRDefault="00F14367">
      <w:r w:rsidRPr="009A68C0">
        <w:rPr>
          <w:noProof/>
        </w:rPr>
        <w:pict>
          <v:shape id="Resim 2" o:spid="_x0000_i1026" type="#_x0000_t75" style="width:243.75pt;height:95.25pt;visibility:visible">
            <v:imagedata r:id="rId8" o:title=""/>
          </v:shape>
        </w:pict>
      </w:r>
    </w:p>
    <w:p w:rsidR="00F14367" w:rsidRDefault="00F14367"/>
    <w:p w:rsidR="00F14367" w:rsidRDefault="00F14367">
      <w:r w:rsidRPr="009A68C0">
        <w:rPr>
          <w:noProof/>
        </w:rPr>
        <w:pict>
          <v:shape id="Resim 3" o:spid="_x0000_i1027" type="#_x0000_t75" style="width:241.5pt;height:80.25pt;visibility:visible">
            <v:imagedata r:id="rId9" o:title=""/>
          </v:shape>
        </w:pict>
      </w:r>
    </w:p>
    <w:p w:rsidR="00F14367" w:rsidRDefault="00F14367"/>
    <w:p w:rsidR="00F14367" w:rsidRDefault="00F14367">
      <w:r w:rsidRPr="009A68C0">
        <w:rPr>
          <w:noProof/>
        </w:rPr>
        <w:pict>
          <v:shape id="Resim 4" o:spid="_x0000_i1028" type="#_x0000_t75" style="width:242.25pt;height:136.5pt;visibility:visible">
            <v:imagedata r:id="rId10" o:title=""/>
          </v:shape>
        </w:pict>
      </w:r>
    </w:p>
    <w:p w:rsidR="00F14367" w:rsidRDefault="00F14367"/>
    <w:p w:rsidR="00F14367" w:rsidRDefault="00F14367">
      <w:r w:rsidRPr="009A68C0">
        <w:rPr>
          <w:noProof/>
        </w:rPr>
        <w:pict>
          <v:shape id="Resim 5" o:spid="_x0000_i1029" type="#_x0000_t75" style="width:241.5pt;height:125.25pt;visibility:visible">
            <v:imagedata r:id="rId11" o:title=""/>
          </v:shape>
        </w:pict>
      </w:r>
    </w:p>
    <w:p w:rsidR="00F14367" w:rsidRDefault="00F14367"/>
    <w:p w:rsidR="00F14367" w:rsidRDefault="00F14367">
      <w:r w:rsidRPr="009A68C0">
        <w:rPr>
          <w:noProof/>
        </w:rPr>
        <w:pict>
          <v:shape id="Resim 6" o:spid="_x0000_i1030" type="#_x0000_t75" style="width:243pt;height:90pt;visibility:visible">
            <v:imagedata r:id="rId12" o:title=""/>
          </v:shape>
        </w:pict>
      </w:r>
    </w:p>
    <w:p w:rsidR="00F14367" w:rsidRDefault="00F14367"/>
    <w:p w:rsidR="00F14367" w:rsidRDefault="00F14367">
      <w:r w:rsidRPr="009A68C0">
        <w:rPr>
          <w:noProof/>
        </w:rPr>
        <w:pict>
          <v:shape id="Resim 7" o:spid="_x0000_i1031" type="#_x0000_t75" style="width:243.75pt;height:69pt;visibility:visible">
            <v:imagedata r:id="rId13" o:title=""/>
          </v:shape>
        </w:pict>
      </w:r>
    </w:p>
    <w:p w:rsidR="00F14367" w:rsidRDefault="00F14367"/>
    <w:p w:rsidR="00F14367" w:rsidRDefault="00F14367">
      <w:r w:rsidRPr="009A68C0">
        <w:rPr>
          <w:noProof/>
        </w:rPr>
        <w:pict>
          <v:shape id="Resim 8" o:spid="_x0000_i1032" type="#_x0000_t75" style="width:242.25pt;height:95.25pt;visibility:visible">
            <v:imagedata r:id="rId14" o:title=""/>
          </v:shape>
        </w:pict>
      </w:r>
    </w:p>
    <w:p w:rsidR="00F14367" w:rsidRDefault="00F14367"/>
    <w:p w:rsidR="00F14367" w:rsidRDefault="00F14367"/>
    <w:p w:rsidR="00F14367" w:rsidRDefault="00F14367" w:rsidP="007979B1">
      <w:pPr>
        <w:jc w:val="center"/>
        <w:rPr>
          <w:b/>
          <w:u w:val="single"/>
        </w:rPr>
      </w:pPr>
      <w:r w:rsidRPr="007979B1">
        <w:rPr>
          <w:b/>
          <w:u w:val="single"/>
        </w:rPr>
        <w:t>13/14   1.TEOG (MAZERET)</w:t>
      </w:r>
    </w:p>
    <w:p w:rsidR="00F14367" w:rsidRPr="007979B1" w:rsidRDefault="00F14367" w:rsidP="007979B1">
      <w:pPr>
        <w:jc w:val="center"/>
        <w:rPr>
          <w:b/>
          <w:u w:val="single"/>
        </w:rPr>
      </w:pPr>
    </w:p>
    <w:p w:rsidR="00F14367" w:rsidRDefault="00F14367">
      <w:r w:rsidRPr="009A68C0">
        <w:rPr>
          <w:noProof/>
        </w:rPr>
        <w:pict>
          <v:shape id="Resim 9" o:spid="_x0000_i1033" type="#_x0000_t75" style="width:242.25pt;height:95.25pt;visibility:visible">
            <v:imagedata r:id="rId15" o:title=""/>
          </v:shape>
        </w:pict>
      </w:r>
    </w:p>
    <w:p w:rsidR="00F14367" w:rsidRDefault="00F14367">
      <w:r w:rsidRPr="009A68C0">
        <w:rPr>
          <w:noProof/>
        </w:rPr>
        <w:pict>
          <v:shape id="Resim 10" o:spid="_x0000_i1034" type="#_x0000_t75" style="width:213pt;height:114pt;visibility:visible">
            <v:imagedata r:id="rId16" o:title=""/>
          </v:shape>
        </w:pict>
      </w:r>
    </w:p>
    <w:p w:rsidR="00F14367" w:rsidRDefault="00F14367"/>
    <w:p w:rsidR="00F14367" w:rsidRDefault="00F14367"/>
    <w:p w:rsidR="00F14367" w:rsidRDefault="00F14367">
      <w:r w:rsidRPr="009A68C0">
        <w:rPr>
          <w:noProof/>
        </w:rPr>
        <w:pict>
          <v:shape id="Resim 11" o:spid="_x0000_i1035" type="#_x0000_t75" style="width:243.75pt;height:101.25pt;visibility:visible">
            <v:imagedata r:id="rId17" o:title=""/>
          </v:shape>
        </w:pict>
      </w:r>
    </w:p>
    <w:p w:rsidR="00F14367" w:rsidRDefault="00F14367">
      <w:r w:rsidRPr="009A68C0">
        <w:rPr>
          <w:noProof/>
        </w:rPr>
        <w:pict>
          <v:shape id="Resim 12" o:spid="_x0000_i1036" type="#_x0000_t75" style="width:242.25pt;height:138pt;visibility:visible">
            <v:imagedata r:id="rId18" o:title=""/>
          </v:shape>
        </w:pict>
      </w:r>
    </w:p>
    <w:p w:rsidR="00F14367" w:rsidRDefault="00F14367"/>
    <w:p w:rsidR="00F14367" w:rsidRDefault="00F14367">
      <w:r w:rsidRPr="009A68C0">
        <w:rPr>
          <w:noProof/>
        </w:rPr>
        <w:pict>
          <v:shape id="Resim 13" o:spid="_x0000_i1037" type="#_x0000_t75" style="width:243.75pt;height:98.25pt;visibility:visible">
            <v:imagedata r:id="rId19" o:title=""/>
          </v:shape>
        </w:pict>
      </w:r>
    </w:p>
    <w:p w:rsidR="00F14367" w:rsidRDefault="00F14367"/>
    <w:p w:rsidR="00F14367" w:rsidRDefault="00F14367">
      <w:r w:rsidRPr="009A68C0">
        <w:rPr>
          <w:noProof/>
        </w:rPr>
        <w:pict>
          <v:shape id="Resim 14" o:spid="_x0000_i1038" type="#_x0000_t75" style="width:243.75pt;height:171pt;visibility:visible">
            <v:imagedata r:id="rId20" o:title=""/>
          </v:shape>
        </w:pict>
      </w:r>
    </w:p>
    <w:p w:rsidR="00F14367" w:rsidRDefault="00F14367"/>
    <w:p w:rsidR="00F14367" w:rsidRDefault="00F14367"/>
    <w:p w:rsidR="00F14367" w:rsidRDefault="00F14367">
      <w:r w:rsidRPr="009A68C0">
        <w:rPr>
          <w:noProof/>
        </w:rPr>
        <w:pict>
          <v:shape id="Resim 15" o:spid="_x0000_i1039" type="#_x0000_t75" style="width:241.5pt;height:111pt;visibility:visible">
            <v:imagedata r:id="rId21" o:title=""/>
          </v:shape>
        </w:pict>
      </w:r>
    </w:p>
    <w:p w:rsidR="00F14367" w:rsidRDefault="00F14367"/>
    <w:p w:rsidR="00F14367" w:rsidRDefault="00F14367">
      <w:r w:rsidRPr="009A68C0">
        <w:rPr>
          <w:noProof/>
        </w:rPr>
        <w:pict>
          <v:shape id="Resim 18" o:spid="_x0000_i1040" type="#_x0000_t75" style="width:243.75pt;height:63pt;visibility:visible">
            <v:imagedata r:id="rId22" o:title=""/>
          </v:shape>
        </w:pict>
      </w:r>
    </w:p>
    <w:p w:rsidR="00F14367" w:rsidRDefault="00F14367"/>
    <w:p w:rsidR="00F14367" w:rsidRDefault="00F14367"/>
    <w:p w:rsidR="00F14367" w:rsidRDefault="00F14367" w:rsidP="008E7CB9">
      <w:pPr>
        <w:jc w:val="center"/>
        <w:rPr>
          <w:b/>
          <w:u w:val="single"/>
        </w:rPr>
      </w:pPr>
      <w:r w:rsidRPr="007979B1">
        <w:rPr>
          <w:b/>
          <w:u w:val="single"/>
        </w:rPr>
        <w:t xml:space="preserve">13/14   </w:t>
      </w:r>
      <w:r>
        <w:rPr>
          <w:b/>
          <w:u w:val="single"/>
        </w:rPr>
        <w:t>2</w:t>
      </w:r>
      <w:r w:rsidRPr="007979B1">
        <w:rPr>
          <w:b/>
          <w:u w:val="single"/>
        </w:rPr>
        <w:t>.TEOG</w:t>
      </w:r>
    </w:p>
    <w:p w:rsidR="00F14367" w:rsidRPr="007979B1" w:rsidRDefault="00F14367" w:rsidP="008E7CB9">
      <w:pPr>
        <w:jc w:val="center"/>
        <w:rPr>
          <w:b/>
          <w:u w:val="single"/>
        </w:rPr>
      </w:pPr>
    </w:p>
    <w:p w:rsidR="00F14367" w:rsidRDefault="00F14367">
      <w:r w:rsidRPr="009A68C0">
        <w:rPr>
          <w:noProof/>
        </w:rPr>
        <w:pict>
          <v:shape id="Resim 21" o:spid="_x0000_i1041" type="#_x0000_t75" style="width:236.25pt;height:123pt;visibility:visible">
            <v:imagedata r:id="rId23" o:title=""/>
          </v:shape>
        </w:pict>
      </w:r>
    </w:p>
    <w:p w:rsidR="00F14367" w:rsidRDefault="00F14367"/>
    <w:p w:rsidR="00F14367" w:rsidRDefault="00F14367"/>
    <w:p w:rsidR="00F14367" w:rsidRDefault="00F14367" w:rsidP="008E7CB9">
      <w:pPr>
        <w:jc w:val="center"/>
        <w:rPr>
          <w:b/>
          <w:u w:val="single"/>
        </w:rPr>
      </w:pPr>
      <w:r w:rsidRPr="007979B1">
        <w:rPr>
          <w:b/>
          <w:u w:val="single"/>
        </w:rPr>
        <w:t xml:space="preserve">13/14   </w:t>
      </w:r>
      <w:r>
        <w:rPr>
          <w:b/>
          <w:u w:val="single"/>
        </w:rPr>
        <w:t>2</w:t>
      </w:r>
      <w:r w:rsidRPr="007979B1">
        <w:rPr>
          <w:b/>
          <w:u w:val="single"/>
        </w:rPr>
        <w:t>.TEOG (MAZERET)</w:t>
      </w:r>
    </w:p>
    <w:p w:rsidR="00F14367" w:rsidRPr="007979B1" w:rsidRDefault="00F14367" w:rsidP="008E7CB9">
      <w:pPr>
        <w:jc w:val="center"/>
        <w:rPr>
          <w:b/>
          <w:u w:val="single"/>
        </w:rPr>
      </w:pPr>
    </w:p>
    <w:p w:rsidR="00F14367" w:rsidRDefault="00F14367">
      <w:r w:rsidRPr="009A68C0">
        <w:rPr>
          <w:noProof/>
        </w:rPr>
        <w:pict>
          <v:shape id="Resim 24" o:spid="_x0000_i1042" type="#_x0000_t75" style="width:242.25pt;height:122.25pt;visibility:visible">
            <v:imagedata r:id="rId24" o:title=""/>
          </v:shape>
        </w:pict>
      </w:r>
    </w:p>
    <w:p w:rsidR="00F14367" w:rsidRDefault="00F14367"/>
    <w:p w:rsidR="00F14367" w:rsidRPr="007979B1" w:rsidRDefault="00F14367" w:rsidP="008E7CB9">
      <w:pPr>
        <w:jc w:val="center"/>
        <w:rPr>
          <w:b/>
          <w:u w:val="single"/>
        </w:rPr>
      </w:pPr>
      <w:r>
        <w:rPr>
          <w:b/>
          <w:u w:val="single"/>
        </w:rPr>
        <w:t>14/15</w:t>
      </w:r>
      <w:r w:rsidRPr="007979B1">
        <w:rPr>
          <w:b/>
          <w:u w:val="single"/>
        </w:rPr>
        <w:t xml:space="preserve">   </w:t>
      </w:r>
      <w:r>
        <w:rPr>
          <w:b/>
          <w:u w:val="single"/>
        </w:rPr>
        <w:t>1</w:t>
      </w:r>
      <w:r w:rsidRPr="007979B1">
        <w:rPr>
          <w:b/>
          <w:u w:val="single"/>
        </w:rPr>
        <w:t>.TEOG</w:t>
      </w:r>
    </w:p>
    <w:p w:rsidR="00F14367" w:rsidRDefault="00F14367">
      <w:r w:rsidRPr="009A68C0">
        <w:rPr>
          <w:noProof/>
        </w:rPr>
        <w:pict>
          <v:shape id="Resim 27" o:spid="_x0000_i1043" type="#_x0000_t75" style="width:243.75pt;height:106.5pt;visibility:visible">
            <v:imagedata r:id="rId25" o:title=""/>
          </v:shape>
        </w:pict>
      </w:r>
    </w:p>
    <w:p w:rsidR="00F14367" w:rsidRDefault="00F14367">
      <w:r w:rsidRPr="009A68C0">
        <w:rPr>
          <w:noProof/>
        </w:rPr>
        <w:pict>
          <v:shape id="Resim 28" o:spid="_x0000_i1044" type="#_x0000_t75" style="width:242.25pt;height:89.25pt;visibility:visible">
            <v:imagedata r:id="rId26" o:title=""/>
          </v:shape>
        </w:pict>
      </w:r>
    </w:p>
    <w:p w:rsidR="00F14367" w:rsidRDefault="00F14367"/>
    <w:p w:rsidR="00F14367" w:rsidRDefault="00F14367"/>
    <w:p w:rsidR="00F14367" w:rsidRDefault="00F14367">
      <w:r w:rsidRPr="009A68C0">
        <w:rPr>
          <w:noProof/>
        </w:rPr>
        <w:pict>
          <v:shape id="Resim 29" o:spid="_x0000_i1045" type="#_x0000_t75" style="width:243.75pt;height:89.25pt;visibility:visible">
            <v:imagedata r:id="rId27" o:title=""/>
          </v:shape>
        </w:pict>
      </w:r>
    </w:p>
    <w:p w:rsidR="00F14367" w:rsidRDefault="00F14367">
      <w:r w:rsidRPr="009A68C0">
        <w:rPr>
          <w:noProof/>
        </w:rPr>
        <w:pict>
          <v:shape id="Resim 30" o:spid="_x0000_i1046" type="#_x0000_t75" style="width:242.25pt;height:99pt;visibility:visible">
            <v:imagedata r:id="rId28" o:title=""/>
          </v:shape>
        </w:pict>
      </w:r>
    </w:p>
    <w:p w:rsidR="00F14367" w:rsidRDefault="00F14367"/>
    <w:p w:rsidR="00F14367" w:rsidRDefault="00F14367">
      <w:r w:rsidRPr="009A68C0">
        <w:rPr>
          <w:noProof/>
        </w:rPr>
        <w:pict>
          <v:shape id="Resim 31" o:spid="_x0000_i1047" type="#_x0000_t75" style="width:242.25pt;height:81.75pt;visibility:visible">
            <v:imagedata r:id="rId29" o:title=""/>
          </v:shape>
        </w:pict>
      </w:r>
    </w:p>
    <w:p w:rsidR="00F14367" w:rsidRDefault="00F14367"/>
    <w:p w:rsidR="00F14367" w:rsidRDefault="00F14367">
      <w:r w:rsidRPr="009A68C0">
        <w:rPr>
          <w:noProof/>
        </w:rPr>
        <w:pict>
          <v:shape id="Resim 32" o:spid="_x0000_i1048" type="#_x0000_t75" style="width:242.25pt;height:94.5pt;visibility:visible">
            <v:imagedata r:id="rId30" o:title=""/>
          </v:shape>
        </w:pict>
      </w:r>
    </w:p>
    <w:p w:rsidR="00F14367" w:rsidRDefault="00F14367"/>
    <w:p w:rsidR="00F14367" w:rsidRDefault="00F14367"/>
    <w:p w:rsidR="00F14367" w:rsidRDefault="00F14367">
      <w:r w:rsidRPr="009A68C0">
        <w:rPr>
          <w:noProof/>
        </w:rPr>
        <w:pict>
          <v:shape id="Resim 33" o:spid="_x0000_i1049" type="#_x0000_t75" style="width:243pt;height:79.5pt;visibility:visible">
            <v:imagedata r:id="rId31" o:title=""/>
          </v:shape>
        </w:pict>
      </w:r>
    </w:p>
    <w:p w:rsidR="00F14367" w:rsidRDefault="00F14367"/>
    <w:p w:rsidR="00F14367" w:rsidRDefault="00F14367" w:rsidP="00377FE2">
      <w:pPr>
        <w:jc w:val="center"/>
        <w:rPr>
          <w:b/>
          <w:u w:val="single"/>
        </w:rPr>
      </w:pPr>
      <w:r>
        <w:rPr>
          <w:b/>
          <w:u w:val="single"/>
        </w:rPr>
        <w:t>14</w:t>
      </w:r>
      <w:r w:rsidRPr="007979B1">
        <w:rPr>
          <w:b/>
          <w:u w:val="single"/>
        </w:rPr>
        <w:t>/1</w:t>
      </w:r>
      <w:r>
        <w:rPr>
          <w:b/>
          <w:u w:val="single"/>
        </w:rPr>
        <w:t>5</w:t>
      </w:r>
      <w:r w:rsidRPr="007979B1">
        <w:rPr>
          <w:b/>
          <w:u w:val="single"/>
        </w:rPr>
        <w:t xml:space="preserve">   1.TEOG (MAZERET)</w:t>
      </w:r>
    </w:p>
    <w:p w:rsidR="00F14367" w:rsidRDefault="00F14367" w:rsidP="00377FE2">
      <w:pPr>
        <w:jc w:val="center"/>
        <w:rPr>
          <w:b/>
          <w:u w:val="single"/>
        </w:rPr>
      </w:pPr>
    </w:p>
    <w:p w:rsidR="00F14367" w:rsidRDefault="00F14367">
      <w:r w:rsidRPr="009A68C0">
        <w:rPr>
          <w:noProof/>
        </w:rPr>
        <w:pict>
          <v:shape id="Resim 34" o:spid="_x0000_i1050" type="#_x0000_t75" style="width:241.5pt;height:72.75pt;visibility:visible">
            <v:imagedata r:id="rId32" o:title=""/>
          </v:shape>
        </w:pict>
      </w:r>
    </w:p>
    <w:p w:rsidR="00F14367" w:rsidRDefault="00F14367"/>
    <w:p w:rsidR="00F14367" w:rsidRDefault="00F14367"/>
    <w:p w:rsidR="00F14367" w:rsidRDefault="00F14367">
      <w:r w:rsidRPr="009A68C0">
        <w:rPr>
          <w:noProof/>
        </w:rPr>
        <w:pict>
          <v:shape id="Resim 35" o:spid="_x0000_i1051" type="#_x0000_t75" style="width:243.75pt;height:80.25pt;visibility:visible">
            <v:imagedata r:id="rId33" o:title=""/>
          </v:shape>
        </w:pict>
      </w:r>
    </w:p>
    <w:p w:rsidR="00F14367" w:rsidRDefault="00F14367"/>
    <w:p w:rsidR="00F14367" w:rsidRDefault="00F14367"/>
    <w:p w:rsidR="00F14367" w:rsidRDefault="00F14367">
      <w:r w:rsidRPr="009A68C0">
        <w:rPr>
          <w:noProof/>
        </w:rPr>
        <w:pict>
          <v:shape id="Resim 36" o:spid="_x0000_i1052" type="#_x0000_t75" style="width:242.25pt;height:114pt;visibility:visible">
            <v:imagedata r:id="rId34" o:title=""/>
          </v:shape>
        </w:pict>
      </w:r>
    </w:p>
    <w:p w:rsidR="00F14367" w:rsidRDefault="00F14367"/>
    <w:p w:rsidR="00F14367" w:rsidRDefault="00F14367"/>
    <w:p w:rsidR="00F14367" w:rsidRDefault="00F14367">
      <w:r w:rsidRPr="009A68C0">
        <w:rPr>
          <w:noProof/>
        </w:rPr>
        <w:pict>
          <v:shape id="Resim 37" o:spid="_x0000_i1053" type="#_x0000_t75" style="width:241.5pt;height:217.5pt;visibility:visible">
            <v:imagedata r:id="rId35" o:title=""/>
          </v:shape>
        </w:pict>
      </w:r>
    </w:p>
    <w:p w:rsidR="00F14367" w:rsidRDefault="00F14367"/>
    <w:p w:rsidR="00F14367" w:rsidRDefault="00F14367"/>
    <w:p w:rsidR="00F14367" w:rsidRDefault="00F14367">
      <w:r w:rsidRPr="009A68C0">
        <w:rPr>
          <w:noProof/>
        </w:rPr>
        <w:pict>
          <v:shape id="Resim 38" o:spid="_x0000_i1054" type="#_x0000_t75" style="width:240pt;height:233.25pt;visibility:visible">
            <v:imagedata r:id="rId36" o:title=""/>
          </v:shape>
        </w:pict>
      </w:r>
    </w:p>
    <w:p w:rsidR="00F14367" w:rsidRDefault="00F14367"/>
    <w:p w:rsidR="00F14367" w:rsidRDefault="00F14367"/>
    <w:p w:rsidR="00F14367" w:rsidRDefault="00F14367">
      <w:r w:rsidRPr="009A68C0">
        <w:rPr>
          <w:noProof/>
        </w:rPr>
        <w:pict>
          <v:shape id="Resim 39" o:spid="_x0000_i1055" type="#_x0000_t75" style="width:227.25pt;height:162.75pt;visibility:visible">
            <v:imagedata r:id="rId37" o:title=""/>
          </v:shape>
        </w:pict>
      </w:r>
    </w:p>
    <w:p w:rsidR="00F14367" w:rsidRDefault="00F14367"/>
    <w:p w:rsidR="00F14367" w:rsidRDefault="00F14367"/>
    <w:p w:rsidR="00F14367" w:rsidRDefault="00F14367">
      <w:r w:rsidRPr="009A68C0">
        <w:rPr>
          <w:noProof/>
        </w:rPr>
        <w:pict>
          <v:shape id="Resim 40" o:spid="_x0000_i1056" type="#_x0000_t75" style="width:196.5pt;height:81.75pt;visibility:visible">
            <v:imagedata r:id="rId38" o:title=""/>
          </v:shape>
        </w:pict>
      </w:r>
    </w:p>
    <w:p w:rsidR="00F14367" w:rsidRDefault="00F14367"/>
    <w:p w:rsidR="00F14367" w:rsidRDefault="00F14367">
      <w:r w:rsidRPr="009A68C0">
        <w:rPr>
          <w:noProof/>
        </w:rPr>
        <w:pict>
          <v:shape id="Resim 41" o:spid="_x0000_i1057" type="#_x0000_t75" style="width:228.75pt;height:112.5pt;visibility:visible">
            <v:imagedata r:id="rId39" o:title=""/>
          </v:shape>
        </w:pict>
      </w:r>
    </w:p>
    <w:p w:rsidR="00F14367" w:rsidRDefault="00F14367"/>
    <w:p w:rsidR="00F14367" w:rsidRDefault="00F14367">
      <w:r w:rsidRPr="009A68C0">
        <w:rPr>
          <w:noProof/>
        </w:rPr>
        <w:pict>
          <v:shape id="Resim 42" o:spid="_x0000_i1058" type="#_x0000_t75" style="width:248.25pt;height:120pt;visibility:visible">
            <v:imagedata r:id="rId40" o:title=""/>
          </v:shape>
        </w:pict>
      </w:r>
    </w:p>
    <w:p w:rsidR="00F14367" w:rsidRDefault="00F14367" w:rsidP="00377FE2">
      <w:pPr>
        <w:jc w:val="center"/>
        <w:rPr>
          <w:b/>
          <w:u w:val="single"/>
        </w:rPr>
      </w:pPr>
    </w:p>
    <w:p w:rsidR="00F14367" w:rsidRDefault="00F14367" w:rsidP="00377FE2">
      <w:pPr>
        <w:jc w:val="center"/>
        <w:rPr>
          <w:b/>
          <w:u w:val="single"/>
        </w:rPr>
      </w:pPr>
    </w:p>
    <w:p w:rsidR="00F14367" w:rsidRPr="007979B1" w:rsidRDefault="00F14367" w:rsidP="00377FE2">
      <w:pPr>
        <w:jc w:val="center"/>
        <w:rPr>
          <w:b/>
          <w:u w:val="single"/>
        </w:rPr>
      </w:pPr>
      <w:r>
        <w:rPr>
          <w:b/>
          <w:u w:val="single"/>
        </w:rPr>
        <w:t>14/15</w:t>
      </w:r>
      <w:r w:rsidRPr="007979B1">
        <w:rPr>
          <w:b/>
          <w:u w:val="single"/>
        </w:rPr>
        <w:t xml:space="preserve">   </w:t>
      </w:r>
      <w:r>
        <w:rPr>
          <w:b/>
          <w:u w:val="single"/>
        </w:rPr>
        <w:t>2</w:t>
      </w:r>
      <w:r w:rsidRPr="007979B1">
        <w:rPr>
          <w:b/>
          <w:u w:val="single"/>
        </w:rPr>
        <w:t>.TEOG</w:t>
      </w:r>
    </w:p>
    <w:p w:rsidR="00F14367" w:rsidRDefault="00F14367">
      <w:r w:rsidRPr="009A68C0">
        <w:rPr>
          <w:noProof/>
        </w:rPr>
        <w:pict>
          <v:shape id="Resim 43" o:spid="_x0000_i1059" type="#_x0000_t75" style="width:272.25pt;height:114pt;visibility:visible">
            <v:imagedata r:id="rId41" o:title=""/>
          </v:shape>
        </w:pict>
      </w:r>
    </w:p>
    <w:p w:rsidR="00F14367" w:rsidRDefault="00F14367"/>
    <w:p w:rsidR="00F14367" w:rsidRDefault="00F14367"/>
    <w:p w:rsidR="00F14367" w:rsidRDefault="00F14367"/>
    <w:p w:rsidR="00F14367" w:rsidRPr="007979B1" w:rsidRDefault="00F14367" w:rsidP="00F91B80">
      <w:pPr>
        <w:jc w:val="center"/>
        <w:rPr>
          <w:b/>
          <w:u w:val="single"/>
        </w:rPr>
      </w:pPr>
      <w:r>
        <w:rPr>
          <w:b/>
          <w:u w:val="single"/>
        </w:rPr>
        <w:t>14</w:t>
      </w:r>
      <w:r w:rsidRPr="007979B1">
        <w:rPr>
          <w:b/>
          <w:u w:val="single"/>
        </w:rPr>
        <w:t>/1</w:t>
      </w:r>
      <w:r>
        <w:rPr>
          <w:b/>
          <w:u w:val="single"/>
        </w:rPr>
        <w:t>5</w:t>
      </w:r>
      <w:r w:rsidRPr="007979B1">
        <w:rPr>
          <w:b/>
          <w:u w:val="single"/>
        </w:rPr>
        <w:t xml:space="preserve">   </w:t>
      </w:r>
      <w:r>
        <w:rPr>
          <w:b/>
          <w:u w:val="single"/>
        </w:rPr>
        <w:t>2</w:t>
      </w:r>
      <w:r w:rsidRPr="007979B1">
        <w:rPr>
          <w:b/>
          <w:u w:val="single"/>
        </w:rPr>
        <w:t>.TEOG (MAZERET)</w:t>
      </w:r>
    </w:p>
    <w:p w:rsidR="00F14367" w:rsidRDefault="00F14367"/>
    <w:p w:rsidR="00F14367" w:rsidRDefault="00F14367">
      <w:r w:rsidRPr="009A68C0">
        <w:rPr>
          <w:noProof/>
        </w:rPr>
        <w:pict>
          <v:shape id="Resim 46" o:spid="_x0000_i1060" type="#_x0000_t75" style="width:255.75pt;height:118.5pt;visibility:visible">
            <v:imagedata r:id="rId42" o:title=""/>
          </v:shape>
        </w:pict>
      </w:r>
    </w:p>
    <w:p w:rsidR="00F14367" w:rsidRDefault="00F14367"/>
    <w:p w:rsidR="00F14367" w:rsidRDefault="00F14367"/>
    <w:p w:rsidR="00F14367" w:rsidRDefault="00F14367"/>
    <w:p w:rsidR="00F14367" w:rsidRPr="00C72D4D" w:rsidRDefault="00F14367">
      <w:r w:rsidRPr="00C72D4D">
        <w:t>http://www.sorubak.com</w:t>
      </w:r>
    </w:p>
    <w:sectPr w:rsidR="00F14367" w:rsidRPr="00C72D4D" w:rsidSect="00504B45">
      <w:type w:val="continuous"/>
      <w:pgSz w:w="11906" w:h="16838"/>
      <w:pgMar w:top="-426" w:right="720" w:bottom="720" w:left="720" w:header="143" w:footer="145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367" w:rsidRDefault="00F14367" w:rsidP="00377FE2">
      <w:pPr>
        <w:spacing w:after="0" w:line="240" w:lineRule="auto"/>
      </w:pPr>
      <w:r>
        <w:separator/>
      </w:r>
    </w:p>
  </w:endnote>
  <w:endnote w:type="continuationSeparator" w:id="0">
    <w:p w:rsidR="00F14367" w:rsidRDefault="00F14367" w:rsidP="00377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367" w:rsidRDefault="00F14367">
    <w:pPr>
      <w:pStyle w:val="Footer"/>
      <w:jc w:val="center"/>
    </w:pPr>
    <w:fldSimple w:instr=" PAGE   \* MERGEFORMAT ">
      <w:r>
        <w:rPr>
          <w:noProof/>
        </w:rPr>
        <w:t>4</w:t>
      </w:r>
    </w:fldSimple>
  </w:p>
  <w:p w:rsidR="00F14367" w:rsidRDefault="00F1436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367" w:rsidRDefault="00F14367" w:rsidP="00377FE2">
      <w:pPr>
        <w:spacing w:after="0" w:line="240" w:lineRule="auto"/>
      </w:pPr>
      <w:r>
        <w:separator/>
      </w:r>
    </w:p>
  </w:footnote>
  <w:footnote w:type="continuationSeparator" w:id="0">
    <w:p w:rsidR="00F14367" w:rsidRDefault="00F14367" w:rsidP="00377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79B1"/>
    <w:rsid w:val="00377FE2"/>
    <w:rsid w:val="004E763B"/>
    <w:rsid w:val="00504B45"/>
    <w:rsid w:val="006265B9"/>
    <w:rsid w:val="007979B1"/>
    <w:rsid w:val="00894263"/>
    <w:rsid w:val="008D6E07"/>
    <w:rsid w:val="008E7CB9"/>
    <w:rsid w:val="009A68C0"/>
    <w:rsid w:val="009E64CD"/>
    <w:rsid w:val="00B3468F"/>
    <w:rsid w:val="00B806DD"/>
    <w:rsid w:val="00C72D4D"/>
    <w:rsid w:val="00F14367"/>
    <w:rsid w:val="00F91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4C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97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79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377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77FE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77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77FE2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806D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4</Pages>
  <Words>52</Words>
  <Characters>302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streetcat-pc</dc:creator>
  <cp:keywords/>
  <dc:description/>
  <cp:lastModifiedBy>BİRSEN</cp:lastModifiedBy>
  <cp:revision>6</cp:revision>
  <dcterms:created xsi:type="dcterms:W3CDTF">2015-09-29T23:01:00Z</dcterms:created>
  <dcterms:modified xsi:type="dcterms:W3CDTF">2015-09-30T10:48:00Z</dcterms:modified>
</cp:coreProperties>
</file>