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AD2" w:rsidRDefault="00846AD2" w:rsidP="001E2650">
      <w:pPr>
        <w:jc w:val="center"/>
        <w:rPr>
          <w:rFonts w:ascii="Calibri" w:hAnsi="Calibri" w:cs="Calibri"/>
          <w:b/>
          <w:bCs/>
          <w:sz w:val="72"/>
          <w:szCs w:val="72"/>
        </w:rPr>
      </w:pPr>
      <w:r>
        <w:rPr>
          <w:rFonts w:ascii="Calibri" w:hAnsi="Calibri" w:cs="Calibri"/>
          <w:b/>
          <w:bCs/>
          <w:sz w:val="72"/>
          <w:szCs w:val="72"/>
        </w:rPr>
        <w:t>2014 / 2015</w:t>
      </w:r>
    </w:p>
    <w:p w:rsidR="00846AD2" w:rsidRDefault="00846AD2" w:rsidP="001E2650">
      <w:pPr>
        <w:jc w:val="center"/>
        <w:rPr>
          <w:rFonts w:ascii="Calibri" w:hAnsi="Calibri" w:cs="Calibri"/>
          <w:b/>
          <w:bCs/>
          <w:sz w:val="72"/>
          <w:szCs w:val="72"/>
        </w:rPr>
      </w:pPr>
      <w:r>
        <w:rPr>
          <w:rFonts w:ascii="Calibri" w:hAnsi="Calibri" w:cs="Calibri"/>
          <w:b/>
          <w:bCs/>
          <w:sz w:val="72"/>
          <w:szCs w:val="72"/>
        </w:rPr>
        <w:t>EĞİTİM – ÖĞRETİM YILI</w:t>
      </w:r>
    </w:p>
    <w:p w:rsidR="00846AD2" w:rsidRDefault="00846AD2" w:rsidP="001E2650">
      <w:pPr>
        <w:jc w:val="center"/>
        <w:rPr>
          <w:rFonts w:ascii="Comic Sans MS" w:hAnsi="Comic Sans MS" w:cs="Comic Sans MS"/>
        </w:rPr>
      </w:pPr>
    </w:p>
    <w:p w:rsidR="00846AD2" w:rsidRDefault="00846AD2" w:rsidP="001E2650">
      <w:pPr>
        <w:jc w:val="center"/>
        <w:rPr>
          <w:rFonts w:ascii="Calibri" w:hAnsi="Calibri" w:cs="Calibri"/>
          <w:b/>
          <w:bCs/>
          <w:sz w:val="72"/>
          <w:szCs w:val="72"/>
        </w:rPr>
      </w:pPr>
    </w:p>
    <w:p w:rsidR="00846AD2" w:rsidRDefault="00846AD2" w:rsidP="001E2650">
      <w:pPr>
        <w:jc w:val="center"/>
        <w:rPr>
          <w:rFonts w:ascii="Calibri" w:hAnsi="Calibri" w:cs="Calibri"/>
          <w:b/>
          <w:bCs/>
          <w:sz w:val="72"/>
          <w:szCs w:val="72"/>
        </w:rPr>
      </w:pPr>
      <w:r>
        <w:rPr>
          <w:rFonts w:ascii="Calibri" w:hAnsi="Calibri" w:cs="Calibri"/>
          <w:b/>
          <w:bCs/>
          <w:sz w:val="72"/>
          <w:szCs w:val="72"/>
        </w:rPr>
        <w:t xml:space="preserve">KESKİN GAZİ İLKOKULU </w:t>
      </w:r>
    </w:p>
    <w:p w:rsidR="00846AD2" w:rsidRDefault="00846AD2" w:rsidP="001E2650">
      <w:pPr>
        <w:jc w:val="center"/>
        <w:rPr>
          <w:rFonts w:ascii="Calibri" w:hAnsi="Calibri" w:cs="Calibri"/>
          <w:b/>
          <w:bCs/>
          <w:sz w:val="72"/>
          <w:szCs w:val="72"/>
        </w:rPr>
      </w:pPr>
    </w:p>
    <w:p w:rsidR="00846AD2" w:rsidRDefault="00846AD2" w:rsidP="001E2650">
      <w:pPr>
        <w:jc w:val="center"/>
        <w:rPr>
          <w:rFonts w:ascii="Calibri" w:hAnsi="Calibri" w:cs="Calibri"/>
          <w:b/>
          <w:bCs/>
          <w:sz w:val="72"/>
          <w:szCs w:val="72"/>
        </w:rPr>
      </w:pPr>
    </w:p>
    <w:p w:rsidR="00846AD2" w:rsidRDefault="00846AD2" w:rsidP="001E2650">
      <w:pPr>
        <w:pStyle w:val="ListParagraph"/>
        <w:jc w:val="center"/>
        <w:rPr>
          <w:b/>
          <w:bCs/>
          <w:sz w:val="72"/>
          <w:szCs w:val="72"/>
        </w:rPr>
      </w:pPr>
      <w:r>
        <w:rPr>
          <w:b/>
          <w:bCs/>
          <w:sz w:val="72"/>
          <w:szCs w:val="72"/>
        </w:rPr>
        <w:t>SENE SONU</w:t>
      </w:r>
    </w:p>
    <w:p w:rsidR="00846AD2" w:rsidRDefault="00846AD2" w:rsidP="001E2650">
      <w:pPr>
        <w:pStyle w:val="ListParagraph"/>
        <w:jc w:val="center"/>
        <w:rPr>
          <w:b/>
          <w:bCs/>
          <w:sz w:val="72"/>
          <w:szCs w:val="72"/>
        </w:rPr>
      </w:pPr>
      <w:r>
        <w:rPr>
          <w:b/>
          <w:bCs/>
          <w:sz w:val="72"/>
          <w:szCs w:val="72"/>
        </w:rPr>
        <w:t>ÖĞRETMENLER KURULU</w:t>
      </w:r>
    </w:p>
    <w:p w:rsidR="00846AD2" w:rsidRDefault="00846AD2" w:rsidP="001E2650">
      <w:pPr>
        <w:pStyle w:val="ListParagraph"/>
        <w:jc w:val="center"/>
        <w:rPr>
          <w:b/>
          <w:bCs/>
          <w:sz w:val="72"/>
          <w:szCs w:val="72"/>
        </w:rPr>
      </w:pPr>
      <w:r>
        <w:rPr>
          <w:b/>
          <w:bCs/>
          <w:sz w:val="72"/>
          <w:szCs w:val="72"/>
        </w:rPr>
        <w:t>TOPLANTI TUTANAĞI</w:t>
      </w:r>
    </w:p>
    <w:p w:rsidR="00846AD2" w:rsidRDefault="00846AD2" w:rsidP="001E2650">
      <w:pPr>
        <w:pStyle w:val="ListParagraph"/>
        <w:jc w:val="center"/>
        <w:rPr>
          <w:b/>
          <w:bCs/>
          <w:sz w:val="40"/>
          <w:szCs w:val="40"/>
        </w:rPr>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1E2650">
      <w:pPr>
        <w:pStyle w:val="Title"/>
      </w:pPr>
      <w:r>
        <w:t>Haziran - 2015</w:t>
      </w:r>
    </w:p>
    <w:p w:rsidR="00846AD2" w:rsidRDefault="00846AD2" w:rsidP="001E2650">
      <w:pPr>
        <w:pStyle w:val="Title"/>
      </w:pPr>
    </w:p>
    <w:p w:rsidR="00846AD2" w:rsidRDefault="00846AD2" w:rsidP="001E2650">
      <w:pPr>
        <w:pStyle w:val="Title"/>
      </w:pPr>
    </w:p>
    <w:p w:rsidR="00846AD2" w:rsidRDefault="00846AD2" w:rsidP="001E2650">
      <w:pPr>
        <w:pStyle w:val="Title"/>
      </w:pPr>
    </w:p>
    <w:p w:rsidR="00846AD2" w:rsidRDefault="00846AD2" w:rsidP="00B544EE">
      <w:pPr>
        <w:pStyle w:val="Title"/>
      </w:pPr>
    </w:p>
    <w:p w:rsidR="00846AD2" w:rsidRDefault="00846AD2" w:rsidP="00B544EE">
      <w:pPr>
        <w:pStyle w:val="Title"/>
      </w:pPr>
    </w:p>
    <w:p w:rsidR="00846AD2" w:rsidRPr="00A5419F" w:rsidRDefault="00846AD2" w:rsidP="00D21F2D">
      <w:pPr>
        <w:jc w:val="center"/>
      </w:pPr>
      <w:r w:rsidRPr="00A5419F">
        <w:t>T.C.</w:t>
      </w:r>
    </w:p>
    <w:p w:rsidR="00846AD2" w:rsidRPr="00A5419F" w:rsidRDefault="00846AD2" w:rsidP="00D21F2D">
      <w:pPr>
        <w:jc w:val="center"/>
      </w:pPr>
      <w:r w:rsidRPr="00A5419F">
        <w:t>KESKİN KAYMAKAMLIĞI</w:t>
      </w:r>
    </w:p>
    <w:p w:rsidR="00846AD2" w:rsidRPr="00A5419F" w:rsidRDefault="00846AD2" w:rsidP="00D21F2D">
      <w:pPr>
        <w:jc w:val="center"/>
      </w:pPr>
      <w:r>
        <w:t xml:space="preserve">Gazi İlkokulu </w:t>
      </w:r>
      <w:r w:rsidRPr="00A5419F">
        <w:t xml:space="preserve">Müdürlüğü </w:t>
      </w:r>
    </w:p>
    <w:p w:rsidR="00846AD2" w:rsidRDefault="00846AD2" w:rsidP="00D21F2D"/>
    <w:p w:rsidR="00846AD2" w:rsidRPr="004F5CFA" w:rsidRDefault="00846AD2" w:rsidP="00D21F2D">
      <w:r w:rsidRPr="004F5CFA">
        <w:t xml:space="preserve">Sayı </w:t>
      </w:r>
      <w:r w:rsidRPr="004F5CFA">
        <w:tab/>
        <w:t xml:space="preserve">: </w:t>
      </w:r>
      <w:r w:rsidRPr="008C65F5">
        <w:rPr>
          <w:rFonts w:ascii="Arial" w:hAnsi="Arial" w:cs="Arial"/>
          <w:sz w:val="23"/>
          <w:szCs w:val="23"/>
        </w:rPr>
        <w:t>8</w:t>
      </w:r>
      <w:r>
        <w:rPr>
          <w:rFonts w:ascii="Arial" w:hAnsi="Arial" w:cs="Arial"/>
          <w:sz w:val="23"/>
          <w:szCs w:val="23"/>
        </w:rPr>
        <w:t>8735173.771.03</w:t>
      </w:r>
      <w:r w:rsidRPr="00295417">
        <w:rPr>
          <w:rFonts w:ascii="Arial" w:hAnsi="Arial" w:cs="Arial"/>
          <w:sz w:val="23"/>
          <w:szCs w:val="23"/>
        </w:rPr>
        <w:t>-</w:t>
      </w:r>
      <w:r>
        <w:tab/>
      </w:r>
      <w:r>
        <w:tab/>
      </w:r>
      <w:r>
        <w:tab/>
      </w:r>
      <w:r>
        <w:tab/>
      </w:r>
      <w:r>
        <w:tab/>
      </w:r>
      <w:r>
        <w:tab/>
      </w:r>
      <w:r>
        <w:tab/>
      </w:r>
      <w:r>
        <w:tab/>
        <w:t xml:space="preserve">12 </w:t>
      </w:r>
      <w:r w:rsidRPr="004F5CFA">
        <w:t>/</w:t>
      </w:r>
      <w:r>
        <w:t xml:space="preserve"> 06 </w:t>
      </w:r>
      <w:r w:rsidRPr="004F5CFA">
        <w:t>/20</w:t>
      </w:r>
      <w:r>
        <w:t>15</w:t>
      </w:r>
    </w:p>
    <w:p w:rsidR="00846AD2" w:rsidRDefault="00846AD2" w:rsidP="00D21F2D">
      <w:r>
        <w:t>Konu</w:t>
      </w:r>
      <w:r>
        <w:tab/>
        <w:t>: 2014–2015 Sene Sonu Öğretmenler</w:t>
      </w:r>
    </w:p>
    <w:p w:rsidR="00846AD2" w:rsidRDefault="00846AD2" w:rsidP="00D21F2D">
      <w:pPr>
        <w:ind w:firstLine="708"/>
      </w:pPr>
      <w:r>
        <w:t xml:space="preserve">  Kurulu Toplantısı</w:t>
      </w:r>
    </w:p>
    <w:p w:rsidR="00846AD2" w:rsidRPr="002D5248" w:rsidRDefault="00846AD2" w:rsidP="00D21F2D">
      <w:pPr>
        <w:spacing w:line="225" w:lineRule="atLeast"/>
        <w:rPr>
          <w:b/>
          <w:bCs/>
          <w:sz w:val="20"/>
          <w:szCs w:val="20"/>
        </w:rPr>
      </w:pPr>
      <w:r w:rsidRPr="002D5248">
        <w:rPr>
          <w:rStyle w:val="Strong"/>
          <w:sz w:val="20"/>
          <w:szCs w:val="20"/>
        </w:rPr>
        <w:t> </w:t>
      </w:r>
    </w:p>
    <w:p w:rsidR="00846AD2" w:rsidRPr="00935B69" w:rsidRDefault="00846AD2" w:rsidP="00D21F2D">
      <w:pPr>
        <w:jc w:val="center"/>
      </w:pPr>
      <w:r w:rsidRPr="00935B69">
        <w:t xml:space="preserve">GAZİ İLKOKULU </w:t>
      </w:r>
      <w:r>
        <w:t xml:space="preserve">İDARECİ VE </w:t>
      </w:r>
      <w:r w:rsidRPr="00935B69">
        <w:t xml:space="preserve">ÖĞRETMENLERİNE </w:t>
      </w:r>
    </w:p>
    <w:p w:rsidR="00846AD2" w:rsidRPr="000065E5" w:rsidRDefault="00846AD2" w:rsidP="00D21F2D">
      <w:pPr>
        <w:spacing w:after="75" w:line="225" w:lineRule="atLeast"/>
        <w:jc w:val="both"/>
      </w:pPr>
      <w:r w:rsidRPr="000065E5">
        <w:t> </w:t>
      </w:r>
      <w:r>
        <w:tab/>
      </w:r>
      <w:r>
        <w:tab/>
      </w:r>
      <w:r>
        <w:tab/>
      </w:r>
      <w:r>
        <w:tab/>
      </w:r>
      <w:r>
        <w:tab/>
      </w:r>
      <w:r>
        <w:tab/>
      </w:r>
      <w:r>
        <w:tab/>
      </w:r>
      <w:r>
        <w:tab/>
      </w:r>
      <w:r>
        <w:tab/>
        <w:t>KESKİN / KIRIKKALE</w:t>
      </w:r>
    </w:p>
    <w:p w:rsidR="00846AD2" w:rsidRPr="000065E5" w:rsidRDefault="00846AD2" w:rsidP="00D21F2D">
      <w:pPr>
        <w:spacing w:after="75" w:line="225" w:lineRule="atLeast"/>
        <w:jc w:val="both"/>
      </w:pPr>
      <w:r w:rsidRPr="000065E5">
        <w:t>                 </w:t>
      </w:r>
    </w:p>
    <w:p w:rsidR="00846AD2" w:rsidRPr="000065E5" w:rsidRDefault="00846AD2" w:rsidP="00D21F2D">
      <w:pPr>
        <w:spacing w:line="225" w:lineRule="atLeast"/>
        <w:jc w:val="both"/>
      </w:pPr>
      <w:r w:rsidRPr="000065E5">
        <w:t> </w:t>
      </w:r>
      <w:r w:rsidRPr="000065E5">
        <w:rPr>
          <w:rStyle w:val="apple-converted-space"/>
        </w:rPr>
        <w:t> </w:t>
      </w:r>
      <w:r w:rsidRPr="000065E5">
        <w:rPr>
          <w:rStyle w:val="Strong"/>
        </w:rPr>
        <w:t>İlgi         :</w:t>
      </w:r>
      <w:r w:rsidRPr="000065E5">
        <w:t> </w:t>
      </w:r>
      <w:r w:rsidRPr="000065E5">
        <w:rPr>
          <w:rStyle w:val="Strong"/>
        </w:rPr>
        <w:t>a -</w:t>
      </w:r>
      <w:r w:rsidRPr="000065E5">
        <w:rPr>
          <w:rStyle w:val="apple-converted-space"/>
        </w:rPr>
        <w:t> </w:t>
      </w:r>
      <w:r w:rsidRPr="000065E5">
        <w:t>Milli Eğitim Bakanlığı Okul Öncesi ve İlköğretim Kurumları Yönetmeliği</w:t>
      </w:r>
    </w:p>
    <w:p w:rsidR="00846AD2" w:rsidRDefault="00846AD2" w:rsidP="00D21F2D">
      <w:pPr>
        <w:spacing w:line="225" w:lineRule="atLeast"/>
        <w:jc w:val="both"/>
      </w:pPr>
      <w:r w:rsidRPr="000065E5">
        <w:t>                  </w:t>
      </w:r>
      <w:r>
        <w:rPr>
          <w:rStyle w:val="Strong"/>
        </w:rPr>
        <w:t>b</w:t>
      </w:r>
      <w:r w:rsidRPr="000065E5">
        <w:rPr>
          <w:rStyle w:val="Strong"/>
        </w:rPr>
        <w:t>-</w:t>
      </w:r>
      <w:r>
        <w:t>Kırıkkale İl Milli Eğitim Müdürlüğü 2014/</w:t>
      </w:r>
      <w:r w:rsidRPr="000065E5">
        <w:t xml:space="preserve">2015 Eğitim Öğretim Yılı Çalışma </w:t>
      </w:r>
    </w:p>
    <w:p w:rsidR="00846AD2" w:rsidRPr="000065E5" w:rsidRDefault="00846AD2" w:rsidP="00D21F2D">
      <w:pPr>
        <w:spacing w:line="225" w:lineRule="atLeast"/>
        <w:jc w:val="both"/>
      </w:pPr>
      <w:r w:rsidRPr="000065E5">
        <w:t>Takvimi</w:t>
      </w:r>
    </w:p>
    <w:p w:rsidR="00846AD2" w:rsidRPr="000065E5" w:rsidRDefault="00846AD2" w:rsidP="00D21F2D">
      <w:pPr>
        <w:spacing w:line="293" w:lineRule="atLeast"/>
        <w:jc w:val="both"/>
      </w:pPr>
      <w:r w:rsidRPr="000065E5">
        <w:rPr>
          <w:rStyle w:val="Strong"/>
        </w:rPr>
        <w:t>               </w:t>
      </w:r>
    </w:p>
    <w:p w:rsidR="00846AD2" w:rsidRPr="000065E5" w:rsidRDefault="00846AD2" w:rsidP="00D21F2D">
      <w:pPr>
        <w:spacing w:after="75" w:line="293" w:lineRule="atLeast"/>
        <w:jc w:val="both"/>
      </w:pPr>
      <w:r w:rsidRPr="000065E5">
        <w:t>                Milli Eğitim Bakanlığı Okul Öncesi ve İlköğretim Kurumları Yönetmeliği’nin 34. Maddesinde yer alan;</w:t>
      </w:r>
    </w:p>
    <w:p w:rsidR="00846AD2" w:rsidRPr="000065E5" w:rsidRDefault="00846AD2" w:rsidP="00D21F2D">
      <w:pPr>
        <w:spacing w:line="293" w:lineRule="atLeast"/>
        <w:jc w:val="both"/>
      </w:pPr>
      <w:r w:rsidRPr="000065E5">
        <w:t>               </w:t>
      </w:r>
      <w:r w:rsidRPr="000065E5">
        <w:rPr>
          <w:rStyle w:val="apple-converted-space"/>
        </w:rPr>
        <w:t> </w:t>
      </w:r>
      <w:r w:rsidRPr="000065E5">
        <w:rPr>
          <w:rStyle w:val="Strong"/>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846AD2" w:rsidRPr="000065E5" w:rsidRDefault="00846AD2" w:rsidP="00D21F2D">
      <w:pPr>
        <w:spacing w:line="293" w:lineRule="atLeast"/>
        <w:jc w:val="both"/>
      </w:pPr>
      <w:r w:rsidRPr="000065E5">
        <w:t>               </w:t>
      </w:r>
      <w:r w:rsidRPr="000065E5">
        <w:rPr>
          <w:rStyle w:val="apple-converted-space"/>
        </w:rPr>
        <w:t> </w:t>
      </w:r>
      <w:r w:rsidRPr="000065E5">
        <w:rPr>
          <w:rStyle w:val="Strong"/>
        </w:rPr>
        <w:t>2 -</w:t>
      </w:r>
      <w:r w:rsidRPr="000065E5">
        <w:rPr>
          <w:rStyle w:val="apple-converted-space"/>
        </w:rPr>
        <w:t> </w:t>
      </w:r>
      <w:r w:rsidRPr="000065E5">
        <w:t>Kurul çalışmaları ile ilgili olarak;</w:t>
      </w:r>
    </w:p>
    <w:p w:rsidR="00846AD2" w:rsidRPr="000065E5" w:rsidRDefault="00846AD2" w:rsidP="00D21F2D">
      <w:pPr>
        <w:spacing w:line="293" w:lineRule="atLeast"/>
        <w:jc w:val="both"/>
      </w:pPr>
      <w:r w:rsidRPr="000065E5">
        <w:rPr>
          <w:rStyle w:val="Strong"/>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846AD2" w:rsidRPr="000065E5" w:rsidRDefault="00846AD2" w:rsidP="00D21F2D">
      <w:pPr>
        <w:spacing w:line="293" w:lineRule="atLeast"/>
        <w:jc w:val="both"/>
      </w:pPr>
      <w:r w:rsidRPr="000065E5">
        <w:rPr>
          <w:rStyle w:val="Strong"/>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846AD2" w:rsidRPr="000065E5" w:rsidRDefault="00846AD2" w:rsidP="00D21F2D">
      <w:pPr>
        <w:spacing w:line="293" w:lineRule="atLeast"/>
        <w:jc w:val="both"/>
      </w:pPr>
      <w:r w:rsidRPr="000065E5">
        <w:rPr>
          <w:rStyle w:val="Strong"/>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846AD2" w:rsidRPr="000065E5" w:rsidRDefault="00846AD2" w:rsidP="00D21F2D">
      <w:pPr>
        <w:spacing w:line="293" w:lineRule="atLeast"/>
        <w:jc w:val="both"/>
      </w:pPr>
      <w:r w:rsidRPr="000065E5">
        <w:rPr>
          <w:rStyle w:val="Strong"/>
        </w:rPr>
        <w:t>                ç –</w:t>
      </w:r>
      <w:r w:rsidRPr="000065E5">
        <w:rPr>
          <w:rStyle w:val="apple-converted-space"/>
        </w:rPr>
        <w:t> “</w:t>
      </w:r>
      <w:r w:rsidRPr="00C91135">
        <w:rPr>
          <w:u w:val="single"/>
        </w:rPr>
        <w:t>Normal eğitim yapılan okullarda toplantılar ders saatleri dışında yapılır.</w:t>
      </w:r>
      <w:r w:rsidRPr="000065E5">
        <w:t>İkili eğitim yapılan okullarda ise tüm öğretmenlerin aynı anda toplanmalarına gerek duyulduğunda, okul yönetimince bağlı bulunduğu millî eğitim müdürlüğüne bilgi vermek şartıyla, yarım gün öğretim yapılır.”hük</w:t>
      </w:r>
      <w:r>
        <w:t>ümleri gereğince okulumuz 2014 / 2015 Eğitim – Öğretim Y</w:t>
      </w:r>
      <w:r w:rsidRPr="000065E5">
        <w:t xml:space="preserve">ılı </w:t>
      </w:r>
      <w:r>
        <w:t>Sene Sonu</w:t>
      </w:r>
      <w:r w:rsidRPr="000065E5">
        <w:t xml:space="preserve"> Öğretmenler Kurulu Toplantısı</w:t>
      </w:r>
      <w:r w:rsidRPr="000065E5">
        <w:rPr>
          <w:rStyle w:val="apple-converted-space"/>
        </w:rPr>
        <w:t> </w:t>
      </w:r>
      <w:r w:rsidRPr="00595DE4">
        <w:rPr>
          <w:rStyle w:val="Strong"/>
          <w:b w:val="0"/>
          <w:bCs w:val="0"/>
        </w:rPr>
        <w:t>15Haziran 2015,</w:t>
      </w:r>
      <w:r>
        <w:rPr>
          <w:rStyle w:val="Strong"/>
          <w:b w:val="0"/>
          <w:bCs w:val="0"/>
        </w:rPr>
        <w:t>Pazartesi</w:t>
      </w:r>
      <w:r w:rsidRPr="000065E5">
        <w:t>günü</w:t>
      </w:r>
      <w:r>
        <w:t>,</w:t>
      </w:r>
      <w:r w:rsidRPr="000065E5">
        <w:rPr>
          <w:rStyle w:val="apple-converted-space"/>
        </w:rPr>
        <w:t> </w:t>
      </w:r>
      <w:r w:rsidRPr="00595DE4">
        <w:rPr>
          <w:rStyle w:val="Strong"/>
          <w:b w:val="0"/>
          <w:bCs w:val="0"/>
        </w:rPr>
        <w:t>saat 09.45</w:t>
      </w:r>
      <w:r>
        <w:rPr>
          <w:rStyle w:val="Strong"/>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846AD2" w:rsidRPr="000065E5" w:rsidRDefault="00846AD2" w:rsidP="00D21F2D">
      <w:pPr>
        <w:spacing w:after="75" w:line="293" w:lineRule="atLeast"/>
        <w:jc w:val="both"/>
      </w:pPr>
      <w:r w:rsidRPr="000065E5">
        <w:t>                Bilgilerinizi ve gereğini önemle rica eder; çalışmalarınızda başarılar dilerim.</w:t>
      </w:r>
    </w:p>
    <w:p w:rsidR="00846AD2" w:rsidRDefault="00846AD2" w:rsidP="00D21F2D">
      <w:pPr>
        <w:spacing w:after="75" w:line="225" w:lineRule="atLeast"/>
        <w:jc w:val="both"/>
      </w:pPr>
      <w:r w:rsidRPr="000065E5">
        <w:t> </w:t>
      </w:r>
    </w:p>
    <w:p w:rsidR="00846AD2" w:rsidRDefault="00846AD2" w:rsidP="00D21F2D">
      <w:pPr>
        <w:spacing w:after="75" w:line="225" w:lineRule="atLeast"/>
        <w:jc w:val="both"/>
      </w:pPr>
    </w:p>
    <w:p w:rsidR="00846AD2" w:rsidRPr="000065E5" w:rsidRDefault="00846AD2" w:rsidP="00D21F2D">
      <w:pPr>
        <w:spacing w:after="75" w:line="225" w:lineRule="atLeast"/>
        <w:jc w:val="both"/>
      </w:pPr>
    </w:p>
    <w:p w:rsidR="00846AD2" w:rsidRPr="000065E5" w:rsidRDefault="00846AD2" w:rsidP="00D21F2D">
      <w:pPr>
        <w:spacing w:after="75" w:line="225" w:lineRule="atLeast"/>
        <w:jc w:val="both"/>
      </w:pPr>
      <w:r w:rsidRPr="000065E5">
        <w:t>                                                                                                        </w:t>
      </w:r>
      <w:r>
        <w:t>                  Nafiz Arafat TANIT</w:t>
      </w:r>
    </w:p>
    <w:p w:rsidR="00846AD2" w:rsidRDefault="00846AD2" w:rsidP="00D21F2D">
      <w:pPr>
        <w:spacing w:after="75" w:line="225" w:lineRule="atLeast"/>
        <w:jc w:val="both"/>
      </w:pPr>
      <w:r w:rsidRPr="000065E5">
        <w:t>                                                                                                                               Okul Müdürü</w:t>
      </w:r>
    </w:p>
    <w:p w:rsidR="00846AD2" w:rsidRDefault="00846AD2" w:rsidP="00D21F2D">
      <w:pPr>
        <w:spacing w:after="75" w:line="225" w:lineRule="atLeast"/>
        <w:jc w:val="both"/>
      </w:pPr>
    </w:p>
    <w:p w:rsidR="00846AD2" w:rsidRDefault="00846AD2" w:rsidP="00D21F2D">
      <w:pPr>
        <w:spacing w:after="75" w:line="225" w:lineRule="atLeast"/>
        <w:jc w:val="both"/>
      </w:pPr>
    </w:p>
    <w:p w:rsidR="00846AD2" w:rsidRDefault="00846AD2" w:rsidP="00D21F2D">
      <w:pPr>
        <w:jc w:val="center"/>
        <w:rPr>
          <w:b/>
          <w:bCs/>
          <w:u w:val="single"/>
        </w:rPr>
      </w:pPr>
      <w:r>
        <w:rPr>
          <w:b/>
          <w:bCs/>
          <w:u w:val="single"/>
        </w:rPr>
        <w:t>EK -1:</w:t>
      </w:r>
    </w:p>
    <w:p w:rsidR="00846AD2" w:rsidRDefault="00846AD2" w:rsidP="00D21F2D">
      <w:pPr>
        <w:rPr>
          <w:b/>
          <w:bCs/>
          <w:u w:val="single"/>
        </w:rPr>
      </w:pPr>
    </w:p>
    <w:p w:rsidR="00846AD2" w:rsidRPr="00D21F2D" w:rsidRDefault="00846AD2" w:rsidP="00D21F2D">
      <w:pPr>
        <w:rPr>
          <w:b/>
          <w:bCs/>
          <w:u w:val="single"/>
        </w:rPr>
      </w:pPr>
      <w:r w:rsidRPr="00D21F2D">
        <w:rPr>
          <w:b/>
          <w:bCs/>
          <w:u w:val="single"/>
        </w:rPr>
        <w:t>Gündem Maddeleri:</w:t>
      </w:r>
    </w:p>
    <w:p w:rsidR="00846AD2" w:rsidRPr="00FE2694" w:rsidRDefault="00846AD2" w:rsidP="00D21F2D">
      <w:pPr>
        <w:tabs>
          <w:tab w:val="left" w:pos="540"/>
          <w:tab w:val="left" w:pos="720"/>
        </w:tabs>
        <w:ind w:left="180"/>
        <w:jc w:val="both"/>
      </w:pPr>
      <w:r w:rsidRPr="00FE2694">
        <w:t>1.</w:t>
      </w:r>
      <w:r w:rsidRPr="00FE2694">
        <w:tab/>
        <w:t xml:space="preserve">İstiklal Marşı ve Saygı Duruşu, </w:t>
      </w:r>
    </w:p>
    <w:p w:rsidR="00846AD2" w:rsidRPr="00FE2694" w:rsidRDefault="00846AD2" w:rsidP="00D21F2D">
      <w:pPr>
        <w:tabs>
          <w:tab w:val="left" w:pos="540"/>
          <w:tab w:val="left" w:pos="720"/>
        </w:tabs>
        <w:ind w:left="180"/>
        <w:jc w:val="both"/>
      </w:pPr>
      <w:r>
        <w:t>2.</w:t>
      </w:r>
      <w:r>
        <w:tab/>
        <w:t>Açılış ve y</w:t>
      </w:r>
      <w:r w:rsidRPr="00FE2694">
        <w:t>oklama,</w:t>
      </w:r>
    </w:p>
    <w:p w:rsidR="00846AD2" w:rsidRPr="00FE2694" w:rsidRDefault="00846AD2" w:rsidP="00D21F2D">
      <w:pPr>
        <w:tabs>
          <w:tab w:val="left" w:pos="540"/>
          <w:tab w:val="left" w:pos="720"/>
        </w:tabs>
        <w:ind w:firstLine="180"/>
        <w:jc w:val="both"/>
      </w:pPr>
      <w:r w:rsidRPr="00FE2694">
        <w:t xml:space="preserve">3.  </w:t>
      </w:r>
      <w:r w:rsidRPr="00FE2694">
        <w:tab/>
        <w:t>Toplantı yazıcısının seçilmesi,</w:t>
      </w:r>
    </w:p>
    <w:p w:rsidR="00846AD2" w:rsidRDefault="00846AD2" w:rsidP="00D21F2D">
      <w:pPr>
        <w:tabs>
          <w:tab w:val="left" w:pos="540"/>
          <w:tab w:val="left" w:pos="720"/>
        </w:tabs>
        <w:ind w:left="180"/>
        <w:jc w:val="both"/>
      </w:pPr>
      <w:r w:rsidRPr="00FE2694">
        <w:t xml:space="preserve">4. </w:t>
      </w:r>
      <w:r w:rsidRPr="00FE2694">
        <w:tab/>
        <w:t>Gündemin okunması ve görüşülmesi istenen maddelerin eklenmesi,</w:t>
      </w:r>
    </w:p>
    <w:p w:rsidR="00846AD2" w:rsidRPr="00FE2694" w:rsidRDefault="00846AD2" w:rsidP="00595DE4">
      <w:pPr>
        <w:numPr>
          <w:ilvl w:val="0"/>
          <w:numId w:val="2"/>
        </w:numPr>
        <w:jc w:val="both"/>
      </w:pPr>
      <w:r>
        <w:t>Bir önceki öğretmenler kurulu kararlarının gözden geçirilmesi,</w:t>
      </w:r>
    </w:p>
    <w:p w:rsidR="00846AD2" w:rsidRDefault="00846AD2" w:rsidP="00481247">
      <w:pPr>
        <w:numPr>
          <w:ilvl w:val="0"/>
          <w:numId w:val="2"/>
        </w:numPr>
        <w:jc w:val="both"/>
      </w:pPr>
      <w:r>
        <w:t>2014 / 2015 Eğitim – Öğretim Yılı</w:t>
      </w:r>
      <w:r w:rsidRPr="00FE2694">
        <w:t xml:space="preserve"> sınıf/şube başarılarının değerlendirilmesi ve başarının artırılması için alınabilece</w:t>
      </w:r>
      <w:r>
        <w:t>k tedbirlerin kararlaştırılması,</w:t>
      </w:r>
    </w:p>
    <w:p w:rsidR="00846AD2" w:rsidRPr="00FE2694" w:rsidRDefault="00846AD2" w:rsidP="00481247">
      <w:pPr>
        <w:numPr>
          <w:ilvl w:val="0"/>
          <w:numId w:val="2"/>
        </w:numPr>
        <w:jc w:val="both"/>
      </w:pPr>
      <w:r>
        <w:t>Öğrenci devam – devamsızlık durumlarının görüşülmesi,</w:t>
      </w:r>
    </w:p>
    <w:p w:rsidR="00846AD2" w:rsidRDefault="00846AD2" w:rsidP="00481247">
      <w:pPr>
        <w:numPr>
          <w:ilvl w:val="0"/>
          <w:numId w:val="2"/>
        </w:numPr>
        <w:jc w:val="both"/>
      </w:pPr>
      <w:r>
        <w:t>Sosyal Kulüp ve Rehberlik çalışmalarının değerlendirilmesi</w:t>
      </w:r>
      <w:r w:rsidRPr="00FE2694">
        <w:t>,</w:t>
      </w:r>
    </w:p>
    <w:p w:rsidR="00846AD2" w:rsidRPr="00FE2694" w:rsidRDefault="00846AD2" w:rsidP="00481247">
      <w:pPr>
        <w:numPr>
          <w:ilvl w:val="0"/>
          <w:numId w:val="2"/>
        </w:numPr>
        <w:jc w:val="both"/>
      </w:pPr>
      <w:r>
        <w:t>Okulumuzda yapılan sosyal etkinliklerin değerlendirilmesi,</w:t>
      </w:r>
    </w:p>
    <w:p w:rsidR="00846AD2" w:rsidRDefault="00846AD2" w:rsidP="00481247">
      <w:pPr>
        <w:numPr>
          <w:ilvl w:val="0"/>
          <w:numId w:val="2"/>
        </w:numPr>
        <w:jc w:val="both"/>
      </w:pPr>
      <w:r>
        <w:t>Öğrenci disiplin durumlarının görüşülmesi</w:t>
      </w:r>
      <w:r w:rsidRPr="00FE2694">
        <w:t>,</w:t>
      </w:r>
    </w:p>
    <w:p w:rsidR="00846AD2" w:rsidRPr="00FE2694" w:rsidRDefault="00846AD2" w:rsidP="00481247">
      <w:pPr>
        <w:numPr>
          <w:ilvl w:val="0"/>
          <w:numId w:val="2"/>
        </w:numPr>
        <w:jc w:val="both"/>
      </w:pPr>
      <w:r>
        <w:t>Sınıf seçimleri,</w:t>
      </w:r>
    </w:p>
    <w:p w:rsidR="00846AD2" w:rsidRPr="00FE2694" w:rsidRDefault="00846AD2" w:rsidP="00481247">
      <w:pPr>
        <w:numPr>
          <w:ilvl w:val="0"/>
          <w:numId w:val="2"/>
        </w:numPr>
        <w:jc w:val="both"/>
      </w:pPr>
      <w:r w:rsidRPr="00FE2694">
        <w:t>Resmi yazıların incelen</w:t>
      </w:r>
      <w:r>
        <w:t>mesi ve seminer konular</w:t>
      </w:r>
      <w:r w:rsidRPr="00FE2694">
        <w:t>ı</w:t>
      </w:r>
      <w:r>
        <w:t>nın dağıtılması</w:t>
      </w:r>
      <w:r w:rsidRPr="00FE2694">
        <w:t>,</w:t>
      </w:r>
    </w:p>
    <w:p w:rsidR="00846AD2" w:rsidRPr="00FE2694" w:rsidRDefault="00846AD2" w:rsidP="00481247">
      <w:pPr>
        <w:numPr>
          <w:ilvl w:val="0"/>
          <w:numId w:val="2"/>
        </w:numPr>
        <w:jc w:val="both"/>
      </w:pPr>
      <w:r>
        <w:t>Yılsonu evraklarının teslimi ile ilgili açıklamaların yapılması,</w:t>
      </w:r>
    </w:p>
    <w:p w:rsidR="00846AD2" w:rsidRPr="00FE2694" w:rsidRDefault="00846AD2" w:rsidP="00481247">
      <w:pPr>
        <w:numPr>
          <w:ilvl w:val="0"/>
          <w:numId w:val="2"/>
        </w:numPr>
        <w:jc w:val="both"/>
      </w:pPr>
      <w:r>
        <w:t>2015 / 2016 Eğitim – Öğretim yılı için önerilerin sunulması</w:t>
      </w:r>
      <w:r w:rsidRPr="00FE2694">
        <w:t>,</w:t>
      </w:r>
    </w:p>
    <w:p w:rsidR="00846AD2" w:rsidRPr="00FE2694" w:rsidRDefault="00846AD2" w:rsidP="00481247">
      <w:pPr>
        <w:numPr>
          <w:ilvl w:val="0"/>
          <w:numId w:val="2"/>
        </w:numPr>
        <w:jc w:val="both"/>
      </w:pPr>
      <w:r>
        <w:t>Dilek ve temenniler</w:t>
      </w:r>
      <w:r w:rsidRPr="00FE2694">
        <w:t>,</w:t>
      </w:r>
    </w:p>
    <w:p w:rsidR="00846AD2" w:rsidRDefault="00846AD2" w:rsidP="00481247">
      <w:pPr>
        <w:numPr>
          <w:ilvl w:val="0"/>
          <w:numId w:val="2"/>
        </w:numPr>
        <w:jc w:val="both"/>
      </w:pPr>
      <w:r>
        <w:t>Kapanış.</w:t>
      </w:r>
    </w:p>
    <w:p w:rsidR="00846AD2" w:rsidRDefault="00846AD2" w:rsidP="00B544EE">
      <w:pPr>
        <w:jc w:val="center"/>
        <w:rPr>
          <w:b/>
          <w:bCs/>
        </w:rPr>
      </w:pPr>
    </w:p>
    <w:tbl>
      <w:tblPr>
        <w:tblW w:w="8931" w:type="dxa"/>
        <w:tblInd w:w="-68" w:type="dxa"/>
        <w:tblCellMar>
          <w:left w:w="70" w:type="dxa"/>
          <w:right w:w="70" w:type="dxa"/>
        </w:tblCellMar>
        <w:tblLook w:val="0000"/>
      </w:tblPr>
      <w:tblGrid>
        <w:gridCol w:w="710"/>
        <w:gridCol w:w="2693"/>
        <w:gridCol w:w="2693"/>
        <w:gridCol w:w="2835"/>
      </w:tblGrid>
      <w:tr w:rsidR="00846AD2" w:rsidRPr="0024221F">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846AD2" w:rsidRDefault="00846AD2" w:rsidP="00C5184E">
            <w:pPr>
              <w:jc w:val="center"/>
              <w:rPr>
                <w:rFonts w:ascii="Arial TUR" w:hAnsi="Arial TUR" w:cs="Arial TUR"/>
                <w:b/>
                <w:bCs/>
              </w:rPr>
            </w:pPr>
          </w:p>
          <w:p w:rsidR="00846AD2" w:rsidRDefault="00846AD2" w:rsidP="00C5184E">
            <w:pPr>
              <w:jc w:val="center"/>
              <w:rPr>
                <w:rFonts w:ascii="Arial TUR" w:hAnsi="Arial TUR" w:cs="Arial TUR"/>
                <w:b/>
                <w:bCs/>
              </w:rPr>
            </w:pPr>
            <w:r w:rsidRPr="0024221F">
              <w:rPr>
                <w:rFonts w:ascii="Arial TUR" w:hAnsi="Arial TUR" w:cs="Arial TUR"/>
                <w:b/>
                <w:bCs/>
              </w:rPr>
              <w:t>TARAFIMA TEBLİĞ EDİLEN RESMİ EVRAKI OKUDUM</w:t>
            </w:r>
          </w:p>
          <w:p w:rsidR="00846AD2" w:rsidRPr="0024221F" w:rsidRDefault="00846AD2" w:rsidP="00C5184E">
            <w:pPr>
              <w:jc w:val="center"/>
              <w:rPr>
                <w:rFonts w:ascii="Arial TUR" w:hAnsi="Arial TUR" w:cs="Arial TUR"/>
                <w:b/>
                <w:bCs/>
              </w:rPr>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Default="00846AD2" w:rsidP="00C5184E">
            <w:pPr>
              <w:ind w:right="-2"/>
              <w:jc w:val="center"/>
              <w:rPr>
                <w:b/>
                <w:bCs/>
              </w:rPr>
            </w:pPr>
          </w:p>
          <w:p w:rsidR="00846AD2" w:rsidRDefault="00846AD2" w:rsidP="00C5184E">
            <w:pPr>
              <w:ind w:right="-2"/>
              <w:jc w:val="center"/>
              <w:rPr>
                <w:b/>
                <w:bCs/>
              </w:rPr>
            </w:pPr>
            <w:r>
              <w:rPr>
                <w:b/>
                <w:bCs/>
              </w:rPr>
              <w:t>Sıra</w:t>
            </w:r>
          </w:p>
        </w:tc>
        <w:tc>
          <w:tcPr>
            <w:tcW w:w="2693" w:type="dxa"/>
          </w:tcPr>
          <w:p w:rsidR="00846AD2" w:rsidRDefault="00846AD2" w:rsidP="00C5184E">
            <w:pPr>
              <w:jc w:val="center"/>
              <w:rPr>
                <w:b/>
                <w:bCs/>
              </w:rPr>
            </w:pPr>
            <w:r>
              <w:rPr>
                <w:b/>
                <w:bCs/>
                <w:u w:val="single"/>
              </w:rPr>
              <w:t>Adı  Soyadı</w:t>
            </w:r>
          </w:p>
        </w:tc>
        <w:tc>
          <w:tcPr>
            <w:tcW w:w="2693" w:type="dxa"/>
          </w:tcPr>
          <w:p w:rsidR="00846AD2" w:rsidRDefault="00846AD2" w:rsidP="00C5184E">
            <w:pPr>
              <w:jc w:val="center"/>
              <w:rPr>
                <w:b/>
                <w:bCs/>
                <w:u w:val="single"/>
              </w:rPr>
            </w:pPr>
            <w:r>
              <w:rPr>
                <w:b/>
                <w:bCs/>
                <w:u w:val="single"/>
              </w:rPr>
              <w:t>Branşı</w:t>
            </w:r>
          </w:p>
        </w:tc>
        <w:tc>
          <w:tcPr>
            <w:tcW w:w="2835" w:type="dxa"/>
          </w:tcPr>
          <w:p w:rsidR="00846AD2" w:rsidRDefault="00846AD2" w:rsidP="00C5184E">
            <w:pPr>
              <w:jc w:val="center"/>
            </w:pPr>
            <w:r>
              <w:rPr>
                <w:b/>
                <w:bCs/>
                <w:u w:val="single"/>
              </w:rPr>
              <w:t>İmzası:</w:t>
            </w: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1</w:t>
            </w:r>
          </w:p>
        </w:tc>
        <w:tc>
          <w:tcPr>
            <w:tcW w:w="2693" w:type="dxa"/>
            <w:vAlign w:val="center"/>
          </w:tcPr>
          <w:p w:rsidR="00846AD2" w:rsidRPr="006676DC" w:rsidRDefault="00846AD2" w:rsidP="00C5184E">
            <w:pPr>
              <w:ind w:right="-2"/>
            </w:pPr>
            <w:r w:rsidRPr="006676DC">
              <w:t>Mutlu KILINÇ</w:t>
            </w:r>
          </w:p>
        </w:tc>
        <w:tc>
          <w:tcPr>
            <w:tcW w:w="2693" w:type="dxa"/>
            <w:vAlign w:val="center"/>
          </w:tcPr>
          <w:p w:rsidR="00846AD2" w:rsidRDefault="00846AD2" w:rsidP="00C5184E">
            <w:pPr>
              <w:ind w:right="-2"/>
            </w:pPr>
          </w:p>
          <w:p w:rsidR="00846AD2" w:rsidRPr="006676DC" w:rsidRDefault="00846AD2" w:rsidP="00C5184E">
            <w:pPr>
              <w:ind w:right="-2"/>
            </w:pPr>
            <w:r w:rsidRPr="006676DC">
              <w:t>Müdür Yardımcısı</w:t>
            </w:r>
          </w:p>
        </w:tc>
        <w:tc>
          <w:tcPr>
            <w:tcW w:w="2835" w:type="dxa"/>
            <w:vAlign w:val="center"/>
          </w:tcPr>
          <w:p w:rsidR="00846AD2" w:rsidRDefault="00846AD2" w:rsidP="00C5184E">
            <w:pPr>
              <w:ind w:right="-2"/>
            </w:pPr>
          </w:p>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2</w:t>
            </w:r>
          </w:p>
        </w:tc>
        <w:tc>
          <w:tcPr>
            <w:tcW w:w="2693" w:type="dxa"/>
            <w:vAlign w:val="center"/>
          </w:tcPr>
          <w:p w:rsidR="00846AD2" w:rsidRPr="006676DC" w:rsidRDefault="00846AD2" w:rsidP="00595DE4">
            <w:pPr>
              <w:ind w:right="-2"/>
            </w:pPr>
            <w:r w:rsidRPr="006676DC">
              <w:t>Zeliha ŞAHBAZ</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Default="00846AD2" w:rsidP="00C5184E">
            <w:pPr>
              <w:ind w:right="-2"/>
            </w:pPr>
          </w:p>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3</w:t>
            </w:r>
          </w:p>
        </w:tc>
        <w:tc>
          <w:tcPr>
            <w:tcW w:w="2693" w:type="dxa"/>
            <w:vAlign w:val="center"/>
          </w:tcPr>
          <w:p w:rsidR="00846AD2" w:rsidRPr="006676DC" w:rsidRDefault="00846AD2" w:rsidP="00595DE4">
            <w:pPr>
              <w:ind w:right="-2"/>
            </w:pPr>
            <w:r w:rsidRPr="006676DC">
              <w:t>Hatice SOM</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Default="00846AD2" w:rsidP="00C5184E">
            <w:pPr>
              <w:ind w:right="-2"/>
            </w:pPr>
          </w:p>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4</w:t>
            </w:r>
          </w:p>
        </w:tc>
        <w:tc>
          <w:tcPr>
            <w:tcW w:w="2693" w:type="dxa"/>
            <w:vAlign w:val="center"/>
          </w:tcPr>
          <w:p w:rsidR="00846AD2" w:rsidRPr="006676DC" w:rsidRDefault="00846AD2" w:rsidP="00595DE4">
            <w:pPr>
              <w:ind w:right="-2"/>
            </w:pPr>
            <w:r w:rsidRPr="006676DC">
              <w:t>Ülkü DİKİCİ</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Default="00846AD2" w:rsidP="00C5184E">
            <w:pPr>
              <w:ind w:right="-2"/>
            </w:pPr>
          </w:p>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5</w:t>
            </w:r>
          </w:p>
        </w:tc>
        <w:tc>
          <w:tcPr>
            <w:tcW w:w="2693" w:type="dxa"/>
            <w:vAlign w:val="center"/>
          </w:tcPr>
          <w:p w:rsidR="00846AD2" w:rsidRPr="006676DC" w:rsidRDefault="00846AD2" w:rsidP="00595DE4">
            <w:pPr>
              <w:ind w:right="-2"/>
            </w:pPr>
            <w:r w:rsidRPr="006676DC">
              <w:t>Fatıma ÜNAL ÖZTÜRK</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6</w:t>
            </w:r>
          </w:p>
        </w:tc>
        <w:tc>
          <w:tcPr>
            <w:tcW w:w="2693" w:type="dxa"/>
            <w:vAlign w:val="center"/>
          </w:tcPr>
          <w:p w:rsidR="00846AD2" w:rsidRPr="006676DC" w:rsidRDefault="00846AD2" w:rsidP="00595DE4">
            <w:pPr>
              <w:ind w:right="-2"/>
            </w:pPr>
            <w:r w:rsidRPr="006676DC">
              <w:t xml:space="preserve">Emine BAŞER        </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7</w:t>
            </w:r>
          </w:p>
        </w:tc>
        <w:tc>
          <w:tcPr>
            <w:tcW w:w="2693" w:type="dxa"/>
            <w:vAlign w:val="center"/>
          </w:tcPr>
          <w:p w:rsidR="00846AD2" w:rsidRPr="006676DC" w:rsidRDefault="00846AD2" w:rsidP="00595DE4">
            <w:pPr>
              <w:ind w:right="-2"/>
            </w:pPr>
            <w:r w:rsidRPr="006676DC">
              <w:t xml:space="preserve">Ertuğrul GÖÇER                          </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8</w:t>
            </w:r>
          </w:p>
        </w:tc>
        <w:tc>
          <w:tcPr>
            <w:tcW w:w="2693" w:type="dxa"/>
            <w:vAlign w:val="center"/>
          </w:tcPr>
          <w:p w:rsidR="00846AD2" w:rsidRPr="006676DC" w:rsidRDefault="00846AD2" w:rsidP="00595DE4">
            <w:pPr>
              <w:ind w:right="-2"/>
            </w:pPr>
            <w:r w:rsidRPr="006676DC">
              <w:t>Erol BABA</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9</w:t>
            </w:r>
          </w:p>
        </w:tc>
        <w:tc>
          <w:tcPr>
            <w:tcW w:w="2693" w:type="dxa"/>
            <w:vAlign w:val="center"/>
          </w:tcPr>
          <w:p w:rsidR="00846AD2" w:rsidRPr="006676DC" w:rsidRDefault="00846AD2" w:rsidP="00595DE4">
            <w:pPr>
              <w:ind w:right="-2"/>
            </w:pPr>
            <w:r w:rsidRPr="006676DC">
              <w:t>Nurcan YILDIRIM</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rsidRPr="006676DC">
              <w:t>10</w:t>
            </w:r>
          </w:p>
        </w:tc>
        <w:tc>
          <w:tcPr>
            <w:tcW w:w="2693" w:type="dxa"/>
            <w:vAlign w:val="center"/>
          </w:tcPr>
          <w:p w:rsidR="00846AD2" w:rsidRPr="006676DC" w:rsidRDefault="00846AD2" w:rsidP="00595DE4">
            <w:pPr>
              <w:ind w:right="-2"/>
            </w:pPr>
            <w:r w:rsidRPr="006676DC">
              <w:t>Demet AĞAÇ</w:t>
            </w:r>
          </w:p>
        </w:tc>
        <w:tc>
          <w:tcPr>
            <w:tcW w:w="2693" w:type="dxa"/>
            <w:vAlign w:val="center"/>
          </w:tcPr>
          <w:p w:rsidR="00846AD2" w:rsidRDefault="00846AD2" w:rsidP="00595DE4">
            <w:pPr>
              <w:ind w:right="-2"/>
            </w:pPr>
          </w:p>
          <w:p w:rsidR="00846AD2" w:rsidRPr="006676DC" w:rsidRDefault="00846AD2" w:rsidP="00595DE4">
            <w:pPr>
              <w:ind w:right="-2"/>
            </w:pPr>
            <w:r w:rsidRPr="006676DC">
              <w:t>Sınıf Öğretmeni</w:t>
            </w:r>
          </w:p>
        </w:tc>
        <w:tc>
          <w:tcPr>
            <w:tcW w:w="2835" w:type="dxa"/>
            <w:vAlign w:val="center"/>
          </w:tcPr>
          <w:p w:rsidR="00846AD2" w:rsidRPr="006676DC" w:rsidRDefault="00846AD2" w:rsidP="00C5184E">
            <w:pPr>
              <w:ind w:right="-2"/>
            </w:pPr>
          </w:p>
        </w:tc>
      </w:tr>
    </w:tbl>
    <w:p w:rsidR="00846AD2" w:rsidRPr="007C1CF9" w:rsidRDefault="00846AD2" w:rsidP="003D6A61"/>
    <w:p w:rsidR="00846AD2" w:rsidRDefault="00846AD2" w:rsidP="00B544EE">
      <w:pPr>
        <w:jc w:val="center"/>
        <w:rPr>
          <w:b/>
          <w:bCs/>
        </w:rPr>
      </w:pPr>
    </w:p>
    <w:p w:rsidR="00846AD2" w:rsidRDefault="00846AD2" w:rsidP="00B544EE">
      <w:pPr>
        <w:jc w:val="center"/>
        <w:rPr>
          <w:b/>
          <w:bCs/>
        </w:rPr>
      </w:pPr>
    </w:p>
    <w:p w:rsidR="00846AD2" w:rsidRDefault="00846AD2" w:rsidP="00B544EE">
      <w:pPr>
        <w:jc w:val="center"/>
        <w:rPr>
          <w:b/>
          <w:bCs/>
        </w:rPr>
      </w:pPr>
    </w:p>
    <w:p w:rsidR="00846AD2" w:rsidRDefault="00846AD2" w:rsidP="00B544EE">
      <w:pPr>
        <w:jc w:val="center"/>
        <w:rPr>
          <w:b/>
          <w:bCs/>
        </w:rPr>
      </w:pPr>
    </w:p>
    <w:p w:rsidR="00846AD2" w:rsidRDefault="00846AD2" w:rsidP="00B544EE">
      <w:pPr>
        <w:jc w:val="center"/>
        <w:rPr>
          <w:b/>
          <w:bCs/>
        </w:rPr>
      </w:pPr>
    </w:p>
    <w:p w:rsidR="00846AD2" w:rsidRDefault="00846AD2" w:rsidP="00B544EE">
      <w:pPr>
        <w:jc w:val="center"/>
        <w:rPr>
          <w:b/>
          <w:bCs/>
        </w:rPr>
      </w:pPr>
    </w:p>
    <w:p w:rsidR="00846AD2" w:rsidRDefault="00846AD2" w:rsidP="00B544EE">
      <w:pPr>
        <w:jc w:val="center"/>
        <w:rPr>
          <w:b/>
          <w:bCs/>
        </w:rPr>
      </w:pPr>
      <w:r>
        <w:rPr>
          <w:b/>
          <w:bCs/>
        </w:rPr>
        <w:t>2014 / 2015 EĞİTİM – ÖĞRETİM YILI KESKİN GAZİ İLKOKULU</w:t>
      </w:r>
    </w:p>
    <w:p w:rsidR="00846AD2" w:rsidRPr="00F12354" w:rsidRDefault="00846AD2" w:rsidP="00B544EE">
      <w:pPr>
        <w:jc w:val="center"/>
        <w:rPr>
          <w:b/>
          <w:bCs/>
        </w:rPr>
      </w:pPr>
      <w:r>
        <w:rPr>
          <w:b/>
          <w:bCs/>
        </w:rPr>
        <w:t>SENE SONU ÖĞRETMENLER KURULU TOPLANTI TUTANAĞI</w:t>
      </w:r>
    </w:p>
    <w:p w:rsidR="00846AD2" w:rsidRPr="0015573C" w:rsidRDefault="00846AD2" w:rsidP="001D7BE9">
      <w:pPr>
        <w:jc w:val="both"/>
      </w:pPr>
      <w:r>
        <w:rPr>
          <w:b/>
          <w:bCs/>
        </w:rPr>
        <w:t xml:space="preserve">Toplantı No : </w:t>
      </w:r>
      <w:r>
        <w:t>3</w:t>
      </w:r>
    </w:p>
    <w:p w:rsidR="00846AD2" w:rsidRDefault="00846AD2" w:rsidP="001D7BE9">
      <w:pPr>
        <w:jc w:val="both"/>
      </w:pPr>
      <w:r>
        <w:rPr>
          <w:b/>
          <w:bCs/>
        </w:rPr>
        <w:t xml:space="preserve">Toplantı Tarihi : </w:t>
      </w:r>
      <w:r>
        <w:t>15 / 06 / 2015, Pazartesi</w:t>
      </w:r>
    </w:p>
    <w:p w:rsidR="00846AD2" w:rsidRDefault="00846AD2" w:rsidP="001D7BE9">
      <w:pPr>
        <w:jc w:val="both"/>
      </w:pPr>
      <w:r>
        <w:rPr>
          <w:b/>
          <w:bCs/>
        </w:rPr>
        <w:t xml:space="preserve">Toplantı Saati : </w:t>
      </w:r>
      <w:r>
        <w:t>09.45</w:t>
      </w:r>
    </w:p>
    <w:p w:rsidR="00846AD2" w:rsidRDefault="00846AD2" w:rsidP="001D7BE9">
      <w:pPr>
        <w:jc w:val="both"/>
      </w:pPr>
      <w:r>
        <w:rPr>
          <w:b/>
          <w:bCs/>
        </w:rPr>
        <w:t xml:space="preserve">Toplantı Yeri : </w:t>
      </w:r>
      <w:r>
        <w:t>Öğretmenler Odası</w:t>
      </w:r>
    </w:p>
    <w:p w:rsidR="00846AD2" w:rsidRDefault="00846AD2" w:rsidP="001D7BE9">
      <w:pPr>
        <w:ind w:left="1080"/>
        <w:jc w:val="both"/>
        <w:rPr>
          <w:b/>
          <w:bCs/>
          <w:sz w:val="28"/>
          <w:szCs w:val="28"/>
        </w:rPr>
      </w:pPr>
    </w:p>
    <w:p w:rsidR="00846AD2" w:rsidRPr="00D21F2D" w:rsidRDefault="00846AD2" w:rsidP="00422680">
      <w:pPr>
        <w:rPr>
          <w:b/>
          <w:bCs/>
          <w:u w:val="single"/>
        </w:rPr>
      </w:pPr>
      <w:r w:rsidRPr="00D21F2D">
        <w:rPr>
          <w:b/>
          <w:bCs/>
          <w:u w:val="single"/>
        </w:rPr>
        <w:t>Gündem Maddeleri:</w:t>
      </w:r>
    </w:p>
    <w:p w:rsidR="00846AD2" w:rsidRPr="00FE2694" w:rsidRDefault="00846AD2" w:rsidP="00401B70">
      <w:pPr>
        <w:tabs>
          <w:tab w:val="left" w:pos="540"/>
          <w:tab w:val="left" w:pos="720"/>
        </w:tabs>
        <w:ind w:left="180"/>
        <w:jc w:val="both"/>
      </w:pPr>
      <w:r w:rsidRPr="00FE2694">
        <w:t>1.</w:t>
      </w:r>
      <w:r w:rsidRPr="00FE2694">
        <w:tab/>
        <w:t>Saygı Duruşu</w:t>
      </w:r>
      <w:r>
        <w:t xml:space="preserve"> ve İstiklâl Marşı</w:t>
      </w:r>
      <w:r w:rsidRPr="00FE2694">
        <w:t xml:space="preserve">, </w:t>
      </w:r>
    </w:p>
    <w:p w:rsidR="00846AD2" w:rsidRPr="00FE2694" w:rsidRDefault="00846AD2" w:rsidP="00401B70">
      <w:pPr>
        <w:tabs>
          <w:tab w:val="left" w:pos="540"/>
          <w:tab w:val="left" w:pos="720"/>
        </w:tabs>
        <w:ind w:left="180"/>
        <w:jc w:val="both"/>
      </w:pPr>
      <w:r>
        <w:t>2.</w:t>
      </w:r>
      <w:r>
        <w:tab/>
        <w:t>Açılış ve y</w:t>
      </w:r>
      <w:r w:rsidRPr="00FE2694">
        <w:t>oklama,</w:t>
      </w:r>
    </w:p>
    <w:p w:rsidR="00846AD2" w:rsidRPr="00FE2694" w:rsidRDefault="00846AD2" w:rsidP="00401B70">
      <w:pPr>
        <w:tabs>
          <w:tab w:val="left" w:pos="540"/>
          <w:tab w:val="left" w:pos="720"/>
        </w:tabs>
        <w:ind w:firstLine="180"/>
        <w:jc w:val="both"/>
      </w:pPr>
      <w:r w:rsidRPr="00FE2694">
        <w:t xml:space="preserve">3.  </w:t>
      </w:r>
      <w:r w:rsidRPr="00FE2694">
        <w:tab/>
        <w:t>Toplantı yazıcısının seçilmesi,</w:t>
      </w:r>
    </w:p>
    <w:p w:rsidR="00846AD2" w:rsidRDefault="00846AD2" w:rsidP="00401B70">
      <w:pPr>
        <w:tabs>
          <w:tab w:val="left" w:pos="540"/>
          <w:tab w:val="left" w:pos="720"/>
        </w:tabs>
        <w:ind w:left="180"/>
        <w:jc w:val="both"/>
      </w:pPr>
      <w:r w:rsidRPr="00FE2694">
        <w:t xml:space="preserve">4. </w:t>
      </w:r>
      <w:r w:rsidRPr="00FE2694">
        <w:tab/>
        <w:t>Gündemin okunması ve görüşülmesi istenen maddelerin eklenmesi,</w:t>
      </w:r>
    </w:p>
    <w:p w:rsidR="00846AD2" w:rsidRPr="00FE2694" w:rsidRDefault="00846AD2" w:rsidP="00401B70">
      <w:pPr>
        <w:tabs>
          <w:tab w:val="left" w:pos="540"/>
          <w:tab w:val="left" w:pos="720"/>
        </w:tabs>
        <w:ind w:left="180"/>
        <w:jc w:val="both"/>
      </w:pPr>
      <w:r>
        <w:t>5.   Bir önceki öğretmenler kurulu kararlarının gözden geçirilmesi,</w:t>
      </w:r>
    </w:p>
    <w:p w:rsidR="00846AD2" w:rsidRDefault="00846AD2" w:rsidP="00401B70">
      <w:pPr>
        <w:numPr>
          <w:ilvl w:val="0"/>
          <w:numId w:val="13"/>
        </w:numPr>
        <w:jc w:val="both"/>
      </w:pPr>
      <w:r>
        <w:t>2014 / 2015 Eğitim – Öğretim Yılı</w:t>
      </w:r>
      <w:r w:rsidRPr="00FE2694">
        <w:t xml:space="preserve"> sınıf/şube başarılarının değerlendirilmesi ve başarının artırılması için alınabilece</w:t>
      </w:r>
      <w:r>
        <w:t>k tedbirlerin kararlaştırılması,</w:t>
      </w:r>
    </w:p>
    <w:p w:rsidR="00846AD2" w:rsidRPr="00FE2694" w:rsidRDefault="00846AD2" w:rsidP="00401B70">
      <w:pPr>
        <w:numPr>
          <w:ilvl w:val="0"/>
          <w:numId w:val="13"/>
        </w:numPr>
        <w:jc w:val="both"/>
      </w:pPr>
      <w:r>
        <w:t>Öğrenci devam – devamsızlık durumlarının görüşülmesi,</w:t>
      </w:r>
    </w:p>
    <w:p w:rsidR="00846AD2" w:rsidRDefault="00846AD2" w:rsidP="00401B70">
      <w:pPr>
        <w:numPr>
          <w:ilvl w:val="0"/>
          <w:numId w:val="13"/>
        </w:numPr>
        <w:jc w:val="both"/>
      </w:pPr>
      <w:r>
        <w:t>Sosyal Kulüp ve Rehberlik çalışmalarının değerlendirilmesi</w:t>
      </w:r>
      <w:r w:rsidRPr="00FE2694">
        <w:t>,</w:t>
      </w:r>
    </w:p>
    <w:p w:rsidR="00846AD2" w:rsidRPr="00FE2694" w:rsidRDefault="00846AD2" w:rsidP="00401B70">
      <w:pPr>
        <w:numPr>
          <w:ilvl w:val="0"/>
          <w:numId w:val="13"/>
        </w:numPr>
        <w:jc w:val="both"/>
      </w:pPr>
      <w:r>
        <w:t>Okulumuzda yapılan sosyal etkinliklerin değerlendirilmesi,</w:t>
      </w:r>
    </w:p>
    <w:p w:rsidR="00846AD2" w:rsidRDefault="00846AD2" w:rsidP="00401B70">
      <w:pPr>
        <w:numPr>
          <w:ilvl w:val="0"/>
          <w:numId w:val="13"/>
        </w:numPr>
        <w:jc w:val="both"/>
      </w:pPr>
      <w:r>
        <w:t>Öğrenci disiplin durumlarının görüşülmesi</w:t>
      </w:r>
      <w:r w:rsidRPr="00FE2694">
        <w:t>,</w:t>
      </w:r>
    </w:p>
    <w:p w:rsidR="00846AD2" w:rsidRPr="00FE2694" w:rsidRDefault="00846AD2" w:rsidP="00401B70">
      <w:pPr>
        <w:numPr>
          <w:ilvl w:val="0"/>
          <w:numId w:val="13"/>
        </w:numPr>
        <w:jc w:val="both"/>
      </w:pPr>
      <w:r>
        <w:t>Sınıf seçimleri,</w:t>
      </w:r>
    </w:p>
    <w:p w:rsidR="00846AD2" w:rsidRPr="00FE2694" w:rsidRDefault="00846AD2" w:rsidP="00401B70">
      <w:pPr>
        <w:numPr>
          <w:ilvl w:val="0"/>
          <w:numId w:val="13"/>
        </w:numPr>
        <w:jc w:val="both"/>
      </w:pPr>
      <w:r w:rsidRPr="00FE2694">
        <w:t>Resmi yazıların incelen</w:t>
      </w:r>
      <w:r>
        <w:t>mesi ve seminer konular</w:t>
      </w:r>
      <w:r w:rsidRPr="00FE2694">
        <w:t>ı</w:t>
      </w:r>
      <w:r>
        <w:t>nın dağıtılması</w:t>
      </w:r>
      <w:r w:rsidRPr="00FE2694">
        <w:t>,</w:t>
      </w:r>
    </w:p>
    <w:p w:rsidR="00846AD2" w:rsidRPr="00FE2694" w:rsidRDefault="00846AD2" w:rsidP="00401B70">
      <w:pPr>
        <w:numPr>
          <w:ilvl w:val="0"/>
          <w:numId w:val="13"/>
        </w:numPr>
        <w:jc w:val="both"/>
      </w:pPr>
      <w:r>
        <w:t>Yılsonu evraklarının teslimi ile ilgili açıklamaların yapılması,</w:t>
      </w:r>
    </w:p>
    <w:p w:rsidR="00846AD2" w:rsidRPr="00FE2694" w:rsidRDefault="00846AD2" w:rsidP="00401B70">
      <w:pPr>
        <w:numPr>
          <w:ilvl w:val="0"/>
          <w:numId w:val="13"/>
        </w:numPr>
        <w:jc w:val="both"/>
      </w:pPr>
      <w:r>
        <w:t>2015 / 2016 Eğitim – Öğretim yılı için önerilerin sunulması</w:t>
      </w:r>
      <w:r w:rsidRPr="00FE2694">
        <w:t>,</w:t>
      </w:r>
    </w:p>
    <w:p w:rsidR="00846AD2" w:rsidRPr="00FE2694" w:rsidRDefault="00846AD2" w:rsidP="00401B70">
      <w:pPr>
        <w:numPr>
          <w:ilvl w:val="0"/>
          <w:numId w:val="13"/>
        </w:numPr>
        <w:jc w:val="both"/>
      </w:pPr>
      <w:r>
        <w:t>Dilek ve temenniler</w:t>
      </w:r>
      <w:r w:rsidRPr="00FE2694">
        <w:t>,</w:t>
      </w:r>
    </w:p>
    <w:p w:rsidR="00846AD2" w:rsidRDefault="00846AD2" w:rsidP="00401B70">
      <w:pPr>
        <w:numPr>
          <w:ilvl w:val="0"/>
          <w:numId w:val="13"/>
        </w:numPr>
        <w:jc w:val="both"/>
      </w:pPr>
      <w:r>
        <w:t>Kapanış.</w:t>
      </w:r>
    </w:p>
    <w:p w:rsidR="00846AD2" w:rsidRDefault="00846AD2" w:rsidP="00525EFC">
      <w:pPr>
        <w:ind w:left="720"/>
        <w:jc w:val="both"/>
        <w:rPr>
          <w:b/>
          <w:bCs/>
        </w:rPr>
      </w:pPr>
      <w:r>
        <w:rPr>
          <w:b/>
          <w:bCs/>
        </w:rPr>
        <w:tab/>
      </w:r>
    </w:p>
    <w:p w:rsidR="00846AD2" w:rsidRDefault="00846AD2" w:rsidP="00525EFC">
      <w:pPr>
        <w:jc w:val="both"/>
        <w:rPr>
          <w:b/>
          <w:bCs/>
        </w:rPr>
      </w:pPr>
      <w:r>
        <w:rPr>
          <w:b/>
          <w:bCs/>
        </w:rPr>
        <w:t>……………………………………………………………………………………………………...</w:t>
      </w:r>
    </w:p>
    <w:p w:rsidR="00846AD2" w:rsidRDefault="00846AD2" w:rsidP="00525EFC">
      <w:pPr>
        <w:jc w:val="both"/>
        <w:rPr>
          <w:b/>
          <w:bCs/>
        </w:rPr>
      </w:pPr>
    </w:p>
    <w:p w:rsidR="00846AD2" w:rsidRDefault="00846AD2" w:rsidP="00525EFC">
      <w:pPr>
        <w:jc w:val="both"/>
        <w:rPr>
          <w:b/>
          <w:bCs/>
        </w:rPr>
      </w:pPr>
      <w:r>
        <w:rPr>
          <w:b/>
          <w:bCs/>
        </w:rPr>
        <w:t>……………………………………………………………………………………………………...</w:t>
      </w:r>
    </w:p>
    <w:p w:rsidR="00846AD2" w:rsidRDefault="00846AD2" w:rsidP="00525EFC">
      <w:pPr>
        <w:jc w:val="both"/>
        <w:rPr>
          <w:b/>
          <w:bCs/>
        </w:rPr>
      </w:pPr>
    </w:p>
    <w:p w:rsidR="00846AD2" w:rsidRDefault="00846AD2" w:rsidP="00525EFC">
      <w:pPr>
        <w:jc w:val="both"/>
        <w:rPr>
          <w:b/>
          <w:bCs/>
        </w:rPr>
      </w:pPr>
      <w:r>
        <w:rPr>
          <w:b/>
          <w:bCs/>
        </w:rPr>
        <w:t>……………………………………………………………………………………………………..</w:t>
      </w:r>
    </w:p>
    <w:p w:rsidR="00846AD2" w:rsidRDefault="00846AD2" w:rsidP="00525EFC">
      <w:pPr>
        <w:jc w:val="both"/>
        <w:rPr>
          <w:b/>
          <w:bCs/>
        </w:rPr>
      </w:pPr>
    </w:p>
    <w:p w:rsidR="00846AD2" w:rsidRDefault="00846AD2" w:rsidP="00525EFC">
      <w:pPr>
        <w:jc w:val="both"/>
        <w:rPr>
          <w:b/>
          <w:bCs/>
        </w:rPr>
      </w:pPr>
      <w:r>
        <w:rPr>
          <w:b/>
          <w:bCs/>
        </w:rPr>
        <w:t>……………………………………………………………………………………………………..</w:t>
      </w:r>
    </w:p>
    <w:p w:rsidR="00846AD2" w:rsidRDefault="00846AD2" w:rsidP="00525EFC">
      <w:pPr>
        <w:ind w:left="720"/>
        <w:jc w:val="both"/>
        <w:rPr>
          <w:b/>
          <w:bCs/>
        </w:rPr>
      </w:pPr>
    </w:p>
    <w:p w:rsidR="00846AD2" w:rsidRDefault="00846AD2" w:rsidP="00525EFC">
      <w:pPr>
        <w:jc w:val="both"/>
        <w:rPr>
          <w:b/>
          <w:bCs/>
        </w:rPr>
      </w:pPr>
      <w:r>
        <w:rPr>
          <w:b/>
          <w:bCs/>
        </w:rPr>
        <w:t>……………………………………………………………………………………………………...</w:t>
      </w:r>
    </w:p>
    <w:p w:rsidR="00846AD2" w:rsidRDefault="00846AD2" w:rsidP="00525EFC">
      <w:pPr>
        <w:jc w:val="both"/>
        <w:rPr>
          <w:b/>
          <w:bCs/>
        </w:rPr>
      </w:pPr>
    </w:p>
    <w:p w:rsidR="00846AD2" w:rsidRDefault="00846AD2" w:rsidP="00525EFC">
      <w:pPr>
        <w:jc w:val="both"/>
        <w:rPr>
          <w:b/>
          <w:bCs/>
        </w:rPr>
      </w:pPr>
      <w:r>
        <w:rPr>
          <w:b/>
          <w:bCs/>
        </w:rPr>
        <w:t>……………………………………………………………………………………………………...</w:t>
      </w:r>
    </w:p>
    <w:p w:rsidR="00846AD2" w:rsidRDefault="00846AD2" w:rsidP="00525EFC">
      <w:pPr>
        <w:jc w:val="both"/>
        <w:rPr>
          <w:b/>
          <w:bCs/>
        </w:rPr>
      </w:pPr>
    </w:p>
    <w:p w:rsidR="00846AD2" w:rsidRDefault="00846AD2" w:rsidP="00525EFC">
      <w:pPr>
        <w:jc w:val="both"/>
        <w:rPr>
          <w:b/>
          <w:bCs/>
        </w:rPr>
      </w:pPr>
      <w:r>
        <w:rPr>
          <w:b/>
          <w:bCs/>
        </w:rPr>
        <w:t>……………………………………………………………………………………………………..</w:t>
      </w:r>
    </w:p>
    <w:p w:rsidR="00846AD2" w:rsidRDefault="00846AD2" w:rsidP="00525EFC">
      <w:pPr>
        <w:jc w:val="both"/>
        <w:rPr>
          <w:b/>
          <w:bCs/>
        </w:rPr>
      </w:pPr>
    </w:p>
    <w:p w:rsidR="00846AD2" w:rsidRDefault="00846AD2" w:rsidP="00525EFC">
      <w:pPr>
        <w:jc w:val="both"/>
        <w:rPr>
          <w:b/>
          <w:bCs/>
        </w:rPr>
      </w:pPr>
      <w:r>
        <w:rPr>
          <w:b/>
          <w:bCs/>
        </w:rPr>
        <w:t>……………………………………………………………………………………………………..</w:t>
      </w:r>
    </w:p>
    <w:p w:rsidR="00846AD2" w:rsidRDefault="00846AD2" w:rsidP="001D7BE9">
      <w:pPr>
        <w:jc w:val="both"/>
      </w:pPr>
    </w:p>
    <w:p w:rsidR="00846AD2" w:rsidRDefault="00846AD2" w:rsidP="001D7BE9">
      <w:pPr>
        <w:jc w:val="both"/>
      </w:pPr>
    </w:p>
    <w:p w:rsidR="00846AD2" w:rsidRDefault="00846AD2" w:rsidP="001D7BE9">
      <w:pPr>
        <w:jc w:val="both"/>
        <w:rPr>
          <w:b/>
          <w:bCs/>
        </w:rPr>
      </w:pPr>
      <w:r>
        <w:tab/>
      </w:r>
      <w:r>
        <w:tab/>
      </w:r>
      <w:r>
        <w:rPr>
          <w:b/>
          <w:bCs/>
        </w:rPr>
        <w:t>GÜNDEM MADDELERİNİN GÖRÜŞÜLMESİ</w:t>
      </w:r>
    </w:p>
    <w:p w:rsidR="00846AD2" w:rsidRDefault="00846AD2" w:rsidP="00481247">
      <w:pPr>
        <w:numPr>
          <w:ilvl w:val="0"/>
          <w:numId w:val="1"/>
        </w:numPr>
        <w:jc w:val="both"/>
      </w:pPr>
      <w:r>
        <w:rPr>
          <w:b/>
          <w:bCs/>
        </w:rPr>
        <w:t>Saygı Duruşu ve İstiklâl Marşı:</w:t>
      </w:r>
    </w:p>
    <w:p w:rsidR="00846AD2" w:rsidRDefault="00846AD2" w:rsidP="00033BB5">
      <w:pPr>
        <w:jc w:val="both"/>
        <w:rPr>
          <w:b/>
          <w:bCs/>
        </w:rPr>
      </w:pPr>
      <w:r>
        <w:tab/>
      </w: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Pr="00033BB5" w:rsidRDefault="00846AD2" w:rsidP="00481247">
      <w:pPr>
        <w:numPr>
          <w:ilvl w:val="0"/>
          <w:numId w:val="1"/>
        </w:numPr>
        <w:jc w:val="both"/>
      </w:pPr>
      <w:r>
        <w:rPr>
          <w:b/>
          <w:bCs/>
        </w:rPr>
        <w:t>Açılış ve yoklama:</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Pr="00C269B9" w:rsidRDefault="00846AD2" w:rsidP="00C269B9">
      <w:pPr>
        <w:ind w:left="720"/>
        <w:jc w:val="both"/>
      </w:pPr>
    </w:p>
    <w:p w:rsidR="00846AD2" w:rsidRPr="00C269B9" w:rsidRDefault="00846AD2" w:rsidP="006B7BBF">
      <w:pPr>
        <w:numPr>
          <w:ilvl w:val="0"/>
          <w:numId w:val="1"/>
        </w:numPr>
        <w:jc w:val="both"/>
      </w:pPr>
      <w:r>
        <w:rPr>
          <w:b/>
          <w:bCs/>
        </w:rPr>
        <w:t>Toplantı yazıcısının seçimi</w:t>
      </w:r>
      <w:r w:rsidRPr="00C269B9">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6B7BBF">
      <w:pPr>
        <w:pStyle w:val="ListParagraph"/>
        <w:spacing w:before="0" w:beforeAutospacing="0" w:after="0" w:afterAutospacing="0"/>
        <w:jc w:val="both"/>
        <w:rPr>
          <w:b/>
          <w:bCs/>
        </w:rPr>
      </w:pPr>
    </w:p>
    <w:p w:rsidR="00846AD2" w:rsidRDefault="00846AD2" w:rsidP="006B7BBF">
      <w:pPr>
        <w:pStyle w:val="ListParagraph"/>
        <w:numPr>
          <w:ilvl w:val="0"/>
          <w:numId w:val="1"/>
        </w:numPr>
        <w:spacing w:before="0" w:beforeAutospacing="0" w:after="0" w:afterAutospacing="0"/>
        <w:jc w:val="both"/>
        <w:rPr>
          <w:b/>
          <w:bCs/>
        </w:rPr>
      </w:pPr>
      <w:r>
        <w:rPr>
          <w:b/>
          <w:bCs/>
        </w:rPr>
        <w:t>Gündemin okunması ve görüşülmesi istenen maddelerin eklenmesi:</w:t>
      </w:r>
    </w:p>
    <w:p w:rsidR="00846AD2" w:rsidRDefault="00846AD2" w:rsidP="00033BB5">
      <w:pPr>
        <w:ind w:left="720"/>
        <w:jc w:val="both"/>
        <w:rPr>
          <w:b/>
          <w:bCs/>
        </w:rPr>
      </w:pPr>
      <w:r>
        <w:tab/>
      </w: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6B7BBF">
      <w:pPr>
        <w:pStyle w:val="ListParagraph"/>
        <w:spacing w:before="0" w:beforeAutospacing="0" w:after="0" w:afterAutospacing="0"/>
        <w:jc w:val="both"/>
        <w:rPr>
          <w:b/>
          <w:bCs/>
        </w:rPr>
      </w:pPr>
    </w:p>
    <w:p w:rsidR="00846AD2" w:rsidRDefault="00846AD2" w:rsidP="00295314">
      <w:pPr>
        <w:pStyle w:val="ListParagraph"/>
        <w:numPr>
          <w:ilvl w:val="0"/>
          <w:numId w:val="1"/>
        </w:numPr>
        <w:spacing w:before="0" w:beforeAutospacing="0" w:after="0" w:afterAutospacing="0" w:line="276" w:lineRule="auto"/>
        <w:jc w:val="both"/>
        <w:rPr>
          <w:b/>
          <w:bCs/>
        </w:rPr>
      </w:pPr>
      <w:r w:rsidRPr="00295314">
        <w:rPr>
          <w:b/>
          <w:bCs/>
        </w:rPr>
        <w:t>Bir önceki öğretmenler kurulu kararlarının gözden geçirilmesi:</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295314">
      <w:pPr>
        <w:pStyle w:val="ListParagraph"/>
        <w:spacing w:before="0" w:beforeAutospacing="0" w:after="0" w:afterAutospacing="0" w:line="276" w:lineRule="auto"/>
        <w:ind w:left="720"/>
        <w:jc w:val="both"/>
        <w:rPr>
          <w:b/>
          <w:bCs/>
        </w:rPr>
      </w:pPr>
    </w:p>
    <w:p w:rsidR="00846AD2" w:rsidRDefault="00846AD2" w:rsidP="006B7BBF">
      <w:pPr>
        <w:pStyle w:val="ListParagraph"/>
        <w:numPr>
          <w:ilvl w:val="0"/>
          <w:numId w:val="1"/>
        </w:numPr>
        <w:spacing w:before="0" w:beforeAutospacing="0" w:after="0" w:afterAutospacing="0" w:line="276" w:lineRule="auto"/>
        <w:jc w:val="both"/>
        <w:rPr>
          <w:b/>
          <w:bCs/>
        </w:rPr>
      </w:pPr>
      <w:r>
        <w:rPr>
          <w:b/>
          <w:bCs/>
        </w:rPr>
        <w:t>2014 / 2015 Eğitim – Öğretim Yılı sene sonu sınıf / şube başarılarının değerlendirilmesi ve başarının artırılması için alınabilecek tedbirlerin kararlaştırılması:</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D41743">
      <w:pPr>
        <w:jc w:val="both"/>
        <w:rPr>
          <w:b/>
          <w:bCs/>
        </w:rPr>
      </w:pPr>
      <w:r>
        <w:tab/>
      </w:r>
      <w:r w:rsidRPr="00251E1F">
        <w:rPr>
          <w:b/>
          <w:bCs/>
        </w:rPr>
        <w:t xml:space="preserve">Ana Sınıfı Öğretmeni Merve GÜNEŞ: </w:t>
      </w: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1D3CE5">
      <w:pPr>
        <w:jc w:val="both"/>
      </w:pPr>
      <w:r>
        <w:tab/>
      </w:r>
    </w:p>
    <w:p w:rsidR="00846AD2" w:rsidRDefault="00846AD2" w:rsidP="001D3CE5">
      <w:pPr>
        <w:jc w:val="both"/>
        <w:rPr>
          <w:b/>
          <w:bCs/>
        </w:rPr>
      </w:pPr>
      <w:r>
        <w:tab/>
      </w:r>
      <w:r>
        <w:rPr>
          <w:b/>
          <w:bCs/>
        </w:rPr>
        <w:t>1/A Sınıf Öğretmeni Zeliha ŞAHBAZ: …………………………………………………..</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1D3CE5">
      <w:pPr>
        <w:jc w:val="both"/>
      </w:pPr>
    </w:p>
    <w:p w:rsidR="00846AD2" w:rsidRDefault="00846AD2" w:rsidP="005C1B27">
      <w:pPr>
        <w:jc w:val="both"/>
        <w:rPr>
          <w:b/>
          <w:bCs/>
        </w:rPr>
      </w:pPr>
      <w:r>
        <w:tab/>
      </w:r>
      <w:r>
        <w:rPr>
          <w:b/>
          <w:bCs/>
        </w:rPr>
        <w:t>1/B Sınıf Öğretmeni Hatice SOM:………………………………………………………..</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1D3CE5">
      <w:pPr>
        <w:jc w:val="both"/>
        <w:rPr>
          <w:b/>
          <w:bCs/>
        </w:rPr>
      </w:pPr>
    </w:p>
    <w:p w:rsidR="00846AD2" w:rsidRDefault="00846AD2" w:rsidP="005C1B27">
      <w:pPr>
        <w:jc w:val="both"/>
        <w:rPr>
          <w:b/>
          <w:bCs/>
        </w:rPr>
      </w:pPr>
    </w:p>
    <w:p w:rsidR="00846AD2" w:rsidRDefault="00846AD2" w:rsidP="005C1B27">
      <w:pPr>
        <w:jc w:val="both"/>
        <w:rPr>
          <w:b/>
          <w:bCs/>
        </w:rPr>
      </w:pPr>
      <w:r>
        <w:tab/>
      </w:r>
      <w:r>
        <w:rPr>
          <w:b/>
          <w:bCs/>
        </w:rPr>
        <w:t>2/A Sınıf Öğretmeni Ülkü Dikici:………………………………………………………..</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5C1B27">
      <w:pPr>
        <w:jc w:val="both"/>
        <w:rPr>
          <w:b/>
          <w:bCs/>
        </w:rPr>
      </w:pPr>
    </w:p>
    <w:p w:rsidR="00846AD2" w:rsidRDefault="00846AD2" w:rsidP="001D3CE5">
      <w:pPr>
        <w:jc w:val="both"/>
        <w:rPr>
          <w:b/>
          <w:bCs/>
        </w:rPr>
      </w:pPr>
    </w:p>
    <w:p w:rsidR="00846AD2" w:rsidRDefault="00846AD2" w:rsidP="005C1B27">
      <w:pPr>
        <w:jc w:val="both"/>
        <w:rPr>
          <w:b/>
          <w:bCs/>
        </w:rPr>
      </w:pPr>
      <w:r>
        <w:tab/>
      </w:r>
      <w:r>
        <w:rPr>
          <w:b/>
          <w:bCs/>
        </w:rPr>
        <w:t>2/B Sınıf Öğretmeni Fatıma ÜNAL ÖZTÜRK:………………………………………..</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1D3CE5">
      <w:pPr>
        <w:jc w:val="both"/>
        <w:rPr>
          <w:b/>
          <w:bCs/>
        </w:rPr>
      </w:pPr>
    </w:p>
    <w:p w:rsidR="00846AD2" w:rsidRDefault="00846AD2" w:rsidP="005C1B27">
      <w:pPr>
        <w:jc w:val="both"/>
        <w:rPr>
          <w:b/>
          <w:bCs/>
        </w:rPr>
      </w:pPr>
    </w:p>
    <w:p w:rsidR="00846AD2" w:rsidRDefault="00846AD2" w:rsidP="001D3CE5">
      <w:pPr>
        <w:jc w:val="both"/>
        <w:rPr>
          <w:b/>
          <w:bCs/>
        </w:rPr>
      </w:pPr>
      <w:r>
        <w:tab/>
      </w:r>
      <w:r>
        <w:rPr>
          <w:b/>
          <w:bCs/>
        </w:rPr>
        <w:t xml:space="preserve"> 3/A Sınıf Öğretmeni Emine BAŞER: …………………………………………………...</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1D3CE5">
      <w:pPr>
        <w:jc w:val="both"/>
        <w:rPr>
          <w:b/>
          <w:bCs/>
        </w:rPr>
      </w:pPr>
    </w:p>
    <w:p w:rsidR="00846AD2" w:rsidRDefault="00846AD2" w:rsidP="001D3CE5">
      <w:pPr>
        <w:jc w:val="both"/>
      </w:pPr>
    </w:p>
    <w:p w:rsidR="00846AD2" w:rsidRDefault="00846AD2" w:rsidP="005C1B27">
      <w:pPr>
        <w:jc w:val="both"/>
        <w:rPr>
          <w:b/>
          <w:bCs/>
        </w:rPr>
      </w:pPr>
      <w:r>
        <w:tab/>
      </w:r>
      <w:r>
        <w:rPr>
          <w:b/>
          <w:bCs/>
        </w:rPr>
        <w:t>3/B Sınıf Öğretmeni Ertuğrul GÖÇER:………………………………………………...</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1D3CE5">
      <w:pPr>
        <w:jc w:val="both"/>
        <w:rPr>
          <w:b/>
          <w:bCs/>
        </w:rPr>
      </w:pPr>
    </w:p>
    <w:p w:rsidR="00846AD2" w:rsidRDefault="00846AD2" w:rsidP="005C1B27">
      <w:pPr>
        <w:jc w:val="both"/>
        <w:rPr>
          <w:b/>
          <w:bCs/>
        </w:rPr>
      </w:pPr>
    </w:p>
    <w:p w:rsidR="00846AD2" w:rsidRDefault="00846AD2" w:rsidP="00033BB5">
      <w:pPr>
        <w:jc w:val="both"/>
        <w:rPr>
          <w:b/>
          <w:bCs/>
        </w:rPr>
      </w:pPr>
      <w:r>
        <w:tab/>
      </w:r>
      <w:r>
        <w:rPr>
          <w:b/>
          <w:bCs/>
        </w:rPr>
        <w:t>3/C Sınıf Öğretmeni Erol BABA: ………………………………………………………..</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1D3CE5">
      <w:pPr>
        <w:jc w:val="both"/>
      </w:pPr>
    </w:p>
    <w:p w:rsidR="00846AD2" w:rsidRDefault="00846AD2" w:rsidP="001D3CE5">
      <w:pPr>
        <w:jc w:val="both"/>
      </w:pPr>
    </w:p>
    <w:p w:rsidR="00846AD2" w:rsidRDefault="00846AD2" w:rsidP="005C1B27">
      <w:pPr>
        <w:jc w:val="both"/>
        <w:rPr>
          <w:b/>
          <w:bCs/>
        </w:rPr>
      </w:pPr>
      <w:r>
        <w:tab/>
      </w:r>
      <w:r>
        <w:rPr>
          <w:b/>
          <w:bCs/>
        </w:rPr>
        <w:t>4/A Sınıf Öğretmeni Nurcan YILDIRIM:………………………………………………</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1D3CE5">
      <w:pPr>
        <w:jc w:val="both"/>
        <w:rPr>
          <w:b/>
          <w:bCs/>
        </w:rPr>
      </w:pPr>
    </w:p>
    <w:p w:rsidR="00846AD2" w:rsidRDefault="00846AD2" w:rsidP="001D3CE5">
      <w:pPr>
        <w:jc w:val="both"/>
      </w:pPr>
      <w:r>
        <w:tab/>
      </w:r>
    </w:p>
    <w:p w:rsidR="00846AD2" w:rsidRDefault="00846AD2" w:rsidP="001D3CE5">
      <w:pPr>
        <w:jc w:val="both"/>
      </w:pPr>
    </w:p>
    <w:p w:rsidR="00846AD2" w:rsidRDefault="00846AD2" w:rsidP="001D3CE5">
      <w:pPr>
        <w:jc w:val="both"/>
      </w:pPr>
    </w:p>
    <w:p w:rsidR="00846AD2" w:rsidRDefault="00846AD2" w:rsidP="001D3CE5">
      <w:pPr>
        <w:jc w:val="both"/>
        <w:rPr>
          <w:b/>
          <w:bCs/>
        </w:rPr>
      </w:pPr>
      <w:r>
        <w:tab/>
      </w:r>
      <w:r>
        <w:rPr>
          <w:b/>
          <w:bCs/>
        </w:rPr>
        <w:t>4/B Sınıf Öğretmeni Demet AĞAÇ:……………………………………………………..</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1D3CE5">
      <w:pPr>
        <w:jc w:val="both"/>
        <w:rPr>
          <w:b/>
          <w:bCs/>
        </w:rPr>
      </w:pPr>
    </w:p>
    <w:p w:rsidR="00846AD2" w:rsidRDefault="00846AD2" w:rsidP="005C1B27">
      <w:pPr>
        <w:jc w:val="both"/>
        <w:rPr>
          <w:u w:val="single"/>
        </w:rPr>
      </w:pPr>
      <w:r>
        <w:tab/>
      </w:r>
      <w:r w:rsidRPr="00426F0A">
        <w:rPr>
          <w:u w:val="single"/>
        </w:rPr>
        <w:t>Öğrenci başarısını artırmak için yapılması gerekenlerle ilgili öğretmen görüşleri alındı:</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74212C">
      <w:pPr>
        <w:numPr>
          <w:ilvl w:val="0"/>
          <w:numId w:val="1"/>
        </w:numPr>
        <w:jc w:val="both"/>
        <w:rPr>
          <w:b/>
          <w:bCs/>
        </w:rPr>
      </w:pPr>
      <w:r>
        <w:rPr>
          <w:b/>
          <w:bCs/>
        </w:rPr>
        <w:t>Öğrenci devam – devamsızlık durumlarının görüşülmesi:</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74212C">
      <w:pPr>
        <w:ind w:left="720"/>
        <w:jc w:val="both"/>
        <w:rPr>
          <w:b/>
          <w:bCs/>
        </w:rPr>
      </w:pPr>
    </w:p>
    <w:p w:rsidR="00846AD2" w:rsidRPr="0074212C" w:rsidRDefault="00846AD2" w:rsidP="0074212C">
      <w:pPr>
        <w:ind w:left="720"/>
        <w:jc w:val="both"/>
        <w:rPr>
          <w:b/>
          <w:bCs/>
        </w:rPr>
      </w:pPr>
    </w:p>
    <w:p w:rsidR="00846AD2" w:rsidRPr="00AB2B16" w:rsidRDefault="00846AD2" w:rsidP="001E31B5">
      <w:pPr>
        <w:numPr>
          <w:ilvl w:val="0"/>
          <w:numId w:val="1"/>
        </w:numPr>
        <w:jc w:val="both"/>
        <w:rPr>
          <w:b/>
          <w:bCs/>
        </w:rPr>
      </w:pPr>
      <w:r>
        <w:rPr>
          <w:b/>
          <w:bCs/>
        </w:rPr>
        <w:t>Sosyal Kulüp ve Rehberlik çalışmalarının değerlendirilmesi:</w:t>
      </w:r>
    </w:p>
    <w:p w:rsidR="00846AD2" w:rsidRPr="00525EFC" w:rsidRDefault="00846AD2" w:rsidP="00525EFC">
      <w:pPr>
        <w:jc w:val="both"/>
      </w:pPr>
      <w:r>
        <w:tab/>
      </w: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7013D5">
      <w:pPr>
        <w:numPr>
          <w:ilvl w:val="0"/>
          <w:numId w:val="1"/>
        </w:numPr>
        <w:jc w:val="both"/>
        <w:rPr>
          <w:b/>
          <w:bCs/>
        </w:rPr>
      </w:pPr>
      <w:r>
        <w:rPr>
          <w:b/>
          <w:bCs/>
        </w:rPr>
        <w:t>Okulumuzda yapılan sosyal etkinliklerin değerlendirilmesi:</w:t>
      </w:r>
    </w:p>
    <w:p w:rsidR="00846AD2" w:rsidRDefault="00846AD2" w:rsidP="0097097B">
      <w:pPr>
        <w:ind w:left="720"/>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ind w:left="720"/>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ind w:left="720"/>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ind w:left="720"/>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ind w:left="720"/>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ind w:left="720"/>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ind w:left="720"/>
        <w:jc w:val="both"/>
        <w:rPr>
          <w:b/>
          <w:bCs/>
        </w:rPr>
      </w:pPr>
    </w:p>
    <w:p w:rsidR="00846AD2" w:rsidRDefault="00846AD2" w:rsidP="0097097B">
      <w:pPr>
        <w:ind w:left="720"/>
        <w:jc w:val="both"/>
        <w:rPr>
          <w:b/>
          <w:bCs/>
        </w:rPr>
      </w:pPr>
    </w:p>
    <w:p w:rsidR="00846AD2" w:rsidRDefault="00846AD2" w:rsidP="007013D5">
      <w:pPr>
        <w:numPr>
          <w:ilvl w:val="0"/>
          <w:numId w:val="1"/>
        </w:numPr>
        <w:jc w:val="both"/>
        <w:rPr>
          <w:b/>
          <w:bCs/>
        </w:rPr>
      </w:pPr>
      <w:r>
        <w:rPr>
          <w:b/>
          <w:bCs/>
        </w:rPr>
        <w:t>Öğrenci disiplin durumlarının görüşülmesi:</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Pr="00EC4F44" w:rsidRDefault="00846AD2" w:rsidP="00033BB5">
      <w:pPr>
        <w:ind w:left="720"/>
        <w:jc w:val="both"/>
        <w:rPr>
          <w:b/>
          <w:bCs/>
        </w:rPr>
      </w:pPr>
    </w:p>
    <w:p w:rsidR="00846AD2" w:rsidRDefault="00846AD2" w:rsidP="00D82D14">
      <w:pPr>
        <w:jc w:val="both"/>
        <w:rPr>
          <w:b/>
          <w:bCs/>
        </w:rPr>
      </w:pPr>
      <w:r>
        <w:rPr>
          <w:b/>
          <w:bCs/>
        </w:rPr>
        <w:tab/>
      </w:r>
    </w:p>
    <w:p w:rsidR="00846AD2" w:rsidRPr="0097097B" w:rsidRDefault="00846AD2" w:rsidP="0097097B">
      <w:pPr>
        <w:numPr>
          <w:ilvl w:val="0"/>
          <w:numId w:val="1"/>
        </w:numPr>
        <w:jc w:val="both"/>
        <w:rPr>
          <w:b/>
          <w:bCs/>
        </w:rPr>
      </w:pPr>
      <w:r w:rsidRPr="00EC4F44">
        <w:rPr>
          <w:b/>
          <w:bCs/>
        </w:rPr>
        <w:t xml:space="preserve">Sınıf Seçimleri: </w:t>
      </w:r>
    </w:p>
    <w:p w:rsidR="00846AD2" w:rsidRDefault="00846AD2" w:rsidP="00665503">
      <w:pPr>
        <w:jc w:val="both"/>
        <w:rPr>
          <w:b/>
          <w:bCs/>
        </w:rPr>
      </w:pPr>
    </w:p>
    <w:p w:rsidR="00846AD2" w:rsidRDefault="00846AD2" w:rsidP="00665503">
      <w:pPr>
        <w:jc w:val="both"/>
        <w:rPr>
          <w:b/>
          <w:bCs/>
        </w:rPr>
      </w:pPr>
      <w:r>
        <w:rPr>
          <w:b/>
          <w:bCs/>
        </w:rPr>
        <w:t>……………………………………………………………………………………………………...</w:t>
      </w:r>
    </w:p>
    <w:p w:rsidR="00846AD2" w:rsidRDefault="00846AD2" w:rsidP="00665503">
      <w:pPr>
        <w:jc w:val="both"/>
        <w:rPr>
          <w:b/>
          <w:bCs/>
        </w:rPr>
      </w:pPr>
    </w:p>
    <w:p w:rsidR="00846AD2" w:rsidRDefault="00846AD2" w:rsidP="00665503">
      <w:pPr>
        <w:jc w:val="both"/>
        <w:rPr>
          <w:b/>
          <w:bCs/>
        </w:rPr>
      </w:pPr>
      <w:r>
        <w:rPr>
          <w:b/>
          <w:bCs/>
        </w:rPr>
        <w:t>……………………………………………………………………………………………………..</w:t>
      </w:r>
    </w:p>
    <w:p w:rsidR="00846AD2" w:rsidRDefault="00846AD2" w:rsidP="0097097B">
      <w:pPr>
        <w:ind w:left="720"/>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ind w:left="720"/>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97097B">
      <w:pPr>
        <w:jc w:val="both"/>
        <w:rPr>
          <w:b/>
          <w:bCs/>
        </w:rPr>
      </w:pPr>
      <w:r>
        <w:rPr>
          <w:b/>
          <w:bCs/>
        </w:rPr>
        <w:t>……………………………………………………………………………………………………...</w:t>
      </w:r>
    </w:p>
    <w:p w:rsidR="00846AD2" w:rsidRDefault="00846AD2" w:rsidP="0097097B">
      <w:pPr>
        <w:jc w:val="both"/>
        <w:rPr>
          <w:b/>
          <w:bCs/>
        </w:rPr>
      </w:pPr>
    </w:p>
    <w:p w:rsidR="00846AD2" w:rsidRDefault="00846AD2" w:rsidP="00481247">
      <w:pPr>
        <w:numPr>
          <w:ilvl w:val="0"/>
          <w:numId w:val="1"/>
        </w:numPr>
        <w:jc w:val="both"/>
        <w:rPr>
          <w:b/>
          <w:bCs/>
        </w:rPr>
      </w:pPr>
      <w:r>
        <w:rPr>
          <w:b/>
          <w:bCs/>
        </w:rPr>
        <w:t>Resmi yazıların incelenmesi ve seminer konularının dağıtılması:</w:t>
      </w:r>
    </w:p>
    <w:p w:rsidR="00846AD2" w:rsidRDefault="00846AD2" w:rsidP="00033BB5">
      <w:pPr>
        <w:jc w:val="both"/>
        <w:rPr>
          <w:b/>
          <w:bCs/>
        </w:rPr>
      </w:pPr>
      <w:r>
        <w:rPr>
          <w:b/>
          <w:bCs/>
        </w:rPr>
        <w:tab/>
      </w: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B97C40">
      <w:pPr>
        <w:jc w:val="both"/>
        <w:rPr>
          <w:b/>
          <w:bCs/>
        </w:rPr>
      </w:pPr>
    </w:p>
    <w:p w:rsidR="00846AD2" w:rsidRDefault="00846AD2" w:rsidP="00481247">
      <w:pPr>
        <w:numPr>
          <w:ilvl w:val="0"/>
          <w:numId w:val="1"/>
        </w:numPr>
        <w:jc w:val="both"/>
        <w:rPr>
          <w:b/>
          <w:bCs/>
        </w:rPr>
      </w:pPr>
      <w:r>
        <w:rPr>
          <w:b/>
          <w:bCs/>
        </w:rPr>
        <w:t>Yılsonu evraklarının teslimi ile ilgili açıklamaların yapılması: ……………………….</w:t>
      </w:r>
    </w:p>
    <w:p w:rsidR="00846AD2" w:rsidRDefault="00846AD2" w:rsidP="005659F8">
      <w:pPr>
        <w:ind w:left="720"/>
        <w:jc w:val="both"/>
        <w:rPr>
          <w:b/>
          <w:bCs/>
        </w:rPr>
      </w:pPr>
    </w:p>
    <w:p w:rsidR="00846AD2" w:rsidRDefault="00846AD2" w:rsidP="005659F8">
      <w:pPr>
        <w:jc w:val="both"/>
        <w:rPr>
          <w:b/>
          <w:bCs/>
        </w:rPr>
      </w:pPr>
      <w:r>
        <w:rPr>
          <w:b/>
          <w:bCs/>
        </w:rPr>
        <w:t>……………………………………………………………………………………………………...</w:t>
      </w:r>
    </w:p>
    <w:p w:rsidR="00846AD2" w:rsidRDefault="00846AD2" w:rsidP="005659F8">
      <w:pPr>
        <w:jc w:val="both"/>
        <w:rPr>
          <w:b/>
          <w:bCs/>
        </w:rPr>
      </w:pPr>
    </w:p>
    <w:p w:rsidR="00846AD2" w:rsidRDefault="00846AD2" w:rsidP="005659F8">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5659F8">
      <w:pPr>
        <w:jc w:val="both"/>
        <w:rPr>
          <w:b/>
          <w:bCs/>
        </w:rPr>
      </w:pPr>
    </w:p>
    <w:p w:rsidR="00846AD2" w:rsidRDefault="00846AD2" w:rsidP="005659F8">
      <w:pPr>
        <w:ind w:left="720"/>
        <w:jc w:val="both"/>
        <w:rPr>
          <w:b/>
          <w:bCs/>
        </w:rPr>
      </w:pPr>
    </w:p>
    <w:p w:rsidR="00846AD2" w:rsidRDefault="00846AD2" w:rsidP="00481247">
      <w:pPr>
        <w:numPr>
          <w:ilvl w:val="0"/>
          <w:numId w:val="1"/>
        </w:numPr>
        <w:jc w:val="both"/>
        <w:rPr>
          <w:b/>
          <w:bCs/>
        </w:rPr>
      </w:pPr>
      <w:r>
        <w:rPr>
          <w:b/>
          <w:bCs/>
        </w:rPr>
        <w:t>2015 / 2016 Eğitim – Öğretim Yılı için önerilerin sunulması:</w:t>
      </w:r>
    </w:p>
    <w:p w:rsidR="00846AD2" w:rsidRDefault="00846AD2" w:rsidP="00860A86">
      <w:pPr>
        <w:ind w:left="720"/>
        <w:jc w:val="both"/>
        <w:rPr>
          <w:b/>
          <w:bCs/>
        </w:rPr>
      </w:pPr>
    </w:p>
    <w:p w:rsidR="00846AD2" w:rsidRDefault="00846AD2" w:rsidP="00860A86">
      <w:pPr>
        <w:jc w:val="both"/>
        <w:rPr>
          <w:b/>
          <w:bCs/>
        </w:rPr>
      </w:pPr>
      <w:r>
        <w:rPr>
          <w:b/>
          <w:bCs/>
        </w:rPr>
        <w:t>……………………………………………………………………………………………………...</w:t>
      </w:r>
    </w:p>
    <w:p w:rsidR="00846AD2" w:rsidRDefault="00846AD2" w:rsidP="00860A86">
      <w:pPr>
        <w:jc w:val="both"/>
        <w:rPr>
          <w:b/>
          <w:bCs/>
        </w:rPr>
      </w:pPr>
    </w:p>
    <w:p w:rsidR="00846AD2" w:rsidRDefault="00846AD2" w:rsidP="00860A86">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860A86">
      <w:pPr>
        <w:jc w:val="both"/>
        <w:rPr>
          <w:b/>
          <w:bCs/>
        </w:rPr>
      </w:pPr>
    </w:p>
    <w:p w:rsidR="00846AD2" w:rsidRPr="00BC141B" w:rsidRDefault="00846AD2" w:rsidP="00BC141B">
      <w:pPr>
        <w:jc w:val="both"/>
      </w:pPr>
      <w:r>
        <w:rPr>
          <w:b/>
          <w:bCs/>
        </w:rPr>
        <w:tab/>
      </w:r>
    </w:p>
    <w:p w:rsidR="00846AD2" w:rsidRPr="00033BB5" w:rsidRDefault="00846AD2" w:rsidP="00033BB5">
      <w:pPr>
        <w:numPr>
          <w:ilvl w:val="0"/>
          <w:numId w:val="1"/>
        </w:numPr>
        <w:jc w:val="both"/>
        <w:rPr>
          <w:b/>
          <w:bCs/>
        </w:rPr>
      </w:pPr>
      <w:r>
        <w:rPr>
          <w:b/>
          <w:bCs/>
        </w:rPr>
        <w:t>Dilek ve temenniler:</w:t>
      </w: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jc w:val="both"/>
        <w:rPr>
          <w:b/>
          <w:bCs/>
        </w:rPr>
      </w:pPr>
    </w:p>
    <w:p w:rsidR="00846AD2" w:rsidRDefault="00846AD2" w:rsidP="00033BB5">
      <w:pPr>
        <w:jc w:val="both"/>
        <w:rPr>
          <w:b/>
          <w:bCs/>
        </w:rPr>
      </w:pPr>
      <w:r>
        <w:rPr>
          <w:b/>
          <w:bCs/>
        </w:rPr>
        <w:t>……………………………………………………………………………………………………..</w:t>
      </w:r>
    </w:p>
    <w:p w:rsidR="00846AD2" w:rsidRDefault="00846AD2" w:rsidP="00033BB5">
      <w:pPr>
        <w:ind w:left="720"/>
        <w:jc w:val="both"/>
        <w:rPr>
          <w:b/>
          <w:bCs/>
        </w:rPr>
      </w:pPr>
    </w:p>
    <w:p w:rsidR="00846AD2" w:rsidRPr="00E50752" w:rsidRDefault="00846AD2" w:rsidP="00E50752">
      <w:pPr>
        <w:jc w:val="both"/>
      </w:pPr>
    </w:p>
    <w:p w:rsidR="00846AD2" w:rsidRDefault="00846AD2" w:rsidP="00481247">
      <w:pPr>
        <w:numPr>
          <w:ilvl w:val="0"/>
          <w:numId w:val="1"/>
        </w:numPr>
        <w:jc w:val="both"/>
        <w:rPr>
          <w:b/>
          <w:bCs/>
        </w:rPr>
      </w:pPr>
      <w:r>
        <w:rPr>
          <w:b/>
          <w:bCs/>
        </w:rPr>
        <w:t>Kapanış:…………………………………………………………………………………...</w:t>
      </w:r>
    </w:p>
    <w:p w:rsidR="00846AD2" w:rsidRDefault="00846AD2" w:rsidP="00860A86">
      <w:pPr>
        <w:ind w:left="720"/>
        <w:jc w:val="both"/>
        <w:rPr>
          <w:b/>
          <w:bCs/>
        </w:rPr>
      </w:pPr>
    </w:p>
    <w:p w:rsidR="00846AD2" w:rsidRDefault="00846AD2" w:rsidP="00860A86">
      <w:pPr>
        <w:jc w:val="both"/>
        <w:rPr>
          <w:b/>
          <w:bCs/>
        </w:rPr>
      </w:pPr>
      <w:r>
        <w:rPr>
          <w:b/>
          <w:bCs/>
        </w:rPr>
        <w:t>……………………………………………………………………………………………………...</w:t>
      </w:r>
    </w:p>
    <w:p w:rsidR="00846AD2" w:rsidRDefault="00846AD2" w:rsidP="00860A86">
      <w:pPr>
        <w:jc w:val="both"/>
        <w:rPr>
          <w:b/>
          <w:bCs/>
        </w:rPr>
      </w:pPr>
    </w:p>
    <w:p w:rsidR="00846AD2" w:rsidRDefault="00846AD2" w:rsidP="00860A86">
      <w:pPr>
        <w:jc w:val="both"/>
        <w:rPr>
          <w:b/>
          <w:bCs/>
        </w:rPr>
      </w:pPr>
      <w:r>
        <w:rPr>
          <w:b/>
          <w:bCs/>
        </w:rPr>
        <w:t>……………………………………………………………………………………………………...</w:t>
      </w:r>
    </w:p>
    <w:p w:rsidR="00846AD2" w:rsidRDefault="00846AD2" w:rsidP="00860A86">
      <w:pPr>
        <w:jc w:val="both"/>
        <w:rPr>
          <w:b/>
          <w:bCs/>
        </w:rPr>
      </w:pPr>
    </w:p>
    <w:p w:rsidR="00846AD2" w:rsidRDefault="00846AD2" w:rsidP="00860A86">
      <w:pPr>
        <w:jc w:val="both"/>
        <w:rPr>
          <w:b/>
          <w:bCs/>
        </w:rPr>
      </w:pPr>
      <w:r>
        <w:rPr>
          <w:b/>
          <w:bCs/>
        </w:rPr>
        <w:t>……………………………………………………………………………………………………..</w:t>
      </w:r>
    </w:p>
    <w:p w:rsidR="00846AD2" w:rsidRDefault="00846AD2" w:rsidP="00860A86">
      <w:pPr>
        <w:jc w:val="both"/>
        <w:rPr>
          <w:b/>
          <w:bCs/>
        </w:rPr>
      </w:pPr>
    </w:p>
    <w:p w:rsidR="00846AD2" w:rsidRDefault="00846AD2" w:rsidP="00860A86">
      <w:pPr>
        <w:jc w:val="both"/>
        <w:rPr>
          <w:b/>
          <w:bCs/>
        </w:rPr>
      </w:pPr>
      <w:r>
        <w:rPr>
          <w:b/>
          <w:bCs/>
        </w:rPr>
        <w:t>……………………………………………………………………………………………………..</w:t>
      </w: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p w:rsidR="00846AD2" w:rsidRDefault="00846AD2" w:rsidP="00860A86">
      <w:pPr>
        <w:jc w:val="both"/>
        <w:rPr>
          <w:b/>
          <w:bCs/>
        </w:rPr>
      </w:pPr>
    </w:p>
    <w:tbl>
      <w:tblPr>
        <w:tblW w:w="10349" w:type="dxa"/>
        <w:tblInd w:w="-68" w:type="dxa"/>
        <w:tblCellMar>
          <w:left w:w="70" w:type="dxa"/>
          <w:right w:w="70" w:type="dxa"/>
        </w:tblCellMar>
        <w:tblLook w:val="0000"/>
      </w:tblPr>
      <w:tblGrid>
        <w:gridCol w:w="710"/>
        <w:gridCol w:w="2693"/>
        <w:gridCol w:w="4111"/>
        <w:gridCol w:w="2824"/>
        <w:gridCol w:w="11"/>
      </w:tblGrid>
      <w:tr w:rsidR="00846AD2" w:rsidRPr="0024221F">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846AD2" w:rsidRDefault="00846AD2" w:rsidP="00C5184E">
            <w:pPr>
              <w:jc w:val="center"/>
              <w:rPr>
                <w:rFonts w:ascii="Arial TUR" w:hAnsi="Arial TUR" w:cs="Arial TUR"/>
                <w:b/>
                <w:bCs/>
              </w:rPr>
            </w:pPr>
          </w:p>
          <w:p w:rsidR="00846AD2" w:rsidRPr="00D02122" w:rsidRDefault="00846AD2" w:rsidP="003D6A61">
            <w:pPr>
              <w:jc w:val="center"/>
              <w:rPr>
                <w:b/>
                <w:bCs/>
              </w:rPr>
            </w:pPr>
            <w:r>
              <w:rPr>
                <w:b/>
                <w:bCs/>
              </w:rPr>
              <w:t>TOPLANTIYA KATILAN ÖĞRETMENLER</w:t>
            </w:r>
          </w:p>
          <w:p w:rsidR="00846AD2" w:rsidRPr="0024221F" w:rsidRDefault="00846AD2" w:rsidP="00C5184E">
            <w:pPr>
              <w:jc w:val="center"/>
              <w:rPr>
                <w:rFonts w:ascii="Arial TUR" w:hAnsi="Arial TUR" w:cs="Arial TUR"/>
                <w:b/>
                <w:bCs/>
              </w:rPr>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Default="00846AD2" w:rsidP="00C5184E">
            <w:pPr>
              <w:ind w:right="-2"/>
              <w:jc w:val="center"/>
              <w:rPr>
                <w:b/>
                <w:bCs/>
              </w:rPr>
            </w:pPr>
          </w:p>
          <w:p w:rsidR="00846AD2" w:rsidRDefault="00846AD2" w:rsidP="00C5184E">
            <w:pPr>
              <w:ind w:right="-2"/>
              <w:jc w:val="center"/>
              <w:rPr>
                <w:b/>
                <w:bCs/>
              </w:rPr>
            </w:pPr>
            <w:r>
              <w:rPr>
                <w:b/>
                <w:bCs/>
              </w:rPr>
              <w:t>Sıra</w:t>
            </w:r>
          </w:p>
        </w:tc>
        <w:tc>
          <w:tcPr>
            <w:tcW w:w="2693" w:type="dxa"/>
          </w:tcPr>
          <w:p w:rsidR="00846AD2" w:rsidRDefault="00846AD2" w:rsidP="00C5184E">
            <w:pPr>
              <w:jc w:val="center"/>
              <w:rPr>
                <w:b/>
                <w:bCs/>
              </w:rPr>
            </w:pPr>
            <w:r>
              <w:rPr>
                <w:b/>
                <w:bCs/>
                <w:u w:val="single"/>
              </w:rPr>
              <w:t>Adı  Soyadı</w:t>
            </w:r>
          </w:p>
        </w:tc>
        <w:tc>
          <w:tcPr>
            <w:tcW w:w="4111" w:type="dxa"/>
          </w:tcPr>
          <w:p w:rsidR="00846AD2" w:rsidRDefault="00846AD2" w:rsidP="00C5184E">
            <w:pPr>
              <w:jc w:val="center"/>
              <w:rPr>
                <w:b/>
                <w:bCs/>
                <w:u w:val="single"/>
              </w:rPr>
            </w:pPr>
            <w:r>
              <w:rPr>
                <w:b/>
                <w:bCs/>
                <w:u w:val="single"/>
              </w:rPr>
              <w:t>Branşı</w:t>
            </w:r>
          </w:p>
        </w:tc>
        <w:tc>
          <w:tcPr>
            <w:tcW w:w="2835" w:type="dxa"/>
            <w:gridSpan w:val="2"/>
          </w:tcPr>
          <w:p w:rsidR="00846AD2" w:rsidRDefault="00846AD2" w:rsidP="00C5184E">
            <w:pPr>
              <w:jc w:val="center"/>
            </w:pPr>
            <w:r>
              <w:rPr>
                <w:b/>
                <w:bCs/>
                <w:u w:val="single"/>
              </w:rPr>
              <w:t>İmzası:</w:t>
            </w: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955947">
            <w:pPr>
              <w:ind w:right="-2"/>
            </w:pPr>
            <w:r w:rsidRPr="006676DC">
              <w:t>1</w:t>
            </w:r>
          </w:p>
        </w:tc>
        <w:tc>
          <w:tcPr>
            <w:tcW w:w="2693" w:type="dxa"/>
            <w:vAlign w:val="center"/>
          </w:tcPr>
          <w:p w:rsidR="00846AD2" w:rsidRPr="006676DC" w:rsidRDefault="00846AD2" w:rsidP="00955947">
            <w:pPr>
              <w:ind w:right="-2"/>
            </w:pPr>
            <w:r>
              <w:t>Nafiz Arafat TANIT</w:t>
            </w:r>
          </w:p>
        </w:tc>
        <w:tc>
          <w:tcPr>
            <w:tcW w:w="4111" w:type="dxa"/>
            <w:vAlign w:val="center"/>
          </w:tcPr>
          <w:p w:rsidR="00846AD2" w:rsidRDefault="00846AD2" w:rsidP="00ED63A7">
            <w:pPr>
              <w:ind w:right="-2"/>
              <w:jc w:val="center"/>
            </w:pPr>
          </w:p>
          <w:p w:rsidR="00846AD2" w:rsidRPr="006676DC" w:rsidRDefault="00846AD2" w:rsidP="00ED63A7">
            <w:pPr>
              <w:ind w:right="-2"/>
              <w:jc w:val="center"/>
            </w:pPr>
            <w:r>
              <w:t>Okul Müdürü</w:t>
            </w:r>
          </w:p>
        </w:tc>
        <w:tc>
          <w:tcPr>
            <w:tcW w:w="2835" w:type="dxa"/>
            <w:gridSpan w:val="2"/>
            <w:vAlign w:val="center"/>
          </w:tcPr>
          <w:p w:rsidR="00846AD2"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2</w:t>
            </w:r>
          </w:p>
        </w:tc>
        <w:tc>
          <w:tcPr>
            <w:tcW w:w="2693" w:type="dxa"/>
            <w:vAlign w:val="center"/>
          </w:tcPr>
          <w:p w:rsidR="00846AD2" w:rsidRPr="006676DC" w:rsidRDefault="00846AD2" w:rsidP="00C5184E">
            <w:pPr>
              <w:ind w:right="-2"/>
            </w:pPr>
            <w:r w:rsidRPr="006676DC">
              <w:t>Mutlu KILINÇ</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Müdür Yardımcısı</w:t>
            </w:r>
          </w:p>
        </w:tc>
        <w:tc>
          <w:tcPr>
            <w:tcW w:w="2835" w:type="dxa"/>
            <w:gridSpan w:val="2"/>
            <w:vAlign w:val="center"/>
          </w:tcPr>
          <w:p w:rsidR="00846AD2" w:rsidRDefault="00846AD2" w:rsidP="00C5184E">
            <w:pPr>
              <w:ind w:right="-2"/>
            </w:pPr>
          </w:p>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3</w:t>
            </w:r>
          </w:p>
        </w:tc>
        <w:tc>
          <w:tcPr>
            <w:tcW w:w="2693" w:type="dxa"/>
            <w:vAlign w:val="center"/>
          </w:tcPr>
          <w:p w:rsidR="00846AD2" w:rsidRPr="006676DC" w:rsidRDefault="00846AD2" w:rsidP="00C5184E">
            <w:pPr>
              <w:ind w:right="-2"/>
            </w:pPr>
            <w:r>
              <w:t>Merve GÜNEŞ</w:t>
            </w:r>
          </w:p>
        </w:tc>
        <w:tc>
          <w:tcPr>
            <w:tcW w:w="4111" w:type="dxa"/>
            <w:vAlign w:val="center"/>
          </w:tcPr>
          <w:p w:rsidR="00846AD2" w:rsidRDefault="00846AD2" w:rsidP="00ED63A7">
            <w:pPr>
              <w:ind w:right="-2"/>
              <w:jc w:val="center"/>
            </w:pPr>
          </w:p>
          <w:p w:rsidR="00846AD2" w:rsidRPr="006676DC" w:rsidRDefault="00846AD2" w:rsidP="00ED63A7">
            <w:pPr>
              <w:ind w:right="-2"/>
              <w:jc w:val="center"/>
            </w:pPr>
            <w:r>
              <w:t>Okul Öncesi</w:t>
            </w:r>
            <w:r w:rsidRPr="006676DC">
              <w:t xml:space="preserve"> Öğretmeni</w:t>
            </w:r>
          </w:p>
        </w:tc>
        <w:tc>
          <w:tcPr>
            <w:tcW w:w="2835" w:type="dxa"/>
            <w:gridSpan w:val="2"/>
            <w:vAlign w:val="center"/>
          </w:tcPr>
          <w:p w:rsidR="00846AD2" w:rsidRPr="006676DC" w:rsidRDefault="00846AD2" w:rsidP="00C5184E">
            <w:pPr>
              <w:ind w:right="-2"/>
            </w:pPr>
            <w:r>
              <w:t>Seminer Çalışmasını il dışında yapacak.</w:t>
            </w: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4</w:t>
            </w:r>
          </w:p>
        </w:tc>
        <w:tc>
          <w:tcPr>
            <w:tcW w:w="2693" w:type="dxa"/>
            <w:vAlign w:val="center"/>
          </w:tcPr>
          <w:p w:rsidR="00846AD2" w:rsidRPr="006676DC" w:rsidRDefault="00846AD2" w:rsidP="00C5184E">
            <w:pPr>
              <w:ind w:right="-2"/>
            </w:pPr>
            <w:r w:rsidRPr="006676DC">
              <w:t>Zeliha ŞAHBAZ</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Default="00846AD2" w:rsidP="00C5184E">
            <w:pPr>
              <w:ind w:right="-2"/>
            </w:pPr>
          </w:p>
          <w:p w:rsidR="00846AD2" w:rsidRPr="006676DC" w:rsidRDefault="00846AD2" w:rsidP="00ED63A7">
            <w:pPr>
              <w:ind w:right="-2"/>
              <w:jc w:val="center"/>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5</w:t>
            </w:r>
          </w:p>
        </w:tc>
        <w:tc>
          <w:tcPr>
            <w:tcW w:w="2693" w:type="dxa"/>
            <w:vAlign w:val="center"/>
          </w:tcPr>
          <w:p w:rsidR="00846AD2" w:rsidRPr="006676DC" w:rsidRDefault="00846AD2" w:rsidP="00C5184E">
            <w:pPr>
              <w:ind w:right="-2"/>
            </w:pPr>
            <w:r w:rsidRPr="006676DC">
              <w:t>Hatice SOM</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Default="00846AD2" w:rsidP="00C5184E">
            <w:pPr>
              <w:ind w:right="-2"/>
            </w:pPr>
          </w:p>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6</w:t>
            </w:r>
          </w:p>
        </w:tc>
        <w:tc>
          <w:tcPr>
            <w:tcW w:w="2693" w:type="dxa"/>
            <w:vAlign w:val="center"/>
          </w:tcPr>
          <w:p w:rsidR="00846AD2" w:rsidRPr="006676DC" w:rsidRDefault="00846AD2" w:rsidP="00C5184E">
            <w:pPr>
              <w:ind w:right="-2"/>
            </w:pPr>
            <w:r w:rsidRPr="006676DC">
              <w:t>Ülkü DİKİCİ</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7</w:t>
            </w:r>
          </w:p>
        </w:tc>
        <w:tc>
          <w:tcPr>
            <w:tcW w:w="2693" w:type="dxa"/>
            <w:vAlign w:val="center"/>
          </w:tcPr>
          <w:p w:rsidR="00846AD2" w:rsidRPr="006676DC" w:rsidRDefault="00846AD2" w:rsidP="00C5184E">
            <w:pPr>
              <w:ind w:right="-2"/>
            </w:pPr>
            <w:r w:rsidRPr="006676DC">
              <w:t>Fatıma ÜNAL ÖZTÜRK</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8</w:t>
            </w:r>
          </w:p>
        </w:tc>
        <w:tc>
          <w:tcPr>
            <w:tcW w:w="2693" w:type="dxa"/>
            <w:vAlign w:val="center"/>
          </w:tcPr>
          <w:p w:rsidR="00846AD2" w:rsidRPr="006676DC" w:rsidRDefault="00846AD2" w:rsidP="00C5184E">
            <w:pPr>
              <w:ind w:right="-2"/>
            </w:pPr>
            <w:r w:rsidRPr="006676DC">
              <w:t xml:space="preserve">Emine BAŞER        </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9</w:t>
            </w:r>
          </w:p>
        </w:tc>
        <w:tc>
          <w:tcPr>
            <w:tcW w:w="2693" w:type="dxa"/>
            <w:vAlign w:val="center"/>
          </w:tcPr>
          <w:p w:rsidR="00846AD2" w:rsidRPr="006676DC" w:rsidRDefault="00846AD2" w:rsidP="00C5184E">
            <w:pPr>
              <w:ind w:right="-2"/>
            </w:pPr>
            <w:r w:rsidRPr="006676DC">
              <w:t xml:space="preserve">Ertuğrul GÖÇER                          </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10</w:t>
            </w:r>
          </w:p>
        </w:tc>
        <w:tc>
          <w:tcPr>
            <w:tcW w:w="2693" w:type="dxa"/>
            <w:vAlign w:val="center"/>
          </w:tcPr>
          <w:p w:rsidR="00846AD2" w:rsidRPr="006676DC" w:rsidRDefault="00846AD2" w:rsidP="00C5184E">
            <w:pPr>
              <w:ind w:right="-2"/>
            </w:pPr>
            <w:r w:rsidRPr="006676DC">
              <w:t>Erol BABA</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11</w:t>
            </w:r>
          </w:p>
        </w:tc>
        <w:tc>
          <w:tcPr>
            <w:tcW w:w="2693" w:type="dxa"/>
            <w:vAlign w:val="center"/>
          </w:tcPr>
          <w:p w:rsidR="00846AD2" w:rsidRPr="006676DC" w:rsidRDefault="00846AD2" w:rsidP="00C5184E">
            <w:pPr>
              <w:ind w:right="-2"/>
            </w:pPr>
            <w:r w:rsidRPr="006676DC">
              <w:t>Nurcan YILDIRIM</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Pr="006676DC" w:rsidRDefault="00846AD2" w:rsidP="00C5184E">
            <w:pPr>
              <w:ind w:right="-2"/>
            </w:pPr>
          </w:p>
        </w:tc>
      </w:tr>
      <w:tr w:rsidR="00846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846AD2" w:rsidRPr="006676DC" w:rsidRDefault="00846AD2" w:rsidP="00C5184E">
            <w:pPr>
              <w:ind w:right="-2"/>
            </w:pPr>
            <w:r>
              <w:t>12</w:t>
            </w:r>
          </w:p>
        </w:tc>
        <w:tc>
          <w:tcPr>
            <w:tcW w:w="2693" w:type="dxa"/>
            <w:vAlign w:val="center"/>
          </w:tcPr>
          <w:p w:rsidR="00846AD2" w:rsidRPr="006676DC" w:rsidRDefault="00846AD2" w:rsidP="00C5184E">
            <w:pPr>
              <w:ind w:right="-2"/>
            </w:pPr>
            <w:r w:rsidRPr="006676DC">
              <w:t>Demet AĞAÇ</w:t>
            </w:r>
          </w:p>
        </w:tc>
        <w:tc>
          <w:tcPr>
            <w:tcW w:w="4111" w:type="dxa"/>
            <w:vAlign w:val="center"/>
          </w:tcPr>
          <w:p w:rsidR="00846AD2" w:rsidRDefault="00846AD2" w:rsidP="00ED63A7">
            <w:pPr>
              <w:ind w:right="-2"/>
              <w:jc w:val="center"/>
            </w:pPr>
          </w:p>
          <w:p w:rsidR="00846AD2" w:rsidRPr="006676DC" w:rsidRDefault="00846AD2" w:rsidP="00ED63A7">
            <w:pPr>
              <w:ind w:right="-2"/>
              <w:jc w:val="center"/>
            </w:pPr>
            <w:r w:rsidRPr="006676DC">
              <w:t>Sınıf Öğretmeni</w:t>
            </w:r>
          </w:p>
        </w:tc>
        <w:tc>
          <w:tcPr>
            <w:tcW w:w="2835" w:type="dxa"/>
            <w:gridSpan w:val="2"/>
            <w:vAlign w:val="center"/>
          </w:tcPr>
          <w:p w:rsidR="00846AD2" w:rsidRPr="006676DC" w:rsidRDefault="00846AD2" w:rsidP="00C5184E">
            <w:pPr>
              <w:ind w:right="-2"/>
            </w:pPr>
          </w:p>
        </w:tc>
      </w:tr>
    </w:tbl>
    <w:p w:rsidR="00846AD2" w:rsidRDefault="00846AD2" w:rsidP="00D02122">
      <w:pPr>
        <w:ind w:left="1080"/>
        <w:jc w:val="center"/>
        <w:rPr>
          <w:b/>
          <w:bCs/>
          <w:sz w:val="28"/>
          <w:szCs w:val="28"/>
        </w:rPr>
      </w:pPr>
    </w:p>
    <w:p w:rsidR="00846AD2" w:rsidRDefault="00846AD2" w:rsidP="00D02122">
      <w:pPr>
        <w:ind w:left="1080"/>
        <w:jc w:val="center"/>
        <w:rPr>
          <w:b/>
          <w:bCs/>
          <w:sz w:val="28"/>
          <w:szCs w:val="28"/>
        </w:rPr>
      </w:pPr>
      <w:r>
        <w:rPr>
          <w:b/>
          <w:bCs/>
          <w:sz w:val="28"/>
          <w:szCs w:val="28"/>
        </w:rPr>
        <w:t>İ  N  C  E  L  E  N  D  İ.</w:t>
      </w:r>
    </w:p>
    <w:p w:rsidR="00846AD2" w:rsidRDefault="00846AD2" w:rsidP="00D02122">
      <w:pPr>
        <w:ind w:left="1080"/>
        <w:jc w:val="center"/>
        <w:rPr>
          <w:b/>
          <w:bCs/>
          <w:sz w:val="28"/>
          <w:szCs w:val="28"/>
        </w:rPr>
      </w:pPr>
    </w:p>
    <w:p w:rsidR="00846AD2" w:rsidRDefault="00846AD2" w:rsidP="00D02122">
      <w:pPr>
        <w:ind w:left="1080"/>
        <w:jc w:val="center"/>
      </w:pPr>
      <w:r>
        <w:t>15 / 06 / 2015</w:t>
      </w:r>
    </w:p>
    <w:p w:rsidR="00846AD2" w:rsidRDefault="00846AD2" w:rsidP="00D02122">
      <w:pPr>
        <w:ind w:left="1080"/>
        <w:jc w:val="center"/>
      </w:pPr>
    </w:p>
    <w:p w:rsidR="00846AD2" w:rsidRDefault="00846AD2" w:rsidP="00D02122">
      <w:pPr>
        <w:ind w:left="1080"/>
        <w:jc w:val="center"/>
      </w:pPr>
    </w:p>
    <w:p w:rsidR="00846AD2" w:rsidRDefault="00846AD2" w:rsidP="00D02122">
      <w:pPr>
        <w:ind w:left="1080"/>
        <w:jc w:val="center"/>
      </w:pPr>
    </w:p>
    <w:p w:rsidR="00846AD2" w:rsidRDefault="00846AD2" w:rsidP="008A46AF">
      <w:pPr>
        <w:ind w:left="1080"/>
        <w:jc w:val="center"/>
      </w:pPr>
      <w:r>
        <w:t>Nafiz Arafat TANIT</w:t>
      </w:r>
    </w:p>
    <w:p w:rsidR="00846AD2" w:rsidRDefault="00846AD2" w:rsidP="008A46AF">
      <w:pPr>
        <w:ind w:left="1080"/>
        <w:jc w:val="center"/>
      </w:pPr>
      <w:r>
        <w:t>Okul Müdürü</w:t>
      </w: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Default="00846AD2" w:rsidP="008A46AF">
      <w:pPr>
        <w:ind w:left="1080"/>
        <w:jc w:val="center"/>
      </w:pPr>
    </w:p>
    <w:p w:rsidR="00846AD2" w:rsidRPr="00465272" w:rsidRDefault="00846AD2" w:rsidP="00465272">
      <w:pPr>
        <w:jc w:val="center"/>
        <w:rPr>
          <w:b/>
          <w:bCs/>
        </w:rPr>
      </w:pPr>
      <w:r w:rsidRPr="00465272">
        <w:rPr>
          <w:b/>
          <w:bCs/>
        </w:rPr>
        <w:t>KESKİN GAZİ İLKOKULU 2014 / 2015 EĞİTİM – ÖĞRETİM YILI</w:t>
      </w:r>
    </w:p>
    <w:p w:rsidR="00846AD2" w:rsidRPr="00465272" w:rsidRDefault="00846AD2" w:rsidP="00465272">
      <w:pPr>
        <w:ind w:left="-180" w:right="-491"/>
        <w:jc w:val="center"/>
        <w:rPr>
          <w:b/>
          <w:bCs/>
        </w:rPr>
      </w:pPr>
      <w:r>
        <w:rPr>
          <w:b/>
          <w:bCs/>
        </w:rPr>
        <w:t>SENE SONU</w:t>
      </w:r>
      <w:r w:rsidRPr="00465272">
        <w:rPr>
          <w:b/>
          <w:bCs/>
        </w:rPr>
        <w:t xml:space="preserve"> ÖĞRETMENLER KURULU ALINAN KARARLAR:</w:t>
      </w:r>
    </w:p>
    <w:p w:rsidR="00846AD2" w:rsidRPr="00C93BA5" w:rsidRDefault="00846AD2" w:rsidP="00ED63A7">
      <w:pPr>
        <w:jc w:val="both"/>
        <w:rPr>
          <w:u w:val="single"/>
        </w:rPr>
      </w:pPr>
    </w:p>
    <w:p w:rsidR="00846AD2" w:rsidRDefault="00846AD2" w:rsidP="00ED63A7">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numPr>
          <w:ilvl w:val="0"/>
          <w:numId w:val="7"/>
        </w:numPr>
        <w:tabs>
          <w:tab w:val="num" w:pos="0"/>
          <w:tab w:val="left" w:pos="180"/>
        </w:tabs>
        <w:ind w:left="0" w:firstLine="0"/>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r>
        <w:t>……………………………………………………………………………………………………...</w:t>
      </w:r>
    </w:p>
    <w:p w:rsidR="00846AD2" w:rsidRDefault="00846AD2" w:rsidP="000F0A68">
      <w:pPr>
        <w:tabs>
          <w:tab w:val="left" w:pos="180"/>
        </w:tabs>
        <w:jc w:val="both"/>
      </w:pPr>
    </w:p>
    <w:p w:rsidR="00846AD2" w:rsidRDefault="00846AD2" w:rsidP="000F0A68">
      <w:pPr>
        <w:tabs>
          <w:tab w:val="left" w:pos="180"/>
        </w:tabs>
        <w:jc w:val="both"/>
      </w:pPr>
    </w:p>
    <w:p w:rsidR="00846AD2" w:rsidRPr="00E57625" w:rsidRDefault="00846AD2" w:rsidP="00EF16A5">
      <w:pPr>
        <w:ind w:right="-828"/>
        <w:rPr>
          <w:sz w:val="20"/>
          <w:szCs w:val="20"/>
        </w:rPr>
      </w:pPr>
    </w:p>
    <w:p w:rsidR="00846AD2" w:rsidRPr="008923F7" w:rsidRDefault="00846AD2" w:rsidP="00EF16A5">
      <w:pPr>
        <w:ind w:right="-180"/>
        <w:rPr>
          <w:sz w:val="20"/>
          <w:szCs w:val="20"/>
        </w:rPr>
      </w:pPr>
      <w:r>
        <w:rPr>
          <w:sz w:val="20"/>
          <w:szCs w:val="20"/>
        </w:rPr>
        <w:t xml:space="preserve"> Merve GÜNEŞ</w:t>
      </w:r>
      <w:r>
        <w:rPr>
          <w:sz w:val="20"/>
          <w:szCs w:val="20"/>
        </w:rPr>
        <w:tab/>
        <w:t>Zeliha ŞAHBAZ                Hatice SOM Ülkü DİKİCİ</w:t>
      </w:r>
      <w:r w:rsidRPr="008923F7">
        <w:rPr>
          <w:sz w:val="20"/>
          <w:szCs w:val="20"/>
        </w:rPr>
        <w:t xml:space="preserve">          Fatıma Ünal ÖZTÜRK</w:t>
      </w:r>
    </w:p>
    <w:p w:rsidR="00846AD2" w:rsidRDefault="00846AD2" w:rsidP="00EF16A5">
      <w:pPr>
        <w:ind w:right="-180"/>
        <w:rPr>
          <w:sz w:val="20"/>
          <w:szCs w:val="20"/>
        </w:rPr>
      </w:pPr>
      <w:r w:rsidRPr="008923F7">
        <w:rPr>
          <w:sz w:val="20"/>
          <w:szCs w:val="20"/>
        </w:rPr>
        <w:t xml:space="preserve"> Okul Önc.Öğrt.         </w:t>
      </w:r>
      <w:r>
        <w:rPr>
          <w:sz w:val="20"/>
          <w:szCs w:val="20"/>
        </w:rPr>
        <w:tab/>
      </w:r>
      <w:r w:rsidRPr="008923F7">
        <w:rPr>
          <w:sz w:val="20"/>
          <w:szCs w:val="20"/>
        </w:rPr>
        <w:t xml:space="preserve"> Sınıf Öğretmeni            Sınıf Öğretmeni            Sınıf Öğretmeni           Sınıf Öğretmeni</w:t>
      </w:r>
    </w:p>
    <w:p w:rsidR="00846AD2" w:rsidRDefault="00846AD2" w:rsidP="00EF16A5">
      <w:pPr>
        <w:ind w:right="-180"/>
        <w:rPr>
          <w:sz w:val="20"/>
          <w:szCs w:val="20"/>
        </w:rPr>
      </w:pPr>
    </w:p>
    <w:p w:rsidR="00846AD2" w:rsidRDefault="00846AD2" w:rsidP="00EF16A5">
      <w:pPr>
        <w:ind w:right="-180"/>
        <w:rPr>
          <w:sz w:val="20"/>
          <w:szCs w:val="20"/>
        </w:rPr>
      </w:pPr>
    </w:p>
    <w:p w:rsidR="00846AD2" w:rsidRDefault="00846AD2" w:rsidP="00EF16A5">
      <w:pPr>
        <w:ind w:right="-180"/>
        <w:rPr>
          <w:sz w:val="20"/>
          <w:szCs w:val="20"/>
        </w:rPr>
      </w:pPr>
    </w:p>
    <w:p w:rsidR="00846AD2" w:rsidRDefault="00846AD2" w:rsidP="00EF16A5">
      <w:pPr>
        <w:ind w:right="-180"/>
        <w:rPr>
          <w:sz w:val="20"/>
          <w:szCs w:val="20"/>
        </w:rPr>
      </w:pPr>
    </w:p>
    <w:p w:rsidR="00846AD2" w:rsidRDefault="00846AD2" w:rsidP="00EF16A5">
      <w:pPr>
        <w:ind w:right="-180"/>
        <w:rPr>
          <w:sz w:val="20"/>
          <w:szCs w:val="20"/>
        </w:rPr>
      </w:pPr>
    </w:p>
    <w:p w:rsidR="00846AD2" w:rsidRPr="008923F7" w:rsidRDefault="00846AD2" w:rsidP="00EF16A5">
      <w:pPr>
        <w:ind w:right="-180"/>
        <w:rPr>
          <w:sz w:val="20"/>
          <w:szCs w:val="20"/>
        </w:rPr>
      </w:pPr>
    </w:p>
    <w:p w:rsidR="00846AD2" w:rsidRPr="008923F7" w:rsidRDefault="00846AD2" w:rsidP="00EF16A5">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846AD2" w:rsidRPr="008923F7" w:rsidRDefault="00846AD2" w:rsidP="00EF16A5">
      <w:pPr>
        <w:ind w:right="-180"/>
        <w:rPr>
          <w:sz w:val="20"/>
          <w:szCs w:val="20"/>
        </w:rPr>
      </w:pPr>
      <w:r w:rsidRPr="008923F7">
        <w:rPr>
          <w:sz w:val="20"/>
          <w:szCs w:val="20"/>
        </w:rPr>
        <w:t xml:space="preserve"> Emine BAŞER                Ertuğrul GÖÇER             </w:t>
      </w:r>
      <w:r>
        <w:rPr>
          <w:sz w:val="20"/>
          <w:szCs w:val="20"/>
        </w:rPr>
        <w:t xml:space="preserve">   Erol BABA</w:t>
      </w:r>
      <w:r w:rsidRPr="008923F7">
        <w:rPr>
          <w:sz w:val="20"/>
          <w:szCs w:val="20"/>
        </w:rPr>
        <w:tab/>
      </w:r>
      <w:r>
        <w:rPr>
          <w:sz w:val="20"/>
          <w:szCs w:val="20"/>
        </w:rPr>
        <w:t xml:space="preserve">Nurcan YILDLRIM         </w:t>
      </w:r>
      <w:r w:rsidRPr="008923F7">
        <w:rPr>
          <w:sz w:val="20"/>
          <w:szCs w:val="20"/>
        </w:rPr>
        <w:t xml:space="preserve">Demet AĞAÇ         </w:t>
      </w:r>
    </w:p>
    <w:p w:rsidR="00846AD2" w:rsidRDefault="00846AD2" w:rsidP="00EF16A5">
      <w:pPr>
        <w:ind w:right="-180"/>
        <w:rPr>
          <w:sz w:val="20"/>
          <w:szCs w:val="20"/>
        </w:rPr>
      </w:pPr>
      <w:r w:rsidRPr="008923F7">
        <w:rPr>
          <w:sz w:val="20"/>
          <w:szCs w:val="20"/>
        </w:rPr>
        <w:t>Sınıf Öğretmeni              Sınıf Öğretmeni          Sınıf Öğretmeni           Sınıf Öğretmeni            Sınıf Öğretmeni</w:t>
      </w:r>
    </w:p>
    <w:p w:rsidR="00846AD2" w:rsidRDefault="00846AD2" w:rsidP="00EF16A5">
      <w:pPr>
        <w:ind w:right="-180"/>
        <w:rPr>
          <w:sz w:val="20"/>
          <w:szCs w:val="20"/>
        </w:rPr>
      </w:pPr>
    </w:p>
    <w:p w:rsidR="00846AD2" w:rsidRDefault="00846AD2" w:rsidP="00EF16A5">
      <w:pPr>
        <w:ind w:right="-180"/>
        <w:rPr>
          <w:sz w:val="20"/>
          <w:szCs w:val="20"/>
        </w:rPr>
      </w:pPr>
    </w:p>
    <w:p w:rsidR="00846AD2" w:rsidRDefault="00846AD2" w:rsidP="00EF16A5">
      <w:pPr>
        <w:ind w:right="-180"/>
        <w:rPr>
          <w:sz w:val="20"/>
          <w:szCs w:val="20"/>
        </w:rPr>
      </w:pPr>
    </w:p>
    <w:p w:rsidR="00846AD2" w:rsidRDefault="00846AD2" w:rsidP="00EF16A5">
      <w:pPr>
        <w:ind w:right="-180"/>
        <w:rPr>
          <w:sz w:val="20"/>
          <w:szCs w:val="20"/>
        </w:rPr>
      </w:pPr>
    </w:p>
    <w:p w:rsidR="00846AD2" w:rsidRDefault="00846AD2" w:rsidP="00EF16A5">
      <w:pPr>
        <w:ind w:right="-180"/>
        <w:rPr>
          <w:sz w:val="20"/>
          <w:szCs w:val="20"/>
        </w:rPr>
      </w:pPr>
    </w:p>
    <w:p w:rsidR="00846AD2" w:rsidRDefault="00846AD2" w:rsidP="00EF16A5">
      <w:pPr>
        <w:ind w:right="-180"/>
        <w:rPr>
          <w:sz w:val="20"/>
          <w:szCs w:val="20"/>
        </w:rPr>
      </w:pPr>
    </w:p>
    <w:p w:rsidR="00846AD2" w:rsidRDefault="00846AD2" w:rsidP="00EF16A5">
      <w:pPr>
        <w:ind w:right="-180"/>
        <w:rPr>
          <w:sz w:val="10"/>
          <w:szCs w:val="10"/>
        </w:rPr>
      </w:pPr>
    </w:p>
    <w:p w:rsidR="00846AD2" w:rsidRPr="009D3A9D" w:rsidRDefault="00846AD2" w:rsidP="00EF16A5">
      <w:pPr>
        <w:ind w:right="-180"/>
        <w:rPr>
          <w:sz w:val="10"/>
          <w:szCs w:val="10"/>
        </w:rPr>
      </w:pPr>
    </w:p>
    <w:p w:rsidR="00846AD2" w:rsidRDefault="00846AD2" w:rsidP="00EF16A5">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8923F7">
        <w:rPr>
          <w:sz w:val="20"/>
          <w:szCs w:val="20"/>
        </w:rPr>
        <w:t>1</w:t>
      </w:r>
      <w:r>
        <w:rPr>
          <w:sz w:val="20"/>
          <w:szCs w:val="20"/>
        </w:rPr>
        <w:t>5.06</w:t>
      </w:r>
      <w:r w:rsidRPr="008923F7">
        <w:rPr>
          <w:sz w:val="20"/>
          <w:szCs w:val="20"/>
        </w:rPr>
        <w:t>.201</w:t>
      </w:r>
      <w:r>
        <w:rPr>
          <w:sz w:val="20"/>
          <w:szCs w:val="20"/>
        </w:rPr>
        <w:t>5</w:t>
      </w:r>
    </w:p>
    <w:p w:rsidR="00846AD2" w:rsidRDefault="00846AD2" w:rsidP="00EF16A5">
      <w:pPr>
        <w:tabs>
          <w:tab w:val="left" w:pos="1185"/>
        </w:tabs>
        <w:ind w:right="-180"/>
        <w:jc w:val="both"/>
        <w:rPr>
          <w:sz w:val="10"/>
          <w:szCs w:val="10"/>
        </w:rPr>
      </w:pPr>
    </w:p>
    <w:p w:rsidR="00846AD2" w:rsidRDefault="00846AD2" w:rsidP="00EF16A5">
      <w:pPr>
        <w:tabs>
          <w:tab w:val="left" w:pos="1185"/>
        </w:tabs>
        <w:ind w:right="-180"/>
        <w:jc w:val="both"/>
        <w:rPr>
          <w:sz w:val="10"/>
          <w:szCs w:val="10"/>
        </w:rPr>
      </w:pPr>
    </w:p>
    <w:p w:rsidR="00846AD2" w:rsidRDefault="00846AD2" w:rsidP="00EF16A5">
      <w:pPr>
        <w:tabs>
          <w:tab w:val="left" w:pos="1185"/>
        </w:tabs>
        <w:ind w:right="-180"/>
        <w:jc w:val="both"/>
        <w:rPr>
          <w:sz w:val="10"/>
          <w:szCs w:val="10"/>
        </w:rPr>
      </w:pPr>
    </w:p>
    <w:p w:rsidR="00846AD2" w:rsidRPr="009D3A9D" w:rsidRDefault="00846AD2" w:rsidP="00EF16A5">
      <w:pPr>
        <w:tabs>
          <w:tab w:val="left" w:pos="1185"/>
        </w:tabs>
        <w:ind w:right="-180"/>
        <w:jc w:val="both"/>
        <w:rPr>
          <w:sz w:val="10"/>
          <w:szCs w:val="10"/>
        </w:rPr>
      </w:pPr>
    </w:p>
    <w:p w:rsidR="00846AD2" w:rsidRPr="008923F7" w:rsidRDefault="00846AD2" w:rsidP="00EF16A5">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846AD2" w:rsidRDefault="00846AD2" w:rsidP="002A0A72">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ab/>
      </w:r>
      <w:r w:rsidRPr="008923F7">
        <w:rPr>
          <w:sz w:val="20"/>
          <w:szCs w:val="20"/>
        </w:rPr>
        <w:t>Okul Müdürü</w:t>
      </w:r>
    </w:p>
    <w:p w:rsidR="00846AD2" w:rsidRPr="0078444A" w:rsidRDefault="00846AD2" w:rsidP="0078444A"/>
    <w:p w:rsidR="00846AD2" w:rsidRPr="0078444A" w:rsidRDefault="00846AD2" w:rsidP="0078444A"/>
    <w:bookmarkStart w:id="0" w:name="_GoBack"/>
    <w:bookmarkEnd w:id="0"/>
    <w:p w:rsidR="00846AD2" w:rsidRDefault="00846AD2" w:rsidP="00E836C0">
      <w:pPr>
        <w:jc w:val="center"/>
      </w:pPr>
      <w:r>
        <w:fldChar w:fldCharType="begin"/>
      </w:r>
      <w:r>
        <w:instrText xml:space="preserve"> HYPERLINK "http://www.sorubak.com/" </w:instrText>
      </w:r>
      <w:r>
        <w:fldChar w:fldCharType="separate"/>
      </w:r>
      <w:r>
        <w:rPr>
          <w:rStyle w:val="Hyperlink"/>
        </w:rPr>
        <w:t>www.sorubak.com</w:t>
      </w:r>
      <w:r>
        <w:fldChar w:fldCharType="end"/>
      </w:r>
      <w:r>
        <w:t xml:space="preserve"> </w:t>
      </w:r>
    </w:p>
    <w:p w:rsidR="00846AD2" w:rsidRPr="0078444A" w:rsidRDefault="00846AD2" w:rsidP="00E836C0"/>
    <w:sectPr w:rsidR="00846AD2" w:rsidRPr="0078444A" w:rsidSect="005B0EA2">
      <w:headerReference w:type="default" r:id="rId7"/>
      <w:footerReference w:type="default" r:id="rId8"/>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AD2" w:rsidRDefault="00846AD2">
      <w:r>
        <w:separator/>
      </w:r>
    </w:p>
  </w:endnote>
  <w:endnote w:type="continuationSeparator" w:id="1">
    <w:p w:rsidR="00846AD2" w:rsidRDefault="00846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AD2" w:rsidRDefault="00846AD2" w:rsidP="00DB1FB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846AD2" w:rsidRDefault="00846AD2" w:rsidP="005B0EA2">
    <w:pPr>
      <w:pStyle w:val="Footer"/>
      <w:jc w:val="center"/>
      <w:rPr>
        <w:b/>
        <w:bCs/>
        <w:color w:val="FFFF00"/>
      </w:rPr>
    </w:pPr>
  </w:p>
  <w:p w:rsidR="00846AD2" w:rsidRDefault="00846AD2" w:rsidP="00F92A4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AD2" w:rsidRDefault="00846AD2">
      <w:r>
        <w:separator/>
      </w:r>
    </w:p>
  </w:footnote>
  <w:footnote w:type="continuationSeparator" w:id="1">
    <w:p w:rsidR="00846AD2" w:rsidRDefault="00846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AD2" w:rsidRDefault="00846A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117DC"/>
    <w:multiLevelType w:val="hybridMultilevel"/>
    <w:tmpl w:val="921CC9EC"/>
    <w:lvl w:ilvl="0" w:tplc="879C0ADA">
      <w:start w:val="6"/>
      <w:numFmt w:val="decimal"/>
      <w:lvlText w:val="%1."/>
      <w:lvlJc w:val="left"/>
      <w:pPr>
        <w:ind w:left="540" w:hanging="360"/>
      </w:pPr>
      <w:rPr>
        <w:rFonts w:hint="default"/>
      </w:rPr>
    </w:lvl>
    <w:lvl w:ilvl="1" w:tplc="041F0019">
      <w:start w:val="1"/>
      <w:numFmt w:val="lowerLetter"/>
      <w:lvlText w:val="%2."/>
      <w:lvlJc w:val="left"/>
      <w:pPr>
        <w:ind w:left="1260" w:hanging="360"/>
      </w:pPr>
    </w:lvl>
    <w:lvl w:ilvl="2" w:tplc="041F001B">
      <w:start w:val="1"/>
      <w:numFmt w:val="lowerRoman"/>
      <w:lvlText w:val="%3."/>
      <w:lvlJc w:val="right"/>
      <w:pPr>
        <w:ind w:left="1980" w:hanging="180"/>
      </w:pPr>
    </w:lvl>
    <w:lvl w:ilvl="3" w:tplc="041F000F">
      <w:start w:val="1"/>
      <w:numFmt w:val="decimal"/>
      <w:lvlText w:val="%4."/>
      <w:lvlJc w:val="left"/>
      <w:pPr>
        <w:ind w:left="2700" w:hanging="360"/>
      </w:pPr>
    </w:lvl>
    <w:lvl w:ilvl="4" w:tplc="041F0019">
      <w:start w:val="1"/>
      <w:numFmt w:val="lowerLetter"/>
      <w:lvlText w:val="%5."/>
      <w:lvlJc w:val="left"/>
      <w:pPr>
        <w:ind w:left="3420" w:hanging="360"/>
      </w:pPr>
    </w:lvl>
    <w:lvl w:ilvl="5" w:tplc="041F001B">
      <w:start w:val="1"/>
      <w:numFmt w:val="lowerRoman"/>
      <w:lvlText w:val="%6."/>
      <w:lvlJc w:val="right"/>
      <w:pPr>
        <w:ind w:left="4140" w:hanging="180"/>
      </w:pPr>
    </w:lvl>
    <w:lvl w:ilvl="6" w:tplc="041F000F">
      <w:start w:val="1"/>
      <w:numFmt w:val="decimal"/>
      <w:lvlText w:val="%7."/>
      <w:lvlJc w:val="left"/>
      <w:pPr>
        <w:ind w:left="4860" w:hanging="360"/>
      </w:pPr>
    </w:lvl>
    <w:lvl w:ilvl="7" w:tplc="041F0019">
      <w:start w:val="1"/>
      <w:numFmt w:val="lowerLetter"/>
      <w:lvlText w:val="%8."/>
      <w:lvlJc w:val="left"/>
      <w:pPr>
        <w:ind w:left="5580" w:hanging="360"/>
      </w:pPr>
    </w:lvl>
    <w:lvl w:ilvl="8" w:tplc="041F001B">
      <w:start w:val="1"/>
      <w:numFmt w:val="lowerRoman"/>
      <w:lvlText w:val="%9."/>
      <w:lvlJc w:val="right"/>
      <w:pPr>
        <w:ind w:left="6300" w:hanging="180"/>
      </w:pPr>
    </w:lvl>
  </w:abstractNum>
  <w:abstractNum w:abstractNumId="1">
    <w:nsid w:val="257D697A"/>
    <w:multiLevelType w:val="hybridMultilevel"/>
    <w:tmpl w:val="9E1C2F88"/>
    <w:lvl w:ilvl="0" w:tplc="CF266774">
      <w:start w:val="1"/>
      <w:numFmt w:val="decimal"/>
      <w:lvlText w:val="%1."/>
      <w:lvlJc w:val="left"/>
      <w:pPr>
        <w:tabs>
          <w:tab w:val="num" w:pos="502"/>
        </w:tabs>
        <w:ind w:left="502"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2">
    <w:nsid w:val="264856C0"/>
    <w:multiLevelType w:val="hybridMultilevel"/>
    <w:tmpl w:val="15B29232"/>
    <w:lvl w:ilvl="0" w:tplc="ACE8BBAA">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
    <w:nsid w:val="384E4FFC"/>
    <w:multiLevelType w:val="hybridMultilevel"/>
    <w:tmpl w:val="B0F8C37E"/>
    <w:lvl w:ilvl="0" w:tplc="ECBA2F7A">
      <w:start w:val="5"/>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4">
    <w:nsid w:val="3E3F43B0"/>
    <w:multiLevelType w:val="hybridMultilevel"/>
    <w:tmpl w:val="89783D94"/>
    <w:lvl w:ilvl="0" w:tplc="CF847D6E">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4BF53CAD"/>
    <w:multiLevelType w:val="hybridMultilevel"/>
    <w:tmpl w:val="AEB25100"/>
    <w:lvl w:ilvl="0" w:tplc="E3A6E51A">
      <w:start w:val="7"/>
      <w:numFmt w:val="decimal"/>
      <w:lvlText w:val="%1."/>
      <w:lvlJc w:val="left"/>
      <w:pPr>
        <w:ind w:left="540" w:hanging="360"/>
      </w:pPr>
      <w:rPr>
        <w:rFonts w:hint="default"/>
      </w:rPr>
    </w:lvl>
    <w:lvl w:ilvl="1" w:tplc="041F0019">
      <w:start w:val="1"/>
      <w:numFmt w:val="lowerLetter"/>
      <w:lvlText w:val="%2."/>
      <w:lvlJc w:val="left"/>
      <w:pPr>
        <w:ind w:left="1260" w:hanging="360"/>
      </w:pPr>
    </w:lvl>
    <w:lvl w:ilvl="2" w:tplc="041F001B">
      <w:start w:val="1"/>
      <w:numFmt w:val="lowerRoman"/>
      <w:lvlText w:val="%3."/>
      <w:lvlJc w:val="right"/>
      <w:pPr>
        <w:ind w:left="1980" w:hanging="180"/>
      </w:pPr>
    </w:lvl>
    <w:lvl w:ilvl="3" w:tplc="041F000F">
      <w:start w:val="1"/>
      <w:numFmt w:val="decimal"/>
      <w:lvlText w:val="%4."/>
      <w:lvlJc w:val="left"/>
      <w:pPr>
        <w:ind w:left="2700" w:hanging="360"/>
      </w:pPr>
    </w:lvl>
    <w:lvl w:ilvl="4" w:tplc="041F0019">
      <w:start w:val="1"/>
      <w:numFmt w:val="lowerLetter"/>
      <w:lvlText w:val="%5."/>
      <w:lvlJc w:val="left"/>
      <w:pPr>
        <w:ind w:left="3420" w:hanging="360"/>
      </w:pPr>
    </w:lvl>
    <w:lvl w:ilvl="5" w:tplc="041F001B">
      <w:start w:val="1"/>
      <w:numFmt w:val="lowerRoman"/>
      <w:lvlText w:val="%6."/>
      <w:lvlJc w:val="right"/>
      <w:pPr>
        <w:ind w:left="4140" w:hanging="180"/>
      </w:pPr>
    </w:lvl>
    <w:lvl w:ilvl="6" w:tplc="041F000F">
      <w:start w:val="1"/>
      <w:numFmt w:val="decimal"/>
      <w:lvlText w:val="%7."/>
      <w:lvlJc w:val="left"/>
      <w:pPr>
        <w:ind w:left="4860" w:hanging="360"/>
      </w:pPr>
    </w:lvl>
    <w:lvl w:ilvl="7" w:tplc="041F0019">
      <w:start w:val="1"/>
      <w:numFmt w:val="lowerLetter"/>
      <w:lvlText w:val="%8."/>
      <w:lvlJc w:val="left"/>
      <w:pPr>
        <w:ind w:left="5580" w:hanging="360"/>
      </w:pPr>
    </w:lvl>
    <w:lvl w:ilvl="8" w:tplc="041F001B">
      <w:start w:val="1"/>
      <w:numFmt w:val="lowerRoman"/>
      <w:lvlText w:val="%9."/>
      <w:lvlJc w:val="right"/>
      <w:pPr>
        <w:ind w:left="6300" w:hanging="180"/>
      </w:pPr>
    </w:lvl>
  </w:abstractNum>
  <w:abstractNum w:abstractNumId="7">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5F0D48D8"/>
    <w:multiLevelType w:val="hybridMultilevel"/>
    <w:tmpl w:val="3A34270E"/>
    <w:lvl w:ilvl="0" w:tplc="81E237AC">
      <w:start w:val="1"/>
      <w:numFmt w:val="lowerLetter"/>
      <w:lvlText w:val="%1)"/>
      <w:lvlJc w:val="left"/>
      <w:pPr>
        <w:ind w:left="927" w:hanging="360"/>
      </w:pPr>
      <w:rPr>
        <w:rFonts w:hint="default"/>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0">
    <w:nsid w:val="63B024B7"/>
    <w:multiLevelType w:val="hybridMultilevel"/>
    <w:tmpl w:val="17B60586"/>
    <w:lvl w:ilvl="0" w:tplc="1B40E5C4">
      <w:start w:val="7"/>
      <w:numFmt w:val="decimal"/>
      <w:lvlText w:val="%1."/>
      <w:lvlJc w:val="left"/>
      <w:pPr>
        <w:ind w:left="900" w:hanging="360"/>
      </w:pPr>
      <w:rPr>
        <w:rFonts w:hint="default"/>
      </w:rPr>
    </w:lvl>
    <w:lvl w:ilvl="1" w:tplc="041F0019">
      <w:start w:val="1"/>
      <w:numFmt w:val="lowerLetter"/>
      <w:lvlText w:val="%2."/>
      <w:lvlJc w:val="left"/>
      <w:pPr>
        <w:ind w:left="1620" w:hanging="360"/>
      </w:pPr>
    </w:lvl>
    <w:lvl w:ilvl="2" w:tplc="041F001B">
      <w:start w:val="1"/>
      <w:numFmt w:val="lowerRoman"/>
      <w:lvlText w:val="%3."/>
      <w:lvlJc w:val="right"/>
      <w:pPr>
        <w:ind w:left="2340" w:hanging="180"/>
      </w:pPr>
    </w:lvl>
    <w:lvl w:ilvl="3" w:tplc="041F000F">
      <w:start w:val="1"/>
      <w:numFmt w:val="decimal"/>
      <w:lvlText w:val="%4."/>
      <w:lvlJc w:val="left"/>
      <w:pPr>
        <w:ind w:left="3060" w:hanging="360"/>
      </w:pPr>
    </w:lvl>
    <w:lvl w:ilvl="4" w:tplc="041F0019">
      <w:start w:val="1"/>
      <w:numFmt w:val="lowerLetter"/>
      <w:lvlText w:val="%5."/>
      <w:lvlJc w:val="left"/>
      <w:pPr>
        <w:ind w:left="3780" w:hanging="360"/>
      </w:pPr>
    </w:lvl>
    <w:lvl w:ilvl="5" w:tplc="041F001B">
      <w:start w:val="1"/>
      <w:numFmt w:val="lowerRoman"/>
      <w:lvlText w:val="%6."/>
      <w:lvlJc w:val="right"/>
      <w:pPr>
        <w:ind w:left="4500" w:hanging="180"/>
      </w:pPr>
    </w:lvl>
    <w:lvl w:ilvl="6" w:tplc="041F000F">
      <w:start w:val="1"/>
      <w:numFmt w:val="decimal"/>
      <w:lvlText w:val="%7."/>
      <w:lvlJc w:val="left"/>
      <w:pPr>
        <w:ind w:left="5220" w:hanging="360"/>
      </w:pPr>
    </w:lvl>
    <w:lvl w:ilvl="7" w:tplc="041F0019">
      <w:start w:val="1"/>
      <w:numFmt w:val="lowerLetter"/>
      <w:lvlText w:val="%8."/>
      <w:lvlJc w:val="left"/>
      <w:pPr>
        <w:ind w:left="5940" w:hanging="360"/>
      </w:pPr>
    </w:lvl>
    <w:lvl w:ilvl="8" w:tplc="041F001B">
      <w:start w:val="1"/>
      <w:numFmt w:val="lowerRoman"/>
      <w:lvlText w:val="%9."/>
      <w:lvlJc w:val="right"/>
      <w:pPr>
        <w:ind w:left="6660" w:hanging="180"/>
      </w:pPr>
    </w:lvl>
  </w:abstractNum>
  <w:abstractNum w:abstractNumId="11">
    <w:nsid w:val="6FFF5837"/>
    <w:multiLevelType w:val="hybridMultilevel"/>
    <w:tmpl w:val="C31A5FE4"/>
    <w:lvl w:ilvl="0" w:tplc="9BB6054E">
      <w:start w:val="1"/>
      <w:numFmt w:val="decimal"/>
      <w:lvlText w:val="%1."/>
      <w:lvlJc w:val="left"/>
      <w:pPr>
        <w:tabs>
          <w:tab w:val="num" w:pos="720"/>
        </w:tabs>
        <w:ind w:left="720" w:hanging="360"/>
      </w:pPr>
      <w:rPr>
        <w:rFonts w:hint="default"/>
        <w:b/>
        <w:bCs/>
        <w:sz w:val="24"/>
        <w:szCs w:val="24"/>
      </w:rPr>
    </w:lvl>
    <w:lvl w:ilvl="1" w:tplc="041F0001">
      <w:start w:val="1"/>
      <w:numFmt w:val="bullet"/>
      <w:lvlText w:val=""/>
      <w:lvlJc w:val="left"/>
      <w:pPr>
        <w:tabs>
          <w:tab w:val="num" w:pos="1440"/>
        </w:tabs>
        <w:ind w:left="1440" w:hanging="360"/>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3BB5"/>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6B37"/>
    <w:rsid w:val="00097719"/>
    <w:rsid w:val="000A4A03"/>
    <w:rsid w:val="000A508F"/>
    <w:rsid w:val="000A727B"/>
    <w:rsid w:val="000B3777"/>
    <w:rsid w:val="000B5DFC"/>
    <w:rsid w:val="000B64C3"/>
    <w:rsid w:val="000C0E02"/>
    <w:rsid w:val="000C3EB7"/>
    <w:rsid w:val="000C51CE"/>
    <w:rsid w:val="000C7568"/>
    <w:rsid w:val="000D6548"/>
    <w:rsid w:val="000D6797"/>
    <w:rsid w:val="000E12C9"/>
    <w:rsid w:val="000E1E24"/>
    <w:rsid w:val="000E2DBE"/>
    <w:rsid w:val="000E4FE8"/>
    <w:rsid w:val="000E5F47"/>
    <w:rsid w:val="000F0A68"/>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259"/>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A5"/>
    <w:rsid w:val="001B23B8"/>
    <w:rsid w:val="001B4FBD"/>
    <w:rsid w:val="001B58C8"/>
    <w:rsid w:val="001C24B9"/>
    <w:rsid w:val="001C5112"/>
    <w:rsid w:val="001C652D"/>
    <w:rsid w:val="001C664E"/>
    <w:rsid w:val="001C79A1"/>
    <w:rsid w:val="001D0EEB"/>
    <w:rsid w:val="001D1DC9"/>
    <w:rsid w:val="001D3CE5"/>
    <w:rsid w:val="001D7BE9"/>
    <w:rsid w:val="001E14DB"/>
    <w:rsid w:val="001E2650"/>
    <w:rsid w:val="001E31B5"/>
    <w:rsid w:val="001E4758"/>
    <w:rsid w:val="001F3B09"/>
    <w:rsid w:val="001F42B6"/>
    <w:rsid w:val="001F50AD"/>
    <w:rsid w:val="001F7C8B"/>
    <w:rsid w:val="00203ED9"/>
    <w:rsid w:val="00205392"/>
    <w:rsid w:val="00207D7A"/>
    <w:rsid w:val="002125F0"/>
    <w:rsid w:val="00215943"/>
    <w:rsid w:val="00215AE0"/>
    <w:rsid w:val="00216B54"/>
    <w:rsid w:val="00220DFC"/>
    <w:rsid w:val="00221A6D"/>
    <w:rsid w:val="002336E9"/>
    <w:rsid w:val="0024221F"/>
    <w:rsid w:val="00251E1F"/>
    <w:rsid w:val="00255E73"/>
    <w:rsid w:val="002571BE"/>
    <w:rsid w:val="0026578A"/>
    <w:rsid w:val="0026664F"/>
    <w:rsid w:val="0026791F"/>
    <w:rsid w:val="002756FD"/>
    <w:rsid w:val="00275C60"/>
    <w:rsid w:val="00276C70"/>
    <w:rsid w:val="002828A7"/>
    <w:rsid w:val="00283F37"/>
    <w:rsid w:val="00290C29"/>
    <w:rsid w:val="00294A21"/>
    <w:rsid w:val="00295314"/>
    <w:rsid w:val="00295417"/>
    <w:rsid w:val="002956C9"/>
    <w:rsid w:val="002A0A72"/>
    <w:rsid w:val="002A12F6"/>
    <w:rsid w:val="002B0F4C"/>
    <w:rsid w:val="002B38C6"/>
    <w:rsid w:val="002C3406"/>
    <w:rsid w:val="002C56EB"/>
    <w:rsid w:val="002C7E48"/>
    <w:rsid w:val="002C7F36"/>
    <w:rsid w:val="002C7F5F"/>
    <w:rsid w:val="002D313A"/>
    <w:rsid w:val="002D5248"/>
    <w:rsid w:val="002E0271"/>
    <w:rsid w:val="002E107F"/>
    <w:rsid w:val="002E45B5"/>
    <w:rsid w:val="002E59A2"/>
    <w:rsid w:val="002E74E6"/>
    <w:rsid w:val="002E7CCA"/>
    <w:rsid w:val="002F21B6"/>
    <w:rsid w:val="002F339E"/>
    <w:rsid w:val="002F355D"/>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ADC"/>
    <w:rsid w:val="00351B58"/>
    <w:rsid w:val="00351F95"/>
    <w:rsid w:val="0035445C"/>
    <w:rsid w:val="00354842"/>
    <w:rsid w:val="00357141"/>
    <w:rsid w:val="003606BF"/>
    <w:rsid w:val="003608A1"/>
    <w:rsid w:val="00366065"/>
    <w:rsid w:val="00366EDD"/>
    <w:rsid w:val="00371E16"/>
    <w:rsid w:val="0037224F"/>
    <w:rsid w:val="00373795"/>
    <w:rsid w:val="00377B7F"/>
    <w:rsid w:val="0038096E"/>
    <w:rsid w:val="0039100F"/>
    <w:rsid w:val="00391CAD"/>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4A3B"/>
    <w:rsid w:val="00486329"/>
    <w:rsid w:val="00490F37"/>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5CFA"/>
    <w:rsid w:val="004F7B57"/>
    <w:rsid w:val="0050204C"/>
    <w:rsid w:val="0051073E"/>
    <w:rsid w:val="00512165"/>
    <w:rsid w:val="00513D00"/>
    <w:rsid w:val="00515B55"/>
    <w:rsid w:val="00515F3A"/>
    <w:rsid w:val="00520723"/>
    <w:rsid w:val="0052479C"/>
    <w:rsid w:val="00525EFC"/>
    <w:rsid w:val="00527041"/>
    <w:rsid w:val="00530DB7"/>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953"/>
    <w:rsid w:val="00577AEC"/>
    <w:rsid w:val="00581E8D"/>
    <w:rsid w:val="00583D95"/>
    <w:rsid w:val="0058405D"/>
    <w:rsid w:val="005867AE"/>
    <w:rsid w:val="00587836"/>
    <w:rsid w:val="00590A91"/>
    <w:rsid w:val="00595DE4"/>
    <w:rsid w:val="005A5995"/>
    <w:rsid w:val="005A6FEF"/>
    <w:rsid w:val="005B08DD"/>
    <w:rsid w:val="005B0EA2"/>
    <w:rsid w:val="005C1B27"/>
    <w:rsid w:val="005C230D"/>
    <w:rsid w:val="005C7119"/>
    <w:rsid w:val="005C7D9C"/>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3679"/>
    <w:rsid w:val="006B38CE"/>
    <w:rsid w:val="006B7BBF"/>
    <w:rsid w:val="006C18A1"/>
    <w:rsid w:val="006C45AA"/>
    <w:rsid w:val="006C48FA"/>
    <w:rsid w:val="006C6AF0"/>
    <w:rsid w:val="006C6D06"/>
    <w:rsid w:val="006C70B8"/>
    <w:rsid w:val="006D075D"/>
    <w:rsid w:val="006D52A9"/>
    <w:rsid w:val="006D55FB"/>
    <w:rsid w:val="006D680C"/>
    <w:rsid w:val="006E35B0"/>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444A"/>
    <w:rsid w:val="00787307"/>
    <w:rsid w:val="00791223"/>
    <w:rsid w:val="00791784"/>
    <w:rsid w:val="00791F83"/>
    <w:rsid w:val="007942B7"/>
    <w:rsid w:val="00794F21"/>
    <w:rsid w:val="0079630B"/>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7BE0"/>
    <w:rsid w:val="00841B84"/>
    <w:rsid w:val="00843352"/>
    <w:rsid w:val="00843AA0"/>
    <w:rsid w:val="00844246"/>
    <w:rsid w:val="00846AD2"/>
    <w:rsid w:val="00850E64"/>
    <w:rsid w:val="008545B1"/>
    <w:rsid w:val="0085715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7D71"/>
    <w:rsid w:val="008A271B"/>
    <w:rsid w:val="008A46AF"/>
    <w:rsid w:val="008B3601"/>
    <w:rsid w:val="008B4078"/>
    <w:rsid w:val="008B4487"/>
    <w:rsid w:val="008B67C7"/>
    <w:rsid w:val="008C19C6"/>
    <w:rsid w:val="008C48E4"/>
    <w:rsid w:val="008C4C5C"/>
    <w:rsid w:val="008C6117"/>
    <w:rsid w:val="008C65F5"/>
    <w:rsid w:val="008C6696"/>
    <w:rsid w:val="008D20D1"/>
    <w:rsid w:val="008D573B"/>
    <w:rsid w:val="008E0D04"/>
    <w:rsid w:val="008E484D"/>
    <w:rsid w:val="008E64A3"/>
    <w:rsid w:val="008F3C1B"/>
    <w:rsid w:val="009009D8"/>
    <w:rsid w:val="00901425"/>
    <w:rsid w:val="009075AF"/>
    <w:rsid w:val="00907D99"/>
    <w:rsid w:val="0091149D"/>
    <w:rsid w:val="00913611"/>
    <w:rsid w:val="00914414"/>
    <w:rsid w:val="009172DB"/>
    <w:rsid w:val="00920BFB"/>
    <w:rsid w:val="00923C49"/>
    <w:rsid w:val="0092554A"/>
    <w:rsid w:val="00925977"/>
    <w:rsid w:val="0093251B"/>
    <w:rsid w:val="00933DD5"/>
    <w:rsid w:val="00933DDA"/>
    <w:rsid w:val="00935B69"/>
    <w:rsid w:val="00937C58"/>
    <w:rsid w:val="009413E8"/>
    <w:rsid w:val="00941A94"/>
    <w:rsid w:val="0094721E"/>
    <w:rsid w:val="00947741"/>
    <w:rsid w:val="00950FA6"/>
    <w:rsid w:val="00952456"/>
    <w:rsid w:val="00955947"/>
    <w:rsid w:val="00955E8D"/>
    <w:rsid w:val="00965320"/>
    <w:rsid w:val="0097097B"/>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C1A9F"/>
    <w:rsid w:val="009C1B11"/>
    <w:rsid w:val="009C3A21"/>
    <w:rsid w:val="009C48DD"/>
    <w:rsid w:val="009C6E89"/>
    <w:rsid w:val="009D3A9D"/>
    <w:rsid w:val="009E09E2"/>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5C1"/>
    <w:rsid w:val="00A96669"/>
    <w:rsid w:val="00AA15D5"/>
    <w:rsid w:val="00AA5A05"/>
    <w:rsid w:val="00AA6CF8"/>
    <w:rsid w:val="00AB2B16"/>
    <w:rsid w:val="00AB2C19"/>
    <w:rsid w:val="00AB3B02"/>
    <w:rsid w:val="00AB4015"/>
    <w:rsid w:val="00AB5D56"/>
    <w:rsid w:val="00AC12FC"/>
    <w:rsid w:val="00AC145C"/>
    <w:rsid w:val="00AC2929"/>
    <w:rsid w:val="00AC43BF"/>
    <w:rsid w:val="00AC4C9A"/>
    <w:rsid w:val="00AD443B"/>
    <w:rsid w:val="00AD59C5"/>
    <w:rsid w:val="00AD6B37"/>
    <w:rsid w:val="00AD6E7D"/>
    <w:rsid w:val="00AD76CB"/>
    <w:rsid w:val="00AE1442"/>
    <w:rsid w:val="00AE1877"/>
    <w:rsid w:val="00AE2EB2"/>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544EE"/>
    <w:rsid w:val="00B55CAB"/>
    <w:rsid w:val="00B64B67"/>
    <w:rsid w:val="00B72CC9"/>
    <w:rsid w:val="00B73D82"/>
    <w:rsid w:val="00B82215"/>
    <w:rsid w:val="00B8395C"/>
    <w:rsid w:val="00B91F8A"/>
    <w:rsid w:val="00B93ED7"/>
    <w:rsid w:val="00B94B85"/>
    <w:rsid w:val="00B97C40"/>
    <w:rsid w:val="00BA4993"/>
    <w:rsid w:val="00BA758F"/>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1E62"/>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711"/>
    <w:rsid w:val="00D11E16"/>
    <w:rsid w:val="00D12083"/>
    <w:rsid w:val="00D121E2"/>
    <w:rsid w:val="00D21F2D"/>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58F2"/>
    <w:rsid w:val="00D96D92"/>
    <w:rsid w:val="00DA0139"/>
    <w:rsid w:val="00DA22B3"/>
    <w:rsid w:val="00DA23D3"/>
    <w:rsid w:val="00DA364E"/>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30BD1"/>
    <w:rsid w:val="00E32FFF"/>
    <w:rsid w:val="00E33815"/>
    <w:rsid w:val="00E34FBB"/>
    <w:rsid w:val="00E36383"/>
    <w:rsid w:val="00E4193D"/>
    <w:rsid w:val="00E42660"/>
    <w:rsid w:val="00E427A6"/>
    <w:rsid w:val="00E42EB1"/>
    <w:rsid w:val="00E50752"/>
    <w:rsid w:val="00E50D8E"/>
    <w:rsid w:val="00E5231D"/>
    <w:rsid w:val="00E57625"/>
    <w:rsid w:val="00E61EE0"/>
    <w:rsid w:val="00E62A96"/>
    <w:rsid w:val="00E63340"/>
    <w:rsid w:val="00E6413B"/>
    <w:rsid w:val="00E658B7"/>
    <w:rsid w:val="00E669D6"/>
    <w:rsid w:val="00E67A5C"/>
    <w:rsid w:val="00E71C89"/>
    <w:rsid w:val="00E80CBA"/>
    <w:rsid w:val="00E836C0"/>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19F3"/>
    <w:rsid w:val="00F23E73"/>
    <w:rsid w:val="00F25286"/>
    <w:rsid w:val="00F26E3D"/>
    <w:rsid w:val="00F26FE6"/>
    <w:rsid w:val="00F270C7"/>
    <w:rsid w:val="00F31CD3"/>
    <w:rsid w:val="00F328AF"/>
    <w:rsid w:val="00F35B05"/>
    <w:rsid w:val="00F3753C"/>
    <w:rsid w:val="00F43C0C"/>
    <w:rsid w:val="00F54574"/>
    <w:rsid w:val="00F6237A"/>
    <w:rsid w:val="00F6342B"/>
    <w:rsid w:val="00F63445"/>
    <w:rsid w:val="00F6373B"/>
    <w:rsid w:val="00F64F0B"/>
    <w:rsid w:val="00F6696D"/>
    <w:rsid w:val="00F71654"/>
    <w:rsid w:val="00F71CA5"/>
    <w:rsid w:val="00F8636B"/>
    <w:rsid w:val="00F869E8"/>
    <w:rsid w:val="00F91D35"/>
    <w:rsid w:val="00F92A4C"/>
    <w:rsid w:val="00F94F33"/>
    <w:rsid w:val="00F97483"/>
    <w:rsid w:val="00FA279B"/>
    <w:rsid w:val="00FA393F"/>
    <w:rsid w:val="00FB0071"/>
    <w:rsid w:val="00FB0178"/>
    <w:rsid w:val="00FB1129"/>
    <w:rsid w:val="00FB1461"/>
    <w:rsid w:val="00FB23CF"/>
    <w:rsid w:val="00FB3C68"/>
    <w:rsid w:val="00FB4AA1"/>
    <w:rsid w:val="00FC0C34"/>
    <w:rsid w:val="00FC3C74"/>
    <w:rsid w:val="00FC4B6D"/>
    <w:rsid w:val="00FD29D2"/>
    <w:rsid w:val="00FD5C99"/>
    <w:rsid w:val="00FD77DF"/>
    <w:rsid w:val="00FE2694"/>
    <w:rsid w:val="00FE2849"/>
    <w:rsid w:val="00FE3B2D"/>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Heading1">
    <w:name w:val="heading 1"/>
    <w:basedOn w:val="Normal"/>
    <w:next w:val="Normal"/>
    <w:link w:val="Heading1Char"/>
    <w:uiPriority w:val="99"/>
    <w:qFormat/>
    <w:rsid w:val="00D63867"/>
    <w:pPr>
      <w:keepNext/>
      <w:jc w:val="center"/>
      <w:outlineLvl w:val="0"/>
    </w:pPr>
    <w:rPr>
      <w:b/>
      <w:bCs/>
    </w:rPr>
  </w:style>
  <w:style w:type="paragraph" w:styleId="Heading2">
    <w:name w:val="heading 2"/>
    <w:basedOn w:val="Normal"/>
    <w:next w:val="Normal"/>
    <w:link w:val="Heading2Char"/>
    <w:uiPriority w:val="99"/>
    <w:qFormat/>
    <w:rsid w:val="00D63867"/>
    <w:pPr>
      <w:keepNext/>
      <w:spacing w:line="360" w:lineRule="auto"/>
      <w:jc w:val="center"/>
      <w:outlineLvl w:val="1"/>
    </w:pPr>
    <w:rPr>
      <w:b/>
      <w:bCs/>
      <w:sz w:val="20"/>
      <w:szCs w:val="20"/>
    </w:rPr>
  </w:style>
  <w:style w:type="paragraph" w:styleId="Heading3">
    <w:name w:val="heading 3"/>
    <w:basedOn w:val="Normal"/>
    <w:next w:val="Normal"/>
    <w:link w:val="Heading3Char"/>
    <w:uiPriority w:val="99"/>
    <w:qFormat/>
    <w:rsid w:val="00D63867"/>
    <w:pPr>
      <w:keepNext/>
      <w:ind w:left="3540"/>
      <w:jc w:val="both"/>
      <w:outlineLvl w:val="2"/>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Pr>
      <w:rFonts w:ascii="Cambria" w:hAnsi="Cambria" w:cs="Cambria"/>
      <w:b/>
      <w:bCs/>
      <w:sz w:val="26"/>
      <w:szCs w:val="26"/>
    </w:rPr>
  </w:style>
  <w:style w:type="paragraph" w:styleId="BalloonText">
    <w:name w:val="Balloon Text"/>
    <w:basedOn w:val="Normal"/>
    <w:link w:val="BalloonTextChar"/>
    <w:uiPriority w:val="99"/>
    <w:semiHidden/>
    <w:rsid w:val="00531CCF"/>
    <w:rPr>
      <w:rFonts w:ascii="Tahoma" w:hAnsi="Tahoma" w:cs="Tahoma"/>
      <w:sz w:val="16"/>
      <w:szCs w:val="16"/>
    </w:rPr>
  </w:style>
  <w:style w:type="character" w:customStyle="1" w:styleId="BalloonTextChar">
    <w:name w:val="Balloon Text Char"/>
    <w:basedOn w:val="DefaultParagraphFont"/>
    <w:link w:val="BalloonText"/>
    <w:uiPriority w:val="99"/>
    <w:semiHidden/>
    <w:locked/>
    <w:rPr>
      <w:sz w:val="2"/>
      <w:szCs w:val="2"/>
    </w:rPr>
  </w:style>
  <w:style w:type="table" w:styleId="TableGrid">
    <w:name w:val="Table Grid"/>
    <w:basedOn w:val="TableNormal"/>
    <w:uiPriority w:val="99"/>
    <w:rsid w:val="007E23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Footer">
    <w:name w:val="footer"/>
    <w:basedOn w:val="Normal"/>
    <w:link w:val="FooterChar"/>
    <w:uiPriority w:val="99"/>
    <w:rsid w:val="00F92A4C"/>
    <w:pPr>
      <w:tabs>
        <w:tab w:val="center" w:pos="4536"/>
        <w:tab w:val="right" w:pos="9072"/>
      </w:tabs>
    </w:pPr>
  </w:style>
  <w:style w:type="character" w:customStyle="1" w:styleId="FooterChar">
    <w:name w:val="Footer Char"/>
    <w:basedOn w:val="DefaultParagraphFont"/>
    <w:link w:val="Footer"/>
    <w:uiPriority w:val="99"/>
    <w:locked/>
    <w:rsid w:val="005B0EA2"/>
    <w:rPr>
      <w:sz w:val="24"/>
      <w:szCs w:val="24"/>
    </w:rPr>
  </w:style>
  <w:style w:type="character" w:styleId="PageNumber">
    <w:name w:val="page number"/>
    <w:basedOn w:val="DefaultParagraphFont"/>
    <w:uiPriority w:val="99"/>
    <w:rsid w:val="00F92A4C"/>
  </w:style>
  <w:style w:type="paragraph" w:styleId="Title">
    <w:name w:val="Title"/>
    <w:basedOn w:val="Normal"/>
    <w:link w:val="TitleChar"/>
    <w:uiPriority w:val="99"/>
    <w:qFormat/>
    <w:rsid w:val="00D63867"/>
    <w:pPr>
      <w:jc w:val="center"/>
    </w:pPr>
    <w:rPr>
      <w:b/>
      <w:bCs/>
    </w:rPr>
  </w:style>
  <w:style w:type="character" w:customStyle="1" w:styleId="TitleChar">
    <w:name w:val="Title Char"/>
    <w:basedOn w:val="DefaultParagraphFont"/>
    <w:link w:val="Title"/>
    <w:uiPriority w:val="99"/>
    <w:locked/>
    <w:rPr>
      <w:rFonts w:ascii="Cambria" w:hAnsi="Cambria" w:cs="Cambria"/>
      <w:b/>
      <w:bCs/>
      <w:kern w:val="28"/>
      <w:sz w:val="32"/>
      <w:szCs w:val="32"/>
    </w:rPr>
  </w:style>
  <w:style w:type="character" w:styleId="Hyperlink">
    <w:name w:val="Hyperlink"/>
    <w:basedOn w:val="DefaultParagraphFont"/>
    <w:uiPriority w:val="99"/>
    <w:rsid w:val="00D90C13"/>
    <w:rPr>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BodyTextIndent">
    <w:name w:val="Body Text Indent"/>
    <w:basedOn w:val="Normal"/>
    <w:link w:val="BodyTextIndentChar"/>
    <w:uiPriority w:val="99"/>
    <w:rsid w:val="00290C29"/>
    <w:pPr>
      <w:spacing w:after="120"/>
      <w:ind w:left="283"/>
    </w:pPr>
    <w:rPr>
      <w:sz w:val="20"/>
      <w:szCs w:val="20"/>
    </w:rPr>
  </w:style>
  <w:style w:type="character" w:customStyle="1" w:styleId="BodyTextIndentChar">
    <w:name w:val="Body Text Indent Char"/>
    <w:basedOn w:val="DefaultParagraphFont"/>
    <w:link w:val="BodyTextIndent"/>
    <w:uiPriority w:val="99"/>
    <w:locked/>
    <w:rsid w:val="00290C29"/>
  </w:style>
  <w:style w:type="paragraph" w:styleId="BodyText2">
    <w:name w:val="Body Text 2"/>
    <w:basedOn w:val="Normal"/>
    <w:link w:val="BodyText2Char"/>
    <w:uiPriority w:val="99"/>
    <w:rsid w:val="002E7CCA"/>
    <w:pPr>
      <w:spacing w:after="120" w:line="480" w:lineRule="auto"/>
    </w:pPr>
  </w:style>
  <w:style w:type="character" w:customStyle="1" w:styleId="BodyText2Char">
    <w:name w:val="Body Text 2 Char"/>
    <w:basedOn w:val="DefaultParagraphFont"/>
    <w:link w:val="BodyText2"/>
    <w:uiPriority w:val="99"/>
    <w:locked/>
    <w:rsid w:val="002E7CCA"/>
    <w:rPr>
      <w:sz w:val="24"/>
      <w:szCs w:val="24"/>
    </w:rPr>
  </w:style>
  <w:style w:type="paragraph" w:styleId="BodyText">
    <w:name w:val="Body Text"/>
    <w:basedOn w:val="Normal"/>
    <w:link w:val="BodyTextChar"/>
    <w:uiPriority w:val="99"/>
    <w:rsid w:val="00CF6537"/>
    <w:pPr>
      <w:spacing w:after="120"/>
    </w:pPr>
    <w:rPr>
      <w:sz w:val="20"/>
      <w:szCs w:val="20"/>
    </w:rPr>
  </w:style>
  <w:style w:type="character" w:customStyle="1" w:styleId="BodyTextChar">
    <w:name w:val="Body Text Char"/>
    <w:basedOn w:val="DefaultParagraphFont"/>
    <w:link w:val="BodyText"/>
    <w:uiPriority w:val="99"/>
    <w:locked/>
    <w:rsid w:val="00CF6537"/>
  </w:style>
  <w:style w:type="paragraph" w:styleId="ListParagraph">
    <w:name w:val="List Paragraph"/>
    <w:basedOn w:val="Normal"/>
    <w:uiPriority w:val="99"/>
    <w:qFormat/>
    <w:rsid w:val="004A5210"/>
    <w:pPr>
      <w:spacing w:before="100" w:beforeAutospacing="1" w:after="100" w:afterAutospacing="1"/>
    </w:pPr>
  </w:style>
  <w:style w:type="paragraph" w:styleId="Header">
    <w:name w:val="header"/>
    <w:basedOn w:val="Normal"/>
    <w:link w:val="HeaderChar"/>
    <w:uiPriority w:val="99"/>
    <w:rsid w:val="00D506F0"/>
    <w:pPr>
      <w:tabs>
        <w:tab w:val="center" w:pos="4536"/>
        <w:tab w:val="right" w:pos="9072"/>
      </w:tabs>
    </w:pPr>
  </w:style>
  <w:style w:type="character" w:customStyle="1" w:styleId="HeaderChar">
    <w:name w:val="Header Char"/>
    <w:basedOn w:val="DefaultParagraphFont"/>
    <w:link w:val="Header"/>
    <w:uiPriority w:val="99"/>
    <w:locked/>
    <w:rsid w:val="00D506F0"/>
    <w:rPr>
      <w:sz w:val="24"/>
      <w:szCs w:val="24"/>
    </w:rPr>
  </w:style>
  <w:style w:type="paragraph" w:styleId="NoSpacing">
    <w:name w:val="No Spacing"/>
    <w:uiPriority w:val="99"/>
    <w:qFormat/>
    <w:rsid w:val="00EE3989"/>
    <w:rPr>
      <w:rFonts w:ascii="Calibri" w:hAnsi="Calibri" w:cs="Calibri"/>
    </w:rPr>
  </w:style>
  <w:style w:type="paragraph" w:customStyle="1" w:styleId="3-NormalYaz">
    <w:name w:val="3-Normal Yazı"/>
    <w:uiPriority w:val="99"/>
    <w:rsid w:val="00EE3989"/>
    <w:pPr>
      <w:tabs>
        <w:tab w:val="left" w:pos="566"/>
      </w:tabs>
      <w:jc w:val="both"/>
    </w:pPr>
    <w:rPr>
      <w:sz w:val="19"/>
      <w:szCs w:val="19"/>
      <w:lang w:eastAsia="en-US"/>
    </w:rPr>
  </w:style>
  <w:style w:type="character" w:styleId="Strong">
    <w:name w:val="Strong"/>
    <w:basedOn w:val="DefaultParagraphFont"/>
    <w:uiPriority w:val="99"/>
    <w:qFormat/>
    <w:rsid w:val="00D21F2D"/>
    <w:rPr>
      <w:b/>
      <w:bCs/>
    </w:rPr>
  </w:style>
  <w:style w:type="character" w:customStyle="1" w:styleId="apple-converted-space">
    <w:name w:val="apple-converted-space"/>
    <w:basedOn w:val="DefaultParagraphFont"/>
    <w:uiPriority w:val="99"/>
    <w:rsid w:val="00D21F2D"/>
  </w:style>
</w:styles>
</file>

<file path=word/webSettings.xml><?xml version="1.0" encoding="utf-8"?>
<w:webSettings xmlns:r="http://schemas.openxmlformats.org/officeDocument/2006/relationships" xmlns:w="http://schemas.openxmlformats.org/wordprocessingml/2006/main">
  <w:divs>
    <w:div w:id="1276132615">
      <w:marLeft w:val="0"/>
      <w:marRight w:val="0"/>
      <w:marTop w:val="0"/>
      <w:marBottom w:val="0"/>
      <w:divBdr>
        <w:top w:val="none" w:sz="0" w:space="0" w:color="auto"/>
        <w:left w:val="none" w:sz="0" w:space="0" w:color="auto"/>
        <w:bottom w:val="none" w:sz="0" w:space="0" w:color="auto"/>
        <w:right w:val="none" w:sz="0" w:space="0" w:color="auto"/>
      </w:divBdr>
    </w:div>
    <w:div w:id="1276132616">
      <w:marLeft w:val="0"/>
      <w:marRight w:val="0"/>
      <w:marTop w:val="0"/>
      <w:marBottom w:val="0"/>
      <w:divBdr>
        <w:top w:val="none" w:sz="0" w:space="0" w:color="auto"/>
        <w:left w:val="none" w:sz="0" w:space="0" w:color="auto"/>
        <w:bottom w:val="none" w:sz="0" w:space="0" w:color="auto"/>
        <w:right w:val="none" w:sz="0" w:space="0" w:color="auto"/>
      </w:divBdr>
    </w:div>
    <w:div w:id="12761326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24</Pages>
  <Words>4144</Words>
  <Characters>23623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Can</dc:creator>
  <cp:keywords>www.sorubak.com</cp:keywords>
  <dc:description/>
  <cp:lastModifiedBy>edanur</cp:lastModifiedBy>
  <cp:revision>3</cp:revision>
  <cp:lastPrinted>2015-06-14T22:15:00Z</cp:lastPrinted>
  <dcterms:created xsi:type="dcterms:W3CDTF">2015-06-15T05:13:00Z</dcterms:created>
  <dcterms:modified xsi:type="dcterms:W3CDTF">2015-06-16T12:07:00Z</dcterms:modified>
  <cp:contentStatus>www.sorubak.com</cp:contentStatus>
</cp:coreProperties>
</file>