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C86" w:rsidRPr="00697E37" w:rsidRDefault="00B30C86" w:rsidP="00FF6BBA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</w:t>
      </w:r>
      <w:r w:rsidRPr="00697E37">
        <w:rPr>
          <w:rFonts w:ascii="Arial" w:hAnsi="Arial" w:cs="Arial"/>
          <w:sz w:val="28"/>
          <w:szCs w:val="28"/>
        </w:rPr>
        <w:t xml:space="preserve"> EĞİTİM –ÖĞRETİM YILI AŞIK VEYSEL İLKOKULU 1/D SINIFI OKUMA BAYRAMI PROGRAM  AKIŞI</w:t>
      </w:r>
    </w:p>
    <w:p w:rsidR="00B30C86" w:rsidRDefault="00B30C86" w:rsidP="004F59FA">
      <w:pPr>
        <w:jc w:val="center"/>
        <w:rPr>
          <w:rFonts w:ascii="Arial" w:hAnsi="Arial" w:cs="Arial"/>
          <w:sz w:val="28"/>
          <w:szCs w:val="28"/>
        </w:rPr>
      </w:pPr>
    </w:p>
    <w:p w:rsidR="00B30C86" w:rsidRDefault="00B30C8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1.Saygı duruşu ve İstiklal Marşı</w:t>
      </w:r>
    </w:p>
    <w:p w:rsidR="00B30C86" w:rsidRDefault="00B30C8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2.Hoş Geldin şiiri</w:t>
      </w:r>
    </w:p>
    <w:p w:rsidR="00B30C86" w:rsidRDefault="00B30C8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3.Yorgun Adam skeci</w:t>
      </w:r>
    </w:p>
    <w:p w:rsidR="00B30C86" w:rsidRDefault="00B30C8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4.Derslerimiz şiiri</w:t>
      </w:r>
    </w:p>
    <w:p w:rsidR="00B30C86" w:rsidRDefault="00B30C8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5.Sayılar gösterisi</w:t>
      </w:r>
    </w:p>
    <w:p w:rsidR="00B30C86" w:rsidRDefault="00B30C8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6.Cumhuriyet Güneşi orotoryosu </w:t>
      </w:r>
    </w:p>
    <w:p w:rsidR="00B30C86" w:rsidRDefault="00B30C8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7.Veli Toplantısı gösterisi</w:t>
      </w:r>
    </w:p>
    <w:p w:rsidR="00B30C86" w:rsidRDefault="00B30C8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8.1.Sınıf Marşı şiiri</w:t>
      </w:r>
    </w:p>
    <w:p w:rsidR="00B30C86" w:rsidRDefault="00B30C8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9. Nasrettin Hoca skeci</w:t>
      </w:r>
    </w:p>
    <w:p w:rsidR="00B30C86" w:rsidRDefault="00B30C8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10. Damat Halayı gösterisi</w:t>
      </w:r>
    </w:p>
    <w:p w:rsidR="00B30C86" w:rsidRDefault="00B30C8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11.Öğretmenim şiiri</w:t>
      </w:r>
    </w:p>
    <w:p w:rsidR="00B30C86" w:rsidRDefault="00B30C8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12. Meslekler gösterisi</w:t>
      </w:r>
    </w:p>
    <w:p w:rsidR="00B30C86" w:rsidRDefault="00B30C8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13.Memeleketim şiiri</w:t>
      </w:r>
    </w:p>
    <w:p w:rsidR="00B30C86" w:rsidRDefault="00B30C8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14.Ispanaklı Yumurta</w:t>
      </w:r>
    </w:p>
    <w:p w:rsidR="00B30C86" w:rsidRDefault="00B30C8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15.Haberler</w:t>
      </w:r>
    </w:p>
    <w:p w:rsidR="00B30C86" w:rsidRDefault="00B30C8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16.Yarışmalar</w:t>
      </w:r>
      <w:r>
        <w:rPr>
          <w:rFonts w:ascii="Arial" w:hAnsi="Arial" w:cs="Arial"/>
          <w:sz w:val="28"/>
          <w:szCs w:val="28"/>
        </w:rPr>
        <w:br w:type="page"/>
      </w:r>
    </w:p>
    <w:p w:rsidR="00B30C86" w:rsidRPr="00697E37" w:rsidRDefault="00B30C86" w:rsidP="004F59FA">
      <w:pPr>
        <w:jc w:val="center"/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2013-2014 EĞİTİM –ÖĞRETİM YILI AŞIK VEYSEL İLKOKULU 1/D SINIFI OKUMA BAYRAMI PROGRAM  AKIŞI</w:t>
      </w:r>
    </w:p>
    <w:p w:rsidR="00B30C86" w:rsidRPr="00697E37" w:rsidRDefault="00B30C86" w:rsidP="00F0484F">
      <w:pPr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 xml:space="preserve">ALPEREN: Hoş geldiniz. </w:t>
      </w:r>
    </w:p>
    <w:p w:rsidR="00B30C86" w:rsidRPr="00697E37" w:rsidRDefault="00B30C86" w:rsidP="00F0484F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 xml:space="preserve">         </w:t>
      </w:r>
      <w:r w:rsidRPr="00697E37">
        <w:rPr>
          <w:rFonts w:ascii="Arial" w:hAnsi="Arial" w:cs="Arial"/>
          <w:sz w:val="28"/>
          <w:szCs w:val="28"/>
        </w:rPr>
        <w:tab/>
        <w:t>Davet ettik ne diye ?</w:t>
      </w:r>
    </w:p>
    <w:p w:rsidR="00B30C86" w:rsidRPr="00697E37" w:rsidRDefault="00B30C86" w:rsidP="00F0484F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Hani bize hediye?</w:t>
      </w:r>
    </w:p>
    <w:p w:rsidR="00B30C86" w:rsidRPr="00697E37" w:rsidRDefault="00B30C86" w:rsidP="00F0484F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Bari kusura bakmayınız.</w:t>
      </w:r>
    </w:p>
    <w:p w:rsidR="00B30C86" w:rsidRPr="00697E37" w:rsidRDefault="00B30C86" w:rsidP="00F0484F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Boynu bükük bırakmayınız.</w:t>
      </w:r>
    </w:p>
    <w:p w:rsidR="00B30C86" w:rsidRPr="00697E37" w:rsidRDefault="00B30C86" w:rsidP="00F0484F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Eğlendireceğiz sizleri.</w:t>
      </w:r>
    </w:p>
    <w:p w:rsidR="00B30C86" w:rsidRPr="00697E37" w:rsidRDefault="00B30C86" w:rsidP="00F0484F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Alkışlayın bizleri.</w:t>
      </w:r>
    </w:p>
    <w:p w:rsidR="00B30C86" w:rsidRPr="00697E37" w:rsidRDefault="00B30C86" w:rsidP="00F0484F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ESRA: Okur yazarlığımıza hep beraber girdiğimiz bu sınıfta sizin sayenizde eğitildik. Okumayı yazmayı öğrendik . Tam sekiz aydır  çalışıyoruz bu mutlu güne ermek için .Bu günümüzde bizlerle birlikte olduğunuz için hepinize teşekkür ederiz.</w:t>
      </w:r>
    </w:p>
    <w:p w:rsidR="00B30C86" w:rsidRPr="00697E37" w:rsidRDefault="00B30C86" w:rsidP="00F0484F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ALPEREN:  Karanlık ufka bakan mavi gözler ,</w:t>
      </w:r>
    </w:p>
    <w:p w:rsidR="00B30C86" w:rsidRPr="00697E37" w:rsidRDefault="00B30C86" w:rsidP="00DC2EBB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 xml:space="preserve">      Zafer kılıcı ile kalemi gördüm.</w:t>
      </w:r>
    </w:p>
    <w:p w:rsidR="00B30C86" w:rsidRPr="00697E37" w:rsidRDefault="00B30C86" w:rsidP="00DC2EBB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 xml:space="preserve">      Kara tahta başındaki o sözler,</w:t>
      </w:r>
    </w:p>
    <w:p w:rsidR="00B30C86" w:rsidRPr="00697E37" w:rsidRDefault="00B30C86" w:rsidP="00DC2EBB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 xml:space="preserve">      O, cehaletin düğümünü çözdü.</w:t>
      </w:r>
    </w:p>
    <w:p w:rsidR="00B30C86" w:rsidRPr="00697E37" w:rsidRDefault="00B30C86" w:rsidP="00DC2EBB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ESRA: Değerli  okul müdürüm ve müdür yardımcılarımız , öğretmenlerimiz ve  kıymetli veliler okulumuz 1/D sınıfının hazırlamış olduğu “OKUMA BAYRAMI” programına hoş geldiniz.</w:t>
      </w:r>
    </w:p>
    <w:p w:rsidR="00B30C86" w:rsidRPr="00697E37" w:rsidRDefault="00B30C86" w:rsidP="00DC2EBB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Okulumuzun  açılışından bugüne çok zaman geçti. Bu sürede çok çalıştık. Çok  yorulduk ama başardık. Sizin destek  ve güveninizi boşa çıkarmadık.</w:t>
      </w:r>
    </w:p>
    <w:p w:rsidR="00B30C86" w:rsidRPr="00697E37" w:rsidRDefault="00B30C86" w:rsidP="00DC2EBB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ALPEREN: Sevincimizi coşkumuzu sizlerle paylaşmak için bu bayramı düzenledik. Bizlere duyduğunuz güven, içten sevginiz yolumuzu aydınlattı. Lütfen olabilecek hatlarımızı hoş görüp anlayışla karşılayınız.</w:t>
      </w:r>
      <w:r>
        <w:rPr>
          <w:rFonts w:ascii="Arial" w:hAnsi="Arial" w:cs="Arial"/>
          <w:sz w:val="28"/>
          <w:szCs w:val="28"/>
        </w:rPr>
        <w:t xml:space="preserve"> </w:t>
      </w:r>
      <w:r w:rsidRPr="00697E37">
        <w:rPr>
          <w:rFonts w:ascii="Arial" w:hAnsi="Arial" w:cs="Arial"/>
          <w:sz w:val="28"/>
          <w:szCs w:val="28"/>
        </w:rPr>
        <w:t>Bu bizim ilk gösterimiz ve biz çok heyecanlıyız.</w:t>
      </w:r>
    </w:p>
    <w:p w:rsidR="00B30C86" w:rsidRPr="00697E37" w:rsidRDefault="00B30C86" w:rsidP="00DC2EBB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ESRA: İsterseniz arkadaşlarımızı daha fazla bekletmeyelim programımıza geçelim.</w:t>
      </w:r>
      <w:r>
        <w:rPr>
          <w:rFonts w:ascii="Arial" w:hAnsi="Arial" w:cs="Arial"/>
          <w:sz w:val="28"/>
          <w:szCs w:val="28"/>
        </w:rPr>
        <w:t xml:space="preserve"> </w:t>
      </w:r>
      <w:r w:rsidRPr="00697E37">
        <w:rPr>
          <w:rFonts w:ascii="Arial" w:hAnsi="Arial" w:cs="Arial"/>
          <w:sz w:val="28"/>
          <w:szCs w:val="28"/>
        </w:rPr>
        <w:t>Bir şiirle başlangıç yapmaya ne dersiniz?</w:t>
      </w:r>
    </w:p>
    <w:p w:rsidR="00B30C86" w:rsidRPr="00697E37" w:rsidRDefault="00B30C86" w:rsidP="00DC2EBB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“Hoş geldin “  isimli şiirini okumak üzere arkadaşımız İlayda TAŞKIRAN’I buraya davet ediyorum.</w:t>
      </w:r>
    </w:p>
    <w:p w:rsidR="00B30C86" w:rsidRPr="00697E37" w:rsidRDefault="00B30C86" w:rsidP="00DC2EBB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ALPEREN: Arkadaşımıza teşekkür ediyoruz. Şimdi  “Yorgun Adam” oyunu  için arkadaşlarımız Emre TUNÇ ve Sena nur  YILMAZI sahneye davet ediyoruz.</w:t>
      </w:r>
    </w:p>
    <w:p w:rsidR="00B30C86" w:rsidRPr="00697E37" w:rsidRDefault="00B30C86" w:rsidP="00DC2EBB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ESRA : Arkadaşlarımıza bu güzel oyun için teşekkür ediyoruz.</w:t>
      </w:r>
    </w:p>
    <w:p w:rsidR="00B30C86" w:rsidRPr="00697E37" w:rsidRDefault="00B30C86" w:rsidP="00DC2EBB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 xml:space="preserve">Bütün harfler yüzüme </w:t>
      </w:r>
    </w:p>
    <w:p w:rsidR="00B30C86" w:rsidRPr="00697E37" w:rsidRDefault="00B30C86" w:rsidP="00DC2EBB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Alay eder  bakardı</w:t>
      </w:r>
    </w:p>
    <w:p w:rsidR="00B30C86" w:rsidRPr="00697E37" w:rsidRDefault="00B30C86" w:rsidP="00DC2EBB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 xml:space="preserve">Eğri büğrü çizgiler </w:t>
      </w:r>
    </w:p>
    <w:p w:rsidR="00B30C86" w:rsidRPr="00697E37" w:rsidRDefault="00B30C86" w:rsidP="00DC2EBB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Çok canımı sıkardı</w:t>
      </w:r>
    </w:p>
    <w:p w:rsidR="00B30C86" w:rsidRPr="00697E37" w:rsidRDefault="00B30C86" w:rsidP="00DC2EBB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ALPEREN: Şimdi  “Derslerimiz “ isimli şiiri okumak üzere arkadaşlarımızı sahneye davet ediyorum.</w:t>
      </w:r>
    </w:p>
    <w:p w:rsidR="00B30C86" w:rsidRPr="00697E37" w:rsidRDefault="00B30C86" w:rsidP="00DC2EBB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ESRA: Arkadaşlarımıza teşekkür ediyoruz. Şimdi  sırada “Sayılar” isimli gösterimiz var. Gösteriyi sunmak üzere arkadaşlarımızı sahneye davet ediyorum.</w:t>
      </w:r>
    </w:p>
    <w:p w:rsidR="00B30C86" w:rsidRPr="00697E37" w:rsidRDefault="00B30C86" w:rsidP="00DC2EBB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ALPEREN: Arkadaşlarımıza bu güzel gösteri için teşekkür ediyoruz.</w:t>
      </w:r>
    </w:p>
    <w:p w:rsidR="00B30C86" w:rsidRPr="00697E37" w:rsidRDefault="00B30C86" w:rsidP="00FC41A9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Sınıfta en güzel yer,</w:t>
      </w:r>
    </w:p>
    <w:p w:rsidR="00B30C86" w:rsidRPr="00697E37" w:rsidRDefault="00B30C86" w:rsidP="00FC41A9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Senin yerin ATATÜRK.</w:t>
      </w:r>
    </w:p>
    <w:p w:rsidR="00B30C86" w:rsidRPr="00697E37" w:rsidRDefault="00B30C86" w:rsidP="00FC41A9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Kalbimde en güzel yer,</w:t>
      </w:r>
    </w:p>
    <w:p w:rsidR="00B30C86" w:rsidRPr="00697E37" w:rsidRDefault="00B30C86" w:rsidP="00FC41A9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 xml:space="preserve">Senin yerin ATATÜRK. </w:t>
      </w:r>
    </w:p>
    <w:p w:rsidR="00B30C86" w:rsidRPr="00697E37" w:rsidRDefault="00B30C86" w:rsidP="00FC41A9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ESRA:   İlk yazıyı öğrendim,</w:t>
      </w:r>
    </w:p>
    <w:p w:rsidR="00B30C86" w:rsidRPr="00697E37" w:rsidRDefault="00B30C86" w:rsidP="00FC41A9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</w:t>
      </w:r>
      <w:r w:rsidRPr="00697E37">
        <w:rPr>
          <w:rFonts w:ascii="Arial" w:hAnsi="Arial" w:cs="Arial"/>
          <w:sz w:val="28"/>
          <w:szCs w:val="28"/>
        </w:rPr>
        <w:t xml:space="preserve"> Seni yazdım ATATÜRK,</w:t>
      </w:r>
    </w:p>
    <w:p w:rsidR="00B30C86" w:rsidRPr="00697E37" w:rsidRDefault="00B30C86" w:rsidP="00FC41A9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 xml:space="preserve"> Okumayı öğrendim,</w:t>
      </w:r>
    </w:p>
    <w:p w:rsidR="00B30C86" w:rsidRPr="00697E37" w:rsidRDefault="00B30C86" w:rsidP="00FC41A9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</w:t>
      </w:r>
      <w:r w:rsidRPr="00697E37">
        <w:rPr>
          <w:rFonts w:ascii="Arial" w:hAnsi="Arial" w:cs="Arial"/>
          <w:sz w:val="28"/>
          <w:szCs w:val="28"/>
        </w:rPr>
        <w:t xml:space="preserve">  Sevindin mi ATATÜRK.</w:t>
      </w:r>
    </w:p>
    <w:p w:rsidR="00B30C86" w:rsidRPr="00697E37" w:rsidRDefault="00B30C86" w:rsidP="00FC41A9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Şimdi sahneye “Cumhuriyet Güneşi”  adlı orotoryoyu sergilemek üzere arkadaşlarımızı davet ediyorum.</w:t>
      </w:r>
    </w:p>
    <w:p w:rsidR="00B30C86" w:rsidRPr="00697E37" w:rsidRDefault="00B30C86" w:rsidP="00FC41A9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ALPEREN: Arkadaşlarımıza teşekkür ediyoruz.</w:t>
      </w:r>
    </w:p>
    <w:p w:rsidR="00B30C86" w:rsidRPr="00697E37" w:rsidRDefault="00B30C86" w:rsidP="006E3BA8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Ne okumak ne yazmak,</w:t>
      </w:r>
    </w:p>
    <w:p w:rsidR="00B30C86" w:rsidRPr="00697E37" w:rsidRDefault="00B30C86" w:rsidP="006E3BA8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Bilmiyordum evvelce.</w:t>
      </w:r>
    </w:p>
    <w:p w:rsidR="00B30C86" w:rsidRPr="00697E37" w:rsidRDefault="00B30C86" w:rsidP="006E3BA8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Kelimeleri bırak,</w:t>
      </w:r>
    </w:p>
    <w:p w:rsidR="00B30C86" w:rsidRPr="00697E37" w:rsidRDefault="00B30C86" w:rsidP="006E3BA8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Yazamazdım   A. B.   C.</w:t>
      </w:r>
    </w:p>
    <w:p w:rsidR="00B30C86" w:rsidRPr="00697E37" w:rsidRDefault="00B30C86" w:rsidP="006E3BA8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Şimdi sahneye “Veli Toplantısı” isimli gösteriyi  sergilemek üzere arkadaşlarımızı  sahneye davet ediyorum.</w:t>
      </w:r>
    </w:p>
    <w:p w:rsidR="00B30C86" w:rsidRPr="00697E37" w:rsidRDefault="00B30C86" w:rsidP="006E3BA8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ESRA: Arkadaşlarımıza çok teşekkür ediyoruz.</w:t>
      </w:r>
    </w:p>
    <w:p w:rsidR="00B30C86" w:rsidRPr="00697E37" w:rsidRDefault="00B30C86" w:rsidP="006E3BA8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Bir gün dedim içimden,</w:t>
      </w:r>
    </w:p>
    <w:p w:rsidR="00B30C86" w:rsidRPr="00697E37" w:rsidRDefault="00B30C86" w:rsidP="006E3BA8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Alay edin bakalım.</w:t>
      </w:r>
    </w:p>
    <w:p w:rsidR="00B30C86" w:rsidRPr="00697E37" w:rsidRDefault="00B30C86" w:rsidP="006E3BA8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Görün şimdi beni siz,</w:t>
      </w:r>
    </w:p>
    <w:p w:rsidR="00B30C86" w:rsidRPr="00697E37" w:rsidRDefault="00B30C86" w:rsidP="006E3BA8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Nasıl okur yazarım.</w:t>
      </w:r>
    </w:p>
    <w:p w:rsidR="00B30C86" w:rsidRPr="00697E37" w:rsidRDefault="00B30C86" w:rsidP="006E3BA8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Şimdi hep birlikte arkadaşlarımızın bizler için hazırladığı 1. Sınıf Marşı’nı dinleyeceğiz.</w:t>
      </w:r>
    </w:p>
    <w:p w:rsidR="00B30C86" w:rsidRPr="00697E37" w:rsidRDefault="00B30C86" w:rsidP="006E3BA8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ALPEREN: Arkadaşlarımıza bu güzel şiir için teşekkür ediyoruz.</w:t>
      </w:r>
    </w:p>
    <w:p w:rsidR="00B30C86" w:rsidRPr="00697E37" w:rsidRDefault="00B30C86" w:rsidP="001F6CD9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Sevin çocuklar ışığı, renkleri,</w:t>
      </w:r>
    </w:p>
    <w:p w:rsidR="00B30C86" w:rsidRPr="00697E37" w:rsidRDefault="00B30C86" w:rsidP="001F6CD9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Ağaran günü, kelebekleri.</w:t>
      </w:r>
    </w:p>
    <w:p w:rsidR="00B30C86" w:rsidRPr="00697E37" w:rsidRDefault="00B30C86" w:rsidP="001F6CD9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Sevgisiz gidilmez güzele,</w:t>
      </w:r>
    </w:p>
    <w:p w:rsidR="00B30C86" w:rsidRPr="00697E37" w:rsidRDefault="00B30C86" w:rsidP="001F6CD9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Her çiçek güzeldir sevince.</w:t>
      </w:r>
    </w:p>
    <w:p w:rsidR="00B30C86" w:rsidRPr="00697E37" w:rsidRDefault="00B30C86" w:rsidP="001F6CD9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Şimdi de sahneyi  “Nasrettin Hoca” oyunu için arkadaşlarımıza bırakıyoruz.</w:t>
      </w:r>
    </w:p>
    <w:p w:rsidR="00B30C86" w:rsidRPr="00697E37" w:rsidRDefault="00B30C86" w:rsidP="001F6CD9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ESRA: Arkadaşlarımıza bu güzel oyun için teşekkür ediyoruz.</w:t>
      </w:r>
    </w:p>
    <w:p w:rsidR="00B30C86" w:rsidRPr="00697E37" w:rsidRDefault="00B30C86" w:rsidP="001F6CD9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Güneş getir bana bir bayram sabahını ,</w:t>
      </w:r>
    </w:p>
    <w:p w:rsidR="00B30C86" w:rsidRPr="00697E37" w:rsidRDefault="00B30C86" w:rsidP="001F6CD9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Çocuk dizimdeki yaralar.</w:t>
      </w:r>
    </w:p>
    <w:p w:rsidR="00B30C86" w:rsidRPr="00697E37" w:rsidRDefault="00B30C86" w:rsidP="001F6CD9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Hepimiz benimsiniz,</w:t>
      </w:r>
    </w:p>
    <w:p w:rsidR="00B30C86" w:rsidRPr="00697E37" w:rsidRDefault="00B30C86" w:rsidP="001F6CD9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Okulum  , sınıfım , sıralar…</w:t>
      </w:r>
    </w:p>
    <w:p w:rsidR="00B30C86" w:rsidRPr="00697E37" w:rsidRDefault="00B30C86" w:rsidP="001F6CD9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Beni yalnız bırakmayın hatıralar.</w:t>
      </w:r>
    </w:p>
    <w:p w:rsidR="00B30C86" w:rsidRPr="00697E37" w:rsidRDefault="00B30C86" w:rsidP="001F6CD9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Sırada “ Damat Halayı” oyunu ekibimiz var. Ekibimizi alkışlarla buraya davet ediyorum.</w:t>
      </w:r>
    </w:p>
    <w:p w:rsidR="00B30C86" w:rsidRPr="00697E37" w:rsidRDefault="00B30C86" w:rsidP="001F6CD9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ALPEREN: Bu güzel oyun için arkadaşlarımıza teşekkür ediyoruz.</w:t>
      </w:r>
    </w:p>
    <w:p w:rsidR="00B30C86" w:rsidRPr="00697E37" w:rsidRDefault="00B30C86" w:rsidP="003106DA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Yalnız bırakmayın beni hatıralar,</w:t>
      </w:r>
    </w:p>
    <w:p w:rsidR="00B30C86" w:rsidRPr="00697E37" w:rsidRDefault="00B30C86" w:rsidP="003106DA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Az yanımda kal çocukluğum.</w:t>
      </w:r>
    </w:p>
    <w:p w:rsidR="00B30C86" w:rsidRPr="00697E37" w:rsidRDefault="00B30C86" w:rsidP="003106DA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Ah ümit dolu günlerim,</w:t>
      </w:r>
    </w:p>
    <w:p w:rsidR="00B30C86" w:rsidRPr="00697E37" w:rsidRDefault="00B30C86" w:rsidP="003106DA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İlk günlerim,</w:t>
      </w:r>
    </w:p>
    <w:p w:rsidR="00B30C86" w:rsidRPr="00697E37" w:rsidRDefault="00B30C86" w:rsidP="003106DA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İlk arkadaşım,</w:t>
      </w:r>
    </w:p>
    <w:p w:rsidR="00B30C86" w:rsidRPr="00697E37" w:rsidRDefault="00B30C86" w:rsidP="003106DA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İlk okulum,</w:t>
      </w:r>
    </w:p>
    <w:p w:rsidR="00B30C86" w:rsidRPr="00697E37" w:rsidRDefault="00B30C86" w:rsidP="003106DA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İlk öğretmenim…</w:t>
      </w:r>
    </w:p>
    <w:p w:rsidR="00B30C86" w:rsidRPr="00697E37" w:rsidRDefault="00B30C86" w:rsidP="003106DA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“Öğretmenim”  isimli şiiri okumak üzere arkadaşlarımızı sahneye davet ediyorum.</w:t>
      </w:r>
    </w:p>
    <w:p w:rsidR="00B30C86" w:rsidRPr="00697E37" w:rsidRDefault="00B30C86" w:rsidP="003106DA">
      <w:pPr>
        <w:tabs>
          <w:tab w:val="left" w:pos="915"/>
          <w:tab w:val="left" w:pos="796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ESRA: Arkadaşlarımıza teşekkür ediyoruz.</w:t>
      </w:r>
      <w:r w:rsidRPr="00697E37">
        <w:rPr>
          <w:rFonts w:ascii="Arial" w:hAnsi="Arial" w:cs="Arial"/>
          <w:sz w:val="28"/>
          <w:szCs w:val="28"/>
        </w:rPr>
        <w:tab/>
      </w:r>
    </w:p>
    <w:p w:rsidR="00B30C86" w:rsidRPr="00697E37" w:rsidRDefault="00B30C86" w:rsidP="003106DA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Bugünün küçüğü yarının büyüğü olacak arkadaşlarımız bakalım hangi mesleği seçeceklermiş. Kendilerinden öğrenelim mi? Meslekler gösterisiyle arkadaşlarımız sizlerle.</w:t>
      </w:r>
    </w:p>
    <w:p w:rsidR="00B30C86" w:rsidRPr="00697E37" w:rsidRDefault="00B30C86" w:rsidP="003106DA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ALPEREN: Bu görevi gururla taşıyacaklarından eminiz. Arkadaşlarımızı  teşekkürlerimizle yerlerine uğurladık.</w:t>
      </w:r>
    </w:p>
    <w:p w:rsidR="00B30C86" w:rsidRPr="00697E37" w:rsidRDefault="00B30C86" w:rsidP="003106DA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Şimdi “Memleketim” şiirini okumak üzere arkadaşlarımızı sahneye davet ediyorum.</w:t>
      </w:r>
    </w:p>
    <w:p w:rsidR="00B30C86" w:rsidRPr="00697E37" w:rsidRDefault="00B30C86" w:rsidP="003106DA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ESRA: Bu güzel şiir için arkadaşlarımıza teşekkür  ediyoruz.</w:t>
      </w:r>
    </w:p>
    <w:p w:rsidR="00B30C86" w:rsidRPr="00697E37" w:rsidRDefault="00B30C86" w:rsidP="003106DA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Biraz da gülmeye ne dersiniz ?  ”Ispanaklı Yumurta” gösterisiyle arkadaşlarımız sizlerle.</w:t>
      </w:r>
    </w:p>
    <w:p w:rsidR="00B30C86" w:rsidRPr="00697E37" w:rsidRDefault="00B30C86" w:rsidP="003106DA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ALPEREN: Bizleri eğlendirdikleri için arkadaşlarımıza teşekkür ediyoruz.</w:t>
      </w:r>
    </w:p>
    <w:p w:rsidR="00B30C86" w:rsidRPr="00697E37" w:rsidRDefault="00B30C86" w:rsidP="003106DA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Dünyada neler olup bitiyor hayatı yakından takip etmek için şimdi haberlere bağlanıyoruz. Azra</w:t>
      </w:r>
      <w:r>
        <w:rPr>
          <w:rFonts w:ascii="Arial" w:hAnsi="Arial" w:cs="Arial"/>
          <w:sz w:val="28"/>
          <w:szCs w:val="28"/>
        </w:rPr>
        <w:t xml:space="preserve"> N</w:t>
      </w:r>
      <w:r w:rsidRPr="00697E37">
        <w:rPr>
          <w:rFonts w:ascii="Arial" w:hAnsi="Arial" w:cs="Arial"/>
          <w:sz w:val="28"/>
          <w:szCs w:val="28"/>
        </w:rPr>
        <w:t xml:space="preserve">ur </w:t>
      </w:r>
      <w:r>
        <w:rPr>
          <w:rFonts w:ascii="Arial" w:hAnsi="Arial" w:cs="Arial"/>
          <w:sz w:val="28"/>
          <w:szCs w:val="28"/>
        </w:rPr>
        <w:t xml:space="preserve"> </w:t>
      </w:r>
      <w:r w:rsidRPr="00697E37">
        <w:rPr>
          <w:rFonts w:ascii="Arial" w:hAnsi="Arial" w:cs="Arial"/>
          <w:sz w:val="28"/>
          <w:szCs w:val="28"/>
        </w:rPr>
        <w:t>BAZ akşam haberleriyle sizlerle.</w:t>
      </w:r>
    </w:p>
    <w:p w:rsidR="00B30C86" w:rsidRPr="00697E37" w:rsidRDefault="00B30C86" w:rsidP="003106DA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ESRA: Arkadaşımıza teşekkür ediyoruz.</w:t>
      </w:r>
    </w:p>
    <w:p w:rsidR="00B30C86" w:rsidRPr="00697E37" w:rsidRDefault="00B30C86" w:rsidP="003106DA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Son olarak sahneyi  o güzel yarışmalara bırakıyoruz. Sırayla “Biberonla Süt İçme” , “Mumya “ ve “Balon Patlatma” oyunu oynanacaktır.</w:t>
      </w:r>
    </w:p>
    <w:p w:rsidR="00B30C86" w:rsidRPr="00697E37" w:rsidRDefault="00B30C86" w:rsidP="003106DA">
      <w:pPr>
        <w:tabs>
          <w:tab w:val="left" w:pos="91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 xml:space="preserve">ALPEREN: Yarışmalarda başarı olan arkadaşlarımızı sahneye davet ediyoruz. İlk olarak “Biberonla Süt İçme”  yarışmasında birinci olan arkadaşımıza ödülünü vermek üzere                                                       </w:t>
      </w:r>
    </w:p>
    <w:p w:rsidR="00B30C86" w:rsidRPr="00697E37" w:rsidRDefault="00B30C86" w:rsidP="00162616">
      <w:pPr>
        <w:tabs>
          <w:tab w:val="left" w:pos="145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ab/>
        <w:t>sahneye davet ediyoruz.</w:t>
      </w:r>
    </w:p>
    <w:p w:rsidR="00B30C86" w:rsidRPr="00697E37" w:rsidRDefault="00B30C86" w:rsidP="00162616">
      <w:pPr>
        <w:tabs>
          <w:tab w:val="left" w:pos="145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ESRA: “Mumya” yarışmasında birinci olan arkadaşımıza ödülünü vermek üzere  sınıf annemiz Alev ŞEN’ i  sahneye davet ediyoruz.</w:t>
      </w:r>
    </w:p>
    <w:p w:rsidR="00B30C86" w:rsidRPr="00697E37" w:rsidRDefault="00B30C86" w:rsidP="00162616">
      <w:pPr>
        <w:tabs>
          <w:tab w:val="left" w:pos="1455"/>
        </w:tabs>
        <w:rPr>
          <w:rFonts w:ascii="Arial" w:hAnsi="Arial" w:cs="Arial"/>
          <w:sz w:val="28"/>
          <w:szCs w:val="28"/>
        </w:rPr>
      </w:pPr>
      <w:r w:rsidRPr="00697E37">
        <w:rPr>
          <w:rFonts w:ascii="Arial" w:hAnsi="Arial" w:cs="Arial"/>
          <w:sz w:val="28"/>
          <w:szCs w:val="28"/>
        </w:rPr>
        <w:t>ALPEREN: “Balon Patlatma”  oyununda birinci olan arkadaşımıza ödülünü vermek üzere dönem başında büyük desteğini esirgemeyen değerli velimiz                                                     sahneye davet ediyoruz.</w:t>
      </w:r>
    </w:p>
    <w:p w:rsidR="00B30C86" w:rsidRDefault="00B30C86" w:rsidP="00036E64">
      <w:pPr>
        <w:rPr>
          <w:b/>
          <w:bCs/>
        </w:rPr>
      </w:pPr>
      <w:r w:rsidRPr="00697E37">
        <w:rPr>
          <w:rFonts w:ascii="Arial" w:hAnsi="Arial" w:cs="Arial"/>
          <w:sz w:val="28"/>
          <w:szCs w:val="28"/>
        </w:rPr>
        <w:t xml:space="preserve">ESRA: Bu mutlu günümüzde bizleri yalnız bırakmayan  destekleriyle hep yanımızda  olan  siz değerli anne ve babalara  teşekkür eder saygılar sunarız. Programımız burada sona ermiştir.    </w:t>
      </w:r>
      <w:hyperlink r:id="rId6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B30C86" w:rsidRPr="00697E37" w:rsidRDefault="00B30C86" w:rsidP="00162616">
      <w:pPr>
        <w:tabs>
          <w:tab w:val="left" w:pos="1455"/>
        </w:tabs>
        <w:rPr>
          <w:rFonts w:ascii="Arial" w:hAnsi="Arial" w:cs="Arial"/>
          <w:sz w:val="28"/>
          <w:szCs w:val="28"/>
        </w:rPr>
      </w:pPr>
    </w:p>
    <w:sectPr w:rsidR="00B30C86" w:rsidRPr="00697E37" w:rsidSect="004F59FA">
      <w:footerReference w:type="default" r:id="rId7"/>
      <w:pgSz w:w="11906" w:h="16838"/>
      <w:pgMar w:top="567" w:right="849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C86" w:rsidRDefault="00B30C86" w:rsidP="00537FC6">
      <w:pPr>
        <w:spacing w:after="0" w:line="240" w:lineRule="auto"/>
      </w:pPr>
      <w:r>
        <w:separator/>
      </w:r>
    </w:p>
  </w:endnote>
  <w:endnote w:type="continuationSeparator" w:id="0">
    <w:p w:rsidR="00B30C86" w:rsidRDefault="00B30C86" w:rsidP="00537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C86" w:rsidRDefault="00B30C86">
    <w:pPr>
      <w:pStyle w:val="Footer"/>
    </w:pPr>
    <w:r>
      <w:rPr>
        <w:noProof/>
        <w:lang w:eastAsia="tr-TR"/>
      </w:rPr>
      <w:pict>
        <v:shapetype id="_x0000_t185" coordsize="21600,21600" o:spt="185" adj="3600" path="m@0,nfqx0@0l0@2qy@0,21600em@1,nfqx21600@0l21600@2qy@1,21600em@0,nsqx0@0l0@2qy@0,21600l@1,21600qx21600@2l21600@0qy@1,xe" filled="f"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o:extrusionok="f" gradientshapeok="t" limo="10800,10800" o:connecttype="custom" o:connectlocs="@8,0;0,@9;@8,@7;@6,@9" textboxrect="@3,@3,@4,@5"/>
          <v:handles>
            <v:h position="#0,topLeft" switch="" xrange="0,10800"/>
          </v:handles>
        </v:shapetype>
        <v:shape id="Otomatik Şekil 22" o:spid="_x0000_s2049" type="#_x0000_t185" style="position:absolute;margin-left:0;margin-top:823.35pt;width:47.25pt;height:18.8pt;z-index:251658240;visibility:visible;mso-position-horizontal:center;mso-position-horizontal-relative:margin;mso-position-vertical-relative:page" filled="t" strokecolor="gray" strokeweight="2.25pt">
          <v:textbox inset=",0,,0">
            <w:txbxContent>
              <w:p w:rsidR="00B30C86" w:rsidRDefault="00B30C86">
                <w:pPr>
                  <w:jc w:val="center"/>
                </w:pPr>
                <w:fldSimple w:instr="PAGE    \* MERGEFORMAT">
                  <w:r>
                    <w:rPr>
                      <w:noProof/>
                    </w:rPr>
                    <w:t>4</w:t>
                  </w:r>
                </w:fldSimple>
              </w:p>
            </w:txbxContent>
          </v:textbox>
          <w10:wrap anchorx="margin" anchory="margin"/>
        </v:shape>
      </w:pict>
    </w:r>
    <w:r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Otomatik Şekil 21" o:spid="_x0000_s2050" type="#_x0000_t32" style="position:absolute;margin-left:0;margin-top:832pt;width:434.5pt;height:0;z-index:251657216;visibility:visible;mso-position-horizontal:center;mso-position-horizontal-relative:margin;mso-position-vertical-relative:page" strokecolor="gray" strokeweight="1pt">
          <w10:wrap anchorx="margin" anchory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C86" w:rsidRDefault="00B30C86" w:rsidP="00537FC6">
      <w:pPr>
        <w:spacing w:after="0" w:line="240" w:lineRule="auto"/>
      </w:pPr>
      <w:r>
        <w:separator/>
      </w:r>
    </w:p>
  </w:footnote>
  <w:footnote w:type="continuationSeparator" w:id="0">
    <w:p w:rsidR="00B30C86" w:rsidRDefault="00B30C86" w:rsidP="00537F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484F"/>
    <w:rsid w:val="00036E64"/>
    <w:rsid w:val="000C0ECA"/>
    <w:rsid w:val="00110F68"/>
    <w:rsid w:val="00117ED9"/>
    <w:rsid w:val="0012201E"/>
    <w:rsid w:val="00162616"/>
    <w:rsid w:val="00167660"/>
    <w:rsid w:val="001F6CD9"/>
    <w:rsid w:val="002E19F7"/>
    <w:rsid w:val="003106DA"/>
    <w:rsid w:val="003363D2"/>
    <w:rsid w:val="00404998"/>
    <w:rsid w:val="004F59FA"/>
    <w:rsid w:val="00537FC6"/>
    <w:rsid w:val="00607C80"/>
    <w:rsid w:val="00697E37"/>
    <w:rsid w:val="006E3BA8"/>
    <w:rsid w:val="007A43D7"/>
    <w:rsid w:val="00813B45"/>
    <w:rsid w:val="00820E12"/>
    <w:rsid w:val="008C7E60"/>
    <w:rsid w:val="00922F47"/>
    <w:rsid w:val="009843BA"/>
    <w:rsid w:val="00B30C86"/>
    <w:rsid w:val="00B56E27"/>
    <w:rsid w:val="00C25AC8"/>
    <w:rsid w:val="00C71904"/>
    <w:rsid w:val="00D62559"/>
    <w:rsid w:val="00DC2EBB"/>
    <w:rsid w:val="00E87603"/>
    <w:rsid w:val="00F0484F"/>
    <w:rsid w:val="00F77B1C"/>
    <w:rsid w:val="00FC41A9"/>
    <w:rsid w:val="00FF6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9F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37F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37FC6"/>
  </w:style>
  <w:style w:type="paragraph" w:styleId="Footer">
    <w:name w:val="footer"/>
    <w:basedOn w:val="Normal"/>
    <w:link w:val="FooterChar"/>
    <w:uiPriority w:val="99"/>
    <w:rsid w:val="00537F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37FC6"/>
  </w:style>
  <w:style w:type="character" w:styleId="Hyperlink">
    <w:name w:val="Hyperlink"/>
    <w:basedOn w:val="DefaultParagraphFont"/>
    <w:uiPriority w:val="99"/>
    <w:rsid w:val="00D625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354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214</TotalTime>
  <Pages>6</Pages>
  <Words>876</Words>
  <Characters>4999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edanur</cp:lastModifiedBy>
  <cp:revision>13</cp:revision>
  <dcterms:created xsi:type="dcterms:W3CDTF">2014-05-23T12:16:00Z</dcterms:created>
  <dcterms:modified xsi:type="dcterms:W3CDTF">2015-03-17T22:30:00Z</dcterms:modified>
</cp:coreProperties>
</file>