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9C2" w:rsidRDefault="003E79C2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65"/>
        <w:gridCol w:w="3568"/>
        <w:gridCol w:w="2949"/>
      </w:tblGrid>
      <w:tr w:rsidR="003E79C2" w:rsidRPr="00892E69">
        <w:tc>
          <w:tcPr>
            <w:tcW w:w="3485" w:type="dxa"/>
          </w:tcPr>
          <w:p w:rsidR="003E79C2" w:rsidRPr="00892E69" w:rsidRDefault="003E79C2" w:rsidP="00892E69">
            <w:pPr>
              <w:spacing w:after="0" w:line="240" w:lineRule="auto"/>
            </w:pPr>
            <w:r w:rsidRPr="00892E69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137.25pt;height:137.25pt;visibility:visible">
                  <v:imagedata r:id="rId4" o:title=""/>
                </v:shape>
              </w:pict>
            </w:r>
            <w:r w:rsidRPr="00892E69">
              <w:t xml:space="preserve">Pürüzsüz   </w:t>
            </w:r>
          </w:p>
        </w:tc>
        <w:tc>
          <w:tcPr>
            <w:tcW w:w="3485" w:type="dxa"/>
          </w:tcPr>
          <w:p w:rsidR="003E79C2" w:rsidRPr="00892E69" w:rsidRDefault="003E79C2" w:rsidP="00892E69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" o:spid="_x0000_s1026" type="#_x0000_t13" style="position:absolute;margin-left:123.1pt;margin-top:57.25pt;width:59.25pt;height:38.25pt;z-index:251653120;visibility:visible;mso-position-horizontal-relative:text;mso-position-vertical-relative:text;v-text-anchor:middle" adj="14628" fillcolor="#5b9bd5" strokecolor="#1f4d78" strokeweight="1pt"/>
              </w:pict>
            </w:r>
            <w:r w:rsidRPr="00892E69">
              <w:rPr>
                <w:noProof/>
                <w:lang w:eastAsia="tr-TR"/>
              </w:rPr>
              <w:pict>
                <v:shape id="Resim 3" o:spid="_x0000_i1026" type="#_x0000_t75" style="width:108.75pt;height:108.75pt;visibility:visible">
                  <v:imagedata r:id="rId5" o:title=""/>
                </v:shape>
              </w:pict>
            </w:r>
          </w:p>
          <w:p w:rsidR="003E79C2" w:rsidRPr="00892E69" w:rsidRDefault="003E79C2" w:rsidP="00892E69">
            <w:pPr>
              <w:spacing w:after="0" w:line="240" w:lineRule="auto"/>
            </w:pPr>
          </w:p>
          <w:p w:rsidR="003E79C2" w:rsidRPr="00892E69" w:rsidRDefault="003E79C2" w:rsidP="00892E69">
            <w:pPr>
              <w:spacing w:after="0" w:line="240" w:lineRule="auto"/>
            </w:pPr>
          </w:p>
          <w:p w:rsidR="003E79C2" w:rsidRPr="00892E69" w:rsidRDefault="003E79C2" w:rsidP="00892E69">
            <w:pPr>
              <w:spacing w:after="0" w:line="240" w:lineRule="auto"/>
            </w:pPr>
            <w:r w:rsidRPr="00892E69">
              <w:t>Pürüzlü</w:t>
            </w:r>
          </w:p>
          <w:p w:rsidR="003E79C2" w:rsidRPr="00892E69" w:rsidRDefault="003E79C2" w:rsidP="00892E69">
            <w:pPr>
              <w:spacing w:after="0" w:line="240" w:lineRule="auto"/>
            </w:pPr>
          </w:p>
        </w:tc>
        <w:tc>
          <w:tcPr>
            <w:tcW w:w="3486" w:type="dxa"/>
          </w:tcPr>
          <w:p w:rsidR="003E79C2" w:rsidRPr="00892E69" w:rsidRDefault="003E79C2" w:rsidP="00892E69">
            <w:pPr>
              <w:spacing w:after="0" w:line="240" w:lineRule="auto"/>
            </w:pPr>
            <w:r w:rsidRPr="00892E69">
              <w:rPr>
                <w:noProof/>
                <w:lang w:eastAsia="tr-TR"/>
              </w:rPr>
              <w:pict>
                <v:shape id="Resim 4" o:spid="_x0000_i1027" type="#_x0000_t75" style="width:97.5pt;height:116.25pt;flip:x;visibility:visible">
                  <v:imagedata r:id="rId6" o:title=""/>
                </v:shape>
              </w:pict>
            </w:r>
          </w:p>
        </w:tc>
      </w:tr>
      <w:tr w:rsidR="003E79C2" w:rsidRPr="00892E69">
        <w:tc>
          <w:tcPr>
            <w:tcW w:w="3485" w:type="dxa"/>
          </w:tcPr>
          <w:p w:rsidR="003E79C2" w:rsidRPr="00892E69" w:rsidRDefault="003E79C2" w:rsidP="00892E69">
            <w:pPr>
              <w:spacing w:after="0" w:line="240" w:lineRule="auto"/>
            </w:pPr>
            <w:r w:rsidRPr="00892E69">
              <w:rPr>
                <w:noProof/>
                <w:lang w:eastAsia="tr-TR"/>
              </w:rPr>
              <w:pict>
                <v:shape id="Resim 6" o:spid="_x0000_i1028" type="#_x0000_t75" style="width:143.25pt;height:89.25pt;flip:y;visibility:visible">
                  <v:imagedata r:id="rId7" o:title=""/>
                </v:shape>
              </w:pict>
            </w:r>
          </w:p>
          <w:p w:rsidR="003E79C2" w:rsidRPr="00892E69" w:rsidRDefault="003E79C2" w:rsidP="00892E69">
            <w:pPr>
              <w:spacing w:after="0" w:line="240" w:lineRule="auto"/>
            </w:pPr>
          </w:p>
          <w:p w:rsidR="003E79C2" w:rsidRPr="00892E69" w:rsidRDefault="003E79C2" w:rsidP="00892E69">
            <w:pPr>
              <w:spacing w:after="0" w:line="240" w:lineRule="auto"/>
            </w:pPr>
            <w:r w:rsidRPr="00892E69">
              <w:t>Sert</w:t>
            </w:r>
          </w:p>
        </w:tc>
        <w:tc>
          <w:tcPr>
            <w:tcW w:w="3485" w:type="dxa"/>
          </w:tcPr>
          <w:p w:rsidR="003E79C2" w:rsidRPr="00892E69" w:rsidRDefault="003E79C2" w:rsidP="00892E69">
            <w:pPr>
              <w:spacing w:after="0" w:line="240" w:lineRule="auto"/>
            </w:pPr>
            <w:r w:rsidRPr="00892E69">
              <w:rPr>
                <w:noProof/>
                <w:lang w:eastAsia="tr-TR"/>
              </w:rPr>
              <w:pict>
                <v:shape id="Resim 7" o:spid="_x0000_i1029" type="#_x0000_t75" style="width:127.5pt;height:102pt;visibility:visible">
                  <v:imagedata r:id="rId8" o:title=""/>
                </v:shape>
              </w:pict>
            </w:r>
            <w:r w:rsidRPr="00892E69">
              <w:t>Yumuşak</w:t>
            </w:r>
          </w:p>
        </w:tc>
        <w:tc>
          <w:tcPr>
            <w:tcW w:w="3486" w:type="dxa"/>
          </w:tcPr>
          <w:p w:rsidR="003E79C2" w:rsidRPr="00892E69" w:rsidRDefault="003E79C2" w:rsidP="00892E69">
            <w:pPr>
              <w:spacing w:after="0" w:line="240" w:lineRule="auto"/>
            </w:pPr>
            <w:r w:rsidRPr="00892E69">
              <w:rPr>
                <w:noProof/>
                <w:lang w:eastAsia="tr-TR"/>
              </w:rPr>
              <w:pict>
                <v:shape id="Resim 9" o:spid="_x0000_i1030" type="#_x0000_t75" style="width:97.5pt;height:116.25pt;flip:x;visibility:visible">
                  <v:imagedata r:id="rId6" o:title=""/>
                </v:shape>
              </w:pict>
            </w:r>
            <w:r>
              <w:rPr>
                <w:noProof/>
                <w:lang w:eastAsia="tr-TR"/>
              </w:rPr>
              <w:pict>
                <v:shape id="Sağ Ok 8" o:spid="_x0000_s1027" type="#_x0000_t13" style="position:absolute;margin-left:-37pt;margin-top:26.8pt;width:59.25pt;height:38.25pt;z-index:251654144;visibility:visible;mso-position-horizontal-relative:text;mso-position-vertical-relative:text;v-text-anchor:middle" adj="14628" fillcolor="#5b9bd5" strokecolor="#1f4d78" strokeweight="1pt"/>
              </w:pict>
            </w:r>
          </w:p>
        </w:tc>
      </w:tr>
      <w:tr w:rsidR="003E79C2" w:rsidRPr="00892E69">
        <w:tc>
          <w:tcPr>
            <w:tcW w:w="3485" w:type="dxa"/>
          </w:tcPr>
          <w:p w:rsidR="003E79C2" w:rsidRPr="00892E69" w:rsidRDefault="003E79C2" w:rsidP="00892E69">
            <w:pPr>
              <w:spacing w:after="0" w:line="240" w:lineRule="auto"/>
            </w:pPr>
            <w:r w:rsidRPr="00892E69">
              <w:rPr>
                <w:noProof/>
                <w:lang w:eastAsia="tr-TR"/>
              </w:rPr>
              <w:pict>
                <v:shape id="Resim 11" o:spid="_x0000_i1031" type="#_x0000_t75" style="width:120.75pt;height:109.5pt;visibility:visible">
                  <v:imagedata r:id="rId9" o:title=""/>
                </v:shape>
              </w:pict>
            </w:r>
          </w:p>
          <w:p w:rsidR="003E79C2" w:rsidRPr="00892E69" w:rsidRDefault="003E79C2" w:rsidP="00892E69">
            <w:pPr>
              <w:spacing w:after="0" w:line="240" w:lineRule="auto"/>
            </w:pPr>
            <w:r w:rsidRPr="00892E69">
              <w:t>Esnek</w:t>
            </w:r>
          </w:p>
        </w:tc>
        <w:tc>
          <w:tcPr>
            <w:tcW w:w="3485" w:type="dxa"/>
          </w:tcPr>
          <w:p w:rsidR="003E79C2" w:rsidRPr="00892E69" w:rsidRDefault="003E79C2" w:rsidP="00892E69">
            <w:pPr>
              <w:spacing w:after="0" w:line="240" w:lineRule="auto"/>
            </w:pPr>
            <w:r w:rsidRPr="00892E69">
              <w:rPr>
                <w:noProof/>
                <w:lang w:eastAsia="tr-TR"/>
              </w:rPr>
              <w:pict>
                <v:shape id="Resim 12" o:spid="_x0000_i1032" type="#_x0000_t75" style="width:147pt;height:96pt;visibility:visible">
                  <v:imagedata r:id="rId10" o:title=""/>
                </v:shape>
              </w:pict>
            </w:r>
          </w:p>
          <w:p w:rsidR="003E79C2" w:rsidRPr="00892E69" w:rsidRDefault="003E79C2" w:rsidP="00892E69">
            <w:pPr>
              <w:spacing w:after="0" w:line="240" w:lineRule="auto"/>
            </w:pPr>
            <w:r w:rsidRPr="00892E69">
              <w:t>berk</w:t>
            </w:r>
          </w:p>
        </w:tc>
        <w:tc>
          <w:tcPr>
            <w:tcW w:w="3486" w:type="dxa"/>
          </w:tcPr>
          <w:p w:rsidR="003E79C2" w:rsidRPr="00892E69" w:rsidRDefault="003E79C2" w:rsidP="00892E69">
            <w:pPr>
              <w:spacing w:after="0" w:line="240" w:lineRule="auto"/>
            </w:pPr>
            <w:r w:rsidRPr="00892E69">
              <w:rPr>
                <w:noProof/>
                <w:lang w:eastAsia="tr-TR"/>
              </w:rPr>
              <w:pict>
                <v:shape id="Resim 14" o:spid="_x0000_i1033" type="#_x0000_t75" style="width:97.5pt;height:116.25pt;flip:x;visibility:visible">
                  <v:imagedata r:id="rId6" o:title=""/>
                </v:shape>
              </w:pict>
            </w:r>
            <w:r>
              <w:rPr>
                <w:noProof/>
                <w:lang w:eastAsia="tr-TR"/>
              </w:rPr>
              <w:pict>
                <v:shape id="Sağ Ok 13" o:spid="_x0000_s1028" type="#_x0000_t13" style="position:absolute;margin-left:-33.25pt;margin-top:36.65pt;width:59.25pt;height:38.25pt;z-index:251655168;visibility:visible;mso-position-horizontal-relative:text;mso-position-vertical-relative:text;v-text-anchor:middle" adj="14628" fillcolor="#5b9bd5" strokecolor="#1f4d78" strokeweight="1pt"/>
              </w:pict>
            </w:r>
          </w:p>
        </w:tc>
      </w:tr>
      <w:tr w:rsidR="003E79C2" w:rsidRPr="00892E69">
        <w:tc>
          <w:tcPr>
            <w:tcW w:w="3485" w:type="dxa"/>
          </w:tcPr>
          <w:p w:rsidR="003E79C2" w:rsidRPr="00892E69" w:rsidRDefault="003E79C2" w:rsidP="00892E69">
            <w:pPr>
              <w:spacing w:after="0" w:line="240" w:lineRule="auto"/>
              <w:ind w:firstLine="708"/>
            </w:pPr>
            <w:r w:rsidRPr="00892E69">
              <w:rPr>
                <w:noProof/>
                <w:lang w:eastAsia="tr-TR"/>
              </w:rPr>
              <w:pict>
                <v:shape id="Resim 16" o:spid="_x0000_i1034" type="#_x0000_t75" style="width:114.75pt;height:114.75pt;flip:y;visibility:visible">
                  <v:imagedata r:id="rId11" o:title=""/>
                </v:shape>
              </w:pict>
            </w:r>
          </w:p>
          <w:p w:rsidR="003E79C2" w:rsidRPr="00892E69" w:rsidRDefault="003E79C2" w:rsidP="00892E69">
            <w:pPr>
              <w:spacing w:after="0" w:line="240" w:lineRule="auto"/>
              <w:ind w:firstLine="708"/>
            </w:pPr>
            <w:r w:rsidRPr="00892E69">
              <w:t xml:space="preserve">Sağlam </w:t>
            </w:r>
          </w:p>
        </w:tc>
        <w:tc>
          <w:tcPr>
            <w:tcW w:w="3485" w:type="dxa"/>
          </w:tcPr>
          <w:p w:rsidR="003E79C2" w:rsidRPr="00892E69" w:rsidRDefault="003E79C2" w:rsidP="00892E69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Sağ Ok 24" o:spid="_x0000_s1029" type="#_x0000_t13" style="position:absolute;margin-left:125.25pt;margin-top:55.6pt;width:59.25pt;height:38.25pt;z-index:251657216;visibility:visible;mso-position-horizontal-relative:text;mso-position-vertical-relative:text;v-text-anchor:middle" adj="14628" fillcolor="#5b9bd5" strokecolor="#1f4d78" strokeweight="1pt"/>
              </w:pict>
            </w:r>
            <w:r w:rsidRPr="00892E69">
              <w:rPr>
                <w:noProof/>
                <w:lang w:eastAsia="tr-TR"/>
              </w:rPr>
              <w:pict>
                <v:shape id="Resim 17" o:spid="_x0000_i1035" type="#_x0000_t75" style="width:137.25pt;height:137.25pt;visibility:visible">
                  <v:imagedata r:id="rId4" o:title=""/>
                </v:shape>
              </w:pict>
            </w:r>
          </w:p>
          <w:p w:rsidR="003E79C2" w:rsidRPr="00892E69" w:rsidRDefault="003E79C2" w:rsidP="00892E69">
            <w:pPr>
              <w:spacing w:after="0" w:line="240" w:lineRule="auto"/>
            </w:pPr>
            <w:r w:rsidRPr="00892E69">
              <w:t>Kırılgan</w:t>
            </w:r>
          </w:p>
        </w:tc>
        <w:tc>
          <w:tcPr>
            <w:tcW w:w="3486" w:type="dxa"/>
          </w:tcPr>
          <w:p w:rsidR="003E79C2" w:rsidRPr="00892E69" w:rsidRDefault="003E79C2" w:rsidP="00892E69">
            <w:pPr>
              <w:spacing w:after="0" w:line="240" w:lineRule="auto"/>
            </w:pPr>
            <w:r w:rsidRPr="00892E69">
              <w:rPr>
                <w:noProof/>
                <w:lang w:eastAsia="tr-TR"/>
              </w:rPr>
              <w:pict>
                <v:shape id="Resim 19" o:spid="_x0000_i1036" type="#_x0000_t75" style="width:59.25pt;height:70.5pt;flip:x;visibility:visible">
                  <v:imagedata r:id="rId12" o:title=""/>
                </v:shape>
              </w:pict>
            </w:r>
          </w:p>
          <w:p w:rsidR="003E79C2" w:rsidRPr="00892E69" w:rsidRDefault="003E79C2" w:rsidP="00892E69">
            <w:pPr>
              <w:spacing w:after="0" w:line="240" w:lineRule="auto"/>
            </w:pPr>
            <w:r w:rsidRPr="00892E69">
              <w:rPr>
                <w:noProof/>
                <w:lang w:eastAsia="tr-TR"/>
              </w:rPr>
              <w:pict>
                <v:shape id="Resim 20" o:spid="_x0000_i1037" type="#_x0000_t75" style="width:87.75pt;height:66pt;visibility:visible">
                  <v:imagedata r:id="rId13" o:title=""/>
                </v:shape>
              </w:pict>
            </w:r>
          </w:p>
        </w:tc>
      </w:tr>
      <w:tr w:rsidR="003E79C2" w:rsidRPr="00892E69">
        <w:tc>
          <w:tcPr>
            <w:tcW w:w="3485" w:type="dxa"/>
          </w:tcPr>
          <w:p w:rsidR="003E79C2" w:rsidRPr="00892E69" w:rsidRDefault="003E79C2" w:rsidP="00892E69">
            <w:pPr>
              <w:spacing w:after="0" w:line="240" w:lineRule="auto"/>
              <w:ind w:firstLine="708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pict>
                <v:shape id="Resim 21" o:spid="_x0000_i1038" type="#_x0000_t75" style="width:114.75pt;height:114.75pt;visibility:visible">
                  <v:imagedata r:id="rId14" o:title=""/>
                </v:shape>
              </w:pict>
            </w:r>
          </w:p>
          <w:p w:rsidR="003E79C2" w:rsidRPr="00892E69" w:rsidRDefault="003E79C2" w:rsidP="00892E69">
            <w:pPr>
              <w:spacing w:after="0" w:line="240" w:lineRule="auto"/>
              <w:ind w:firstLine="708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t xml:space="preserve">Saydam </w:t>
            </w:r>
          </w:p>
        </w:tc>
        <w:tc>
          <w:tcPr>
            <w:tcW w:w="3485" w:type="dxa"/>
          </w:tcPr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pict>
                <v:shape id="Resim 22" o:spid="_x0000_i1039" type="#_x0000_t75" style="width:127.5pt;height:122.25pt;visibility:visible">
                  <v:imagedata r:id="rId15" o:title=""/>
                </v:shape>
              </w:pict>
            </w:r>
          </w:p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t xml:space="preserve">Opak </w:t>
            </w:r>
          </w:p>
        </w:tc>
        <w:tc>
          <w:tcPr>
            <w:tcW w:w="3486" w:type="dxa"/>
          </w:tcPr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</w:p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Sağ Ok 18" o:spid="_x0000_s1030" type="#_x0000_t13" style="position:absolute;margin-left:-37.75pt;margin-top:19.95pt;width:59.25pt;height:38.25pt;z-index:251656192;visibility:visible;v-text-anchor:middle" adj="14628" fillcolor="#5b9bd5" strokecolor="#1f4d78" strokeweight="1pt"/>
              </w:pict>
            </w:r>
          </w:p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</w:p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pict>
                <v:shape id="Resim 23" o:spid="_x0000_i1040" type="#_x0000_t75" style="width:87.75pt;height:66pt;visibility:visible">
                  <v:imagedata r:id="rId13" o:title=""/>
                </v:shape>
              </w:pict>
            </w:r>
          </w:p>
        </w:tc>
      </w:tr>
      <w:tr w:rsidR="003E79C2" w:rsidRPr="00892E69">
        <w:tc>
          <w:tcPr>
            <w:tcW w:w="3485" w:type="dxa"/>
          </w:tcPr>
          <w:p w:rsidR="003E79C2" w:rsidRPr="00892E69" w:rsidRDefault="003E79C2" w:rsidP="00892E69">
            <w:pPr>
              <w:spacing w:after="0" w:line="240" w:lineRule="auto"/>
              <w:ind w:firstLine="708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pict>
                <v:shape id="Resim 25" o:spid="_x0000_i1041" type="#_x0000_t75" style="width:162pt;height:107.25pt;visibility:visible">
                  <v:imagedata r:id="rId16" o:title=""/>
                </v:shape>
              </w:pict>
            </w:r>
          </w:p>
          <w:p w:rsidR="003E79C2" w:rsidRPr="00892E69" w:rsidRDefault="003E79C2" w:rsidP="00892E69">
            <w:pPr>
              <w:spacing w:after="0" w:line="240" w:lineRule="auto"/>
              <w:ind w:firstLine="708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t xml:space="preserve">Su geçiren </w:t>
            </w:r>
          </w:p>
        </w:tc>
        <w:tc>
          <w:tcPr>
            <w:tcW w:w="3485" w:type="dxa"/>
          </w:tcPr>
          <w:p w:rsidR="003E79C2" w:rsidRPr="00892E69" w:rsidRDefault="003E79C2" w:rsidP="00892E69">
            <w:pPr>
              <w:tabs>
                <w:tab w:val="right" w:pos="3135"/>
              </w:tabs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Sağ Ok 27" o:spid="_x0000_s1031" type="#_x0000_t13" style="position:absolute;margin-left:126.85pt;margin-top:21.6pt;width:59.25pt;height:38.25pt;z-index:251658240;visibility:visible;mso-position-horizontal-relative:text;mso-position-vertical-relative:text;v-text-anchor:middle" adj="14628" fillcolor="#5b9bd5" strokecolor="#1f4d78" strokeweight="1pt"/>
              </w:pict>
            </w:r>
            <w:r w:rsidRPr="00892E69">
              <w:rPr>
                <w:noProof/>
                <w:lang w:eastAsia="tr-TR"/>
              </w:rPr>
              <w:pict>
                <v:shape id="Resim 26" o:spid="_x0000_i1042" type="#_x0000_t75" style="width:105pt;height:105pt;rotation:180;flip:y;visibility:visible">
                  <v:imagedata r:id="rId17" o:title=""/>
                </v:shape>
              </w:pict>
            </w:r>
            <w:r w:rsidRPr="00892E69">
              <w:rPr>
                <w:noProof/>
                <w:lang w:eastAsia="tr-TR"/>
              </w:rPr>
              <w:tab/>
            </w:r>
          </w:p>
          <w:p w:rsidR="003E79C2" w:rsidRPr="00892E69" w:rsidRDefault="003E79C2" w:rsidP="00892E69">
            <w:pPr>
              <w:tabs>
                <w:tab w:val="right" w:pos="3135"/>
              </w:tabs>
              <w:spacing w:after="0" w:line="240" w:lineRule="auto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t>Su geçirmeyen</w:t>
            </w:r>
            <w:r w:rsidRPr="00892E69">
              <w:rPr>
                <w:noProof/>
                <w:lang w:eastAsia="tr-TR"/>
              </w:rPr>
              <w:tab/>
            </w:r>
          </w:p>
        </w:tc>
        <w:tc>
          <w:tcPr>
            <w:tcW w:w="3486" w:type="dxa"/>
          </w:tcPr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pict>
                <v:shape id="Resim 28" o:spid="_x0000_i1043" type="#_x0000_t75" style="width:87.75pt;height:66pt;visibility:visible">
                  <v:imagedata r:id="rId13" o:title=""/>
                </v:shape>
              </w:pict>
            </w:r>
          </w:p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pict>
                <v:shape id="Resim 30" o:spid="_x0000_i1044" type="#_x0000_t75" style="width:59.25pt;height:70.5pt;flip:x;visibility:visible">
                  <v:imagedata r:id="rId12" o:title=""/>
                </v:shape>
              </w:pict>
            </w:r>
          </w:p>
        </w:tc>
      </w:tr>
      <w:tr w:rsidR="003E79C2" w:rsidRPr="00892E69">
        <w:tc>
          <w:tcPr>
            <w:tcW w:w="3485" w:type="dxa"/>
          </w:tcPr>
          <w:p w:rsidR="003E79C2" w:rsidRPr="00892E69" w:rsidRDefault="003E79C2" w:rsidP="00892E69">
            <w:pPr>
              <w:spacing w:after="0" w:line="240" w:lineRule="auto"/>
              <w:ind w:firstLine="708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pict>
                <v:shape id="Resim 32" o:spid="_x0000_i1045" type="#_x0000_t75" style="width:109.5pt;height:109.5pt;visibility:visible">
                  <v:imagedata r:id="rId18" o:title=""/>
                </v:shape>
              </w:pict>
            </w:r>
          </w:p>
          <w:p w:rsidR="003E79C2" w:rsidRPr="00892E69" w:rsidRDefault="003E79C2" w:rsidP="00892E69">
            <w:pPr>
              <w:spacing w:after="0" w:line="240" w:lineRule="auto"/>
              <w:ind w:firstLine="708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t>Mıknatıslık</w:t>
            </w:r>
          </w:p>
        </w:tc>
        <w:tc>
          <w:tcPr>
            <w:tcW w:w="3485" w:type="dxa"/>
          </w:tcPr>
          <w:p w:rsidR="003E79C2" w:rsidRPr="00892E69" w:rsidRDefault="003E79C2" w:rsidP="00892E69">
            <w:pPr>
              <w:tabs>
                <w:tab w:val="right" w:pos="3135"/>
              </w:tabs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Sağ Ok 35" o:spid="_x0000_s1032" type="#_x0000_t13" style="position:absolute;margin-left:135.1pt;margin-top:54.55pt;width:59.25pt;height:38.25pt;z-index:251659264;visibility:visible;mso-position-horizontal-relative:text;mso-position-vertical-relative:text;v-text-anchor:middle" adj="14628" fillcolor="#5b9bd5" strokecolor="#1f4d78" strokeweight="1pt"/>
              </w:pict>
            </w:r>
            <w:r w:rsidRPr="00892E69">
              <w:rPr>
                <w:noProof/>
                <w:lang w:eastAsia="tr-TR"/>
              </w:rPr>
              <w:pict>
                <v:shape id="Resim 33" o:spid="_x0000_i1046" type="#_x0000_t75" style="width:147pt;height:93pt;visibility:visible">
                  <v:imagedata r:id="rId19" o:title=""/>
                </v:shape>
              </w:pict>
            </w:r>
          </w:p>
          <w:p w:rsidR="003E79C2" w:rsidRPr="00892E69" w:rsidRDefault="003E79C2" w:rsidP="00892E69">
            <w:pPr>
              <w:tabs>
                <w:tab w:val="right" w:pos="3135"/>
              </w:tabs>
              <w:spacing w:after="0" w:line="240" w:lineRule="auto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t>Mıknatıs çekmez</w:t>
            </w:r>
          </w:p>
        </w:tc>
        <w:tc>
          <w:tcPr>
            <w:tcW w:w="3486" w:type="dxa"/>
          </w:tcPr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pict>
                <v:shape id="Resim 34" o:spid="_x0000_i1047" type="#_x0000_t75" style="width:87.75pt;height:66pt;visibility:visible">
                  <v:imagedata r:id="rId13" o:title=""/>
                </v:shape>
              </w:pict>
            </w:r>
          </w:p>
        </w:tc>
      </w:tr>
      <w:tr w:rsidR="003E79C2" w:rsidRPr="00892E69">
        <w:tc>
          <w:tcPr>
            <w:tcW w:w="3485" w:type="dxa"/>
          </w:tcPr>
          <w:p w:rsidR="003E79C2" w:rsidRPr="00892E69" w:rsidRDefault="003E79C2" w:rsidP="00892E69">
            <w:pPr>
              <w:tabs>
                <w:tab w:val="right" w:pos="3957"/>
              </w:tabs>
              <w:spacing w:after="0" w:line="240" w:lineRule="auto"/>
              <w:ind w:firstLine="708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pict>
                <v:shape id="Resim 37" o:spid="_x0000_i1048" type="#_x0000_t75" style="width:105pt;height:105pt;visibility:visible">
                  <v:imagedata r:id="rId20" o:title=""/>
                </v:shape>
              </w:pict>
            </w:r>
            <w:r w:rsidRPr="00892E69">
              <w:rPr>
                <w:noProof/>
                <w:lang w:eastAsia="tr-TR"/>
              </w:rPr>
              <w:tab/>
            </w:r>
          </w:p>
          <w:p w:rsidR="003E79C2" w:rsidRPr="00892E69" w:rsidRDefault="003E79C2" w:rsidP="00892E69">
            <w:pPr>
              <w:tabs>
                <w:tab w:val="right" w:pos="3957"/>
              </w:tabs>
              <w:spacing w:after="0" w:line="240" w:lineRule="auto"/>
              <w:ind w:firstLine="708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t>Renkli</w:t>
            </w:r>
          </w:p>
        </w:tc>
        <w:tc>
          <w:tcPr>
            <w:tcW w:w="3485" w:type="dxa"/>
          </w:tcPr>
          <w:p w:rsidR="003E79C2" w:rsidRPr="00892E69" w:rsidRDefault="003E79C2" w:rsidP="00892E69">
            <w:pPr>
              <w:tabs>
                <w:tab w:val="right" w:pos="3135"/>
              </w:tabs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Sağ Ok 39" o:spid="_x0000_s1033" type="#_x0000_t13" style="position:absolute;margin-left:125.35pt;margin-top:25.6pt;width:59.25pt;height:38.25pt;z-index:251660288;visibility:visible;mso-position-horizontal-relative:text;mso-position-vertical-relative:text;v-text-anchor:middle" adj="14628" fillcolor="#5b9bd5" strokecolor="#1f4d78" strokeweight="1pt"/>
              </w:pict>
            </w:r>
            <w:r w:rsidRPr="00892E69">
              <w:rPr>
                <w:noProof/>
                <w:lang w:eastAsia="tr-TR"/>
              </w:rPr>
              <w:pict>
                <v:shape id="Resim 36" o:spid="_x0000_i1049" type="#_x0000_t75" style="width:101.25pt;height:98.25pt;visibility:visible">
                  <v:imagedata r:id="rId21" o:title=""/>
                </v:shape>
              </w:pict>
            </w:r>
          </w:p>
          <w:p w:rsidR="003E79C2" w:rsidRPr="00892E69" w:rsidRDefault="003E79C2" w:rsidP="00892E69">
            <w:pPr>
              <w:tabs>
                <w:tab w:val="right" w:pos="3141"/>
              </w:tabs>
              <w:spacing w:after="0" w:line="240" w:lineRule="auto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t>Renksiz</w:t>
            </w:r>
            <w:r w:rsidRPr="00892E69">
              <w:rPr>
                <w:noProof/>
                <w:lang w:eastAsia="tr-TR"/>
              </w:rPr>
              <w:tab/>
            </w:r>
          </w:p>
        </w:tc>
        <w:tc>
          <w:tcPr>
            <w:tcW w:w="3486" w:type="dxa"/>
          </w:tcPr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pict>
                <v:shape id="Resim 38" o:spid="_x0000_i1050" type="#_x0000_t75" style="width:87.75pt;height:66pt;visibility:visible">
                  <v:imagedata r:id="rId13" o:title=""/>
                </v:shape>
              </w:pict>
            </w:r>
          </w:p>
        </w:tc>
      </w:tr>
      <w:tr w:rsidR="003E79C2" w:rsidRPr="00892E69">
        <w:tc>
          <w:tcPr>
            <w:tcW w:w="3485" w:type="dxa"/>
          </w:tcPr>
          <w:p w:rsidR="003E79C2" w:rsidRPr="00892E69" w:rsidRDefault="003E79C2" w:rsidP="00892E69">
            <w:pPr>
              <w:tabs>
                <w:tab w:val="right" w:pos="3957"/>
              </w:tabs>
              <w:spacing w:after="0" w:line="240" w:lineRule="auto"/>
              <w:ind w:firstLine="708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pict>
                <v:shape id="Resim 40" o:spid="_x0000_i1051" type="#_x0000_t75" style="width:110.25pt;height:87.75pt;visibility:visible">
                  <v:imagedata r:id="rId22" o:title=""/>
                </v:shape>
              </w:pict>
            </w:r>
          </w:p>
          <w:p w:rsidR="003E79C2" w:rsidRPr="00892E69" w:rsidRDefault="003E79C2" w:rsidP="00892E69">
            <w:pPr>
              <w:tabs>
                <w:tab w:val="right" w:pos="3957"/>
              </w:tabs>
              <w:spacing w:after="0" w:line="240" w:lineRule="auto"/>
              <w:ind w:firstLine="708"/>
              <w:rPr>
                <w:noProof/>
                <w:lang w:eastAsia="tr-TR"/>
              </w:rPr>
            </w:pPr>
          </w:p>
          <w:p w:rsidR="003E79C2" w:rsidRPr="00892E69" w:rsidRDefault="003E79C2" w:rsidP="00892E69">
            <w:pPr>
              <w:tabs>
                <w:tab w:val="right" w:pos="3957"/>
              </w:tabs>
              <w:spacing w:after="0" w:line="240" w:lineRule="auto"/>
              <w:ind w:firstLine="708"/>
              <w:rPr>
                <w:noProof/>
                <w:lang w:eastAsia="tr-TR"/>
              </w:rPr>
            </w:pPr>
          </w:p>
          <w:p w:rsidR="003E79C2" w:rsidRPr="00892E69" w:rsidRDefault="003E79C2" w:rsidP="00892E69">
            <w:pPr>
              <w:tabs>
                <w:tab w:val="right" w:pos="3957"/>
              </w:tabs>
              <w:spacing w:after="0" w:line="240" w:lineRule="auto"/>
              <w:ind w:firstLine="708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t xml:space="preserve">Kokulu </w:t>
            </w:r>
          </w:p>
        </w:tc>
        <w:tc>
          <w:tcPr>
            <w:tcW w:w="3485" w:type="dxa"/>
          </w:tcPr>
          <w:p w:rsidR="003E79C2" w:rsidRPr="00892E69" w:rsidRDefault="003E79C2" w:rsidP="00892E69">
            <w:pPr>
              <w:tabs>
                <w:tab w:val="right" w:pos="3135"/>
              </w:tabs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Sağ Ok 42" o:spid="_x0000_s1034" type="#_x0000_t13" style="position:absolute;margin-left:130.6pt;margin-top:31.2pt;width:59.25pt;height:38.25pt;z-index:251661312;visibility:visible;mso-position-horizontal-relative:text;mso-position-vertical-relative:text;v-text-anchor:middle" adj="14628" fillcolor="#5b9bd5" strokecolor="#1f4d78" strokeweight="1pt"/>
              </w:pict>
            </w:r>
            <w:r w:rsidRPr="00892E69">
              <w:rPr>
                <w:noProof/>
                <w:lang w:eastAsia="tr-TR"/>
              </w:rPr>
              <w:pict>
                <v:shape id="Resim 41" o:spid="_x0000_i1052" type="#_x0000_t75" style="width:120pt;height:120pt;visibility:visible">
                  <v:imagedata r:id="rId23" o:title=""/>
                </v:shape>
              </w:pict>
            </w:r>
          </w:p>
          <w:p w:rsidR="003E79C2" w:rsidRPr="00892E69" w:rsidRDefault="003E79C2" w:rsidP="00892E69">
            <w:pPr>
              <w:tabs>
                <w:tab w:val="right" w:pos="3135"/>
              </w:tabs>
              <w:spacing w:after="0" w:line="240" w:lineRule="auto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t>Kokusuz</w:t>
            </w:r>
          </w:p>
        </w:tc>
        <w:tc>
          <w:tcPr>
            <w:tcW w:w="3486" w:type="dxa"/>
          </w:tcPr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</w:p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</w:p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</w:p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pict>
                <v:shape id="Resim 43" o:spid="_x0000_i1053" type="#_x0000_t75" style="width:96.75pt;height:72.75pt;visibility:visible">
                  <v:imagedata r:id="rId24" o:title=""/>
                </v:shape>
              </w:pict>
            </w:r>
          </w:p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</w:p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3E79C2" w:rsidRPr="00892E69">
        <w:tc>
          <w:tcPr>
            <w:tcW w:w="3485" w:type="dxa"/>
          </w:tcPr>
          <w:p w:rsidR="003E79C2" w:rsidRPr="00892E69" w:rsidRDefault="003E79C2" w:rsidP="00892E69">
            <w:pPr>
              <w:tabs>
                <w:tab w:val="right" w:pos="3957"/>
              </w:tabs>
              <w:spacing w:after="0" w:line="240" w:lineRule="auto"/>
              <w:ind w:firstLine="708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pict>
                <v:shape id="Resim 44" o:spid="_x0000_i1054" type="#_x0000_t75" style="width:90.75pt;height:97.5pt;visibility:visible">
                  <v:imagedata r:id="rId25" o:title=""/>
                </v:shape>
              </w:pict>
            </w:r>
          </w:p>
          <w:p w:rsidR="003E79C2" w:rsidRPr="00892E69" w:rsidRDefault="003E79C2" w:rsidP="00892E69">
            <w:pPr>
              <w:tabs>
                <w:tab w:val="right" w:pos="3957"/>
              </w:tabs>
              <w:spacing w:after="0" w:line="240" w:lineRule="auto"/>
              <w:ind w:firstLine="708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t>Tadı var</w:t>
            </w:r>
          </w:p>
          <w:p w:rsidR="003E79C2" w:rsidRPr="00892E69" w:rsidRDefault="003E79C2" w:rsidP="00892E69">
            <w:pPr>
              <w:tabs>
                <w:tab w:val="right" w:pos="3957"/>
              </w:tabs>
              <w:spacing w:after="0" w:line="240" w:lineRule="auto"/>
              <w:ind w:firstLine="708"/>
              <w:rPr>
                <w:noProof/>
                <w:lang w:eastAsia="tr-TR"/>
              </w:rPr>
            </w:pPr>
          </w:p>
          <w:p w:rsidR="003E79C2" w:rsidRPr="00892E69" w:rsidRDefault="003E79C2" w:rsidP="00892E69">
            <w:pPr>
              <w:tabs>
                <w:tab w:val="right" w:pos="3957"/>
              </w:tabs>
              <w:spacing w:after="0" w:line="240" w:lineRule="auto"/>
              <w:ind w:firstLine="708"/>
              <w:rPr>
                <w:noProof/>
                <w:lang w:eastAsia="tr-TR"/>
              </w:rPr>
            </w:pPr>
          </w:p>
        </w:tc>
        <w:tc>
          <w:tcPr>
            <w:tcW w:w="3485" w:type="dxa"/>
          </w:tcPr>
          <w:p w:rsidR="003E79C2" w:rsidRPr="00892E69" w:rsidRDefault="003E79C2" w:rsidP="00892E69">
            <w:pPr>
              <w:tabs>
                <w:tab w:val="right" w:pos="3135"/>
              </w:tabs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Sağ Ok 46" o:spid="_x0000_s1035" type="#_x0000_t13" style="position:absolute;margin-left:127.6pt;margin-top:34.8pt;width:59.25pt;height:38.25pt;z-index:251662336;visibility:visible;mso-position-horizontal-relative:text;mso-position-vertical-relative:text;v-text-anchor:middle" adj="14628" fillcolor="#5b9bd5" strokecolor="#1f4d78" strokeweight="1pt"/>
              </w:pict>
            </w:r>
            <w:r w:rsidRPr="00892E69">
              <w:rPr>
                <w:noProof/>
                <w:lang w:eastAsia="tr-TR"/>
              </w:rPr>
              <w:pict>
                <v:shape id="Resim 45" o:spid="_x0000_i1055" type="#_x0000_t75" style="width:99.75pt;height:110.25pt;visibility:visible">
                  <v:imagedata r:id="rId26" o:title=""/>
                </v:shape>
              </w:pict>
            </w:r>
          </w:p>
          <w:p w:rsidR="003E79C2" w:rsidRPr="00892E69" w:rsidRDefault="003E79C2" w:rsidP="00892E69">
            <w:pPr>
              <w:tabs>
                <w:tab w:val="right" w:pos="3135"/>
              </w:tabs>
              <w:spacing w:after="0" w:line="240" w:lineRule="auto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t>Tadı yok</w:t>
            </w:r>
          </w:p>
        </w:tc>
        <w:tc>
          <w:tcPr>
            <w:tcW w:w="3486" w:type="dxa"/>
          </w:tcPr>
          <w:p w:rsidR="003E79C2" w:rsidRPr="00892E69" w:rsidRDefault="003E79C2" w:rsidP="00892E69">
            <w:pPr>
              <w:spacing w:after="0" w:line="240" w:lineRule="auto"/>
              <w:rPr>
                <w:noProof/>
                <w:lang w:eastAsia="tr-TR"/>
              </w:rPr>
            </w:pPr>
            <w:r w:rsidRPr="00892E69">
              <w:rPr>
                <w:noProof/>
                <w:lang w:eastAsia="tr-TR"/>
              </w:rPr>
              <w:pict>
                <v:shape id="Resim 47" o:spid="_x0000_i1056" type="#_x0000_t75" style="width:113.25pt;height:97.5pt;visibility:visible">
                  <v:imagedata r:id="rId27" o:title=""/>
                </v:shape>
              </w:pict>
            </w:r>
          </w:p>
        </w:tc>
      </w:tr>
    </w:tbl>
    <w:p w:rsidR="003E79C2" w:rsidRDefault="003E79C2"/>
    <w:p w:rsidR="003E79C2" w:rsidRDefault="003E79C2"/>
    <w:p w:rsidR="003E79C2" w:rsidRDefault="003E79C2"/>
    <w:p w:rsidR="003E79C2" w:rsidRDefault="003E79C2"/>
    <w:p w:rsidR="003E79C2" w:rsidRDefault="003E79C2"/>
    <w:p w:rsidR="003E79C2" w:rsidRPr="005C3C17" w:rsidRDefault="003E79C2" w:rsidP="005E50EB">
      <w:pPr>
        <w:rPr>
          <w:rFonts w:ascii="Calibri Light" w:hAnsi="Calibri Light" w:cs="Calibri Light"/>
          <w:b/>
          <w:bCs/>
          <w:sz w:val="28"/>
          <w:szCs w:val="28"/>
        </w:rPr>
      </w:pPr>
      <w:r w:rsidRPr="005C3C17">
        <w:rPr>
          <w:rFonts w:ascii="Calibri Light" w:hAnsi="Calibri Light" w:cs="Calibri Light"/>
          <w:b/>
          <w:bCs/>
          <w:sz w:val="28"/>
          <w:szCs w:val="28"/>
        </w:rPr>
        <w:t>MADDE NEDİR?</w:t>
      </w: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  <w:r w:rsidRPr="005C3C17">
        <w:rPr>
          <w:rFonts w:ascii="Calibri Light" w:hAnsi="Calibri Light" w:cs="Calibri Light"/>
          <w:sz w:val="28"/>
          <w:szCs w:val="28"/>
        </w:rPr>
        <w:t>Çevremizde gördüğümüz boşlukta yer kaplayan, duyu organlarımızla algıladığımız her şey maddedir. Dağ taş, eşyalar, bitkiler, hayvanlar maddeden oluşmuştur. Bir cisim hangi maddeden yapılmışsa o maddenin özelliklerinden oluşmuştur.</w:t>
      </w: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  <w:r w:rsidRPr="005C3C17">
        <w:rPr>
          <w:rFonts w:ascii="Calibri Light" w:hAnsi="Calibri Light" w:cs="Calibri Light"/>
          <w:sz w:val="28"/>
          <w:szCs w:val="28"/>
        </w:rPr>
        <w:t>5 duyu organımızla, duyma, görme, koklama, tatma, dokunma ile algıladığımız, hacmi ve kütlesi olan her şey maddedir. Çevremizdeki masa, sandalye,termometre,bardak,ağaç…..  çok şey maddedir.</w:t>
      </w:r>
    </w:p>
    <w:p w:rsidR="003E79C2" w:rsidRPr="005C3C17" w:rsidRDefault="003E79C2" w:rsidP="005E50EB">
      <w:pPr>
        <w:rPr>
          <w:rFonts w:ascii="Calibri Light" w:hAnsi="Calibri Light" w:cs="Calibri Light"/>
          <w:b/>
          <w:bCs/>
          <w:i/>
          <w:iCs/>
          <w:sz w:val="28"/>
          <w:szCs w:val="28"/>
        </w:rPr>
      </w:pPr>
      <w:r w:rsidRPr="005C3C17">
        <w:rPr>
          <w:rFonts w:ascii="Calibri Light" w:hAnsi="Calibri Light" w:cs="Calibri Light"/>
          <w:b/>
          <w:bCs/>
          <w:i/>
          <w:iCs/>
          <w:sz w:val="28"/>
          <w:szCs w:val="28"/>
        </w:rPr>
        <w:t>Peki, bunlar birbirinden nasıl ayrılır?</w:t>
      </w: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  <w:r w:rsidRPr="005C3C17">
        <w:rPr>
          <w:rFonts w:ascii="Calibri Light" w:hAnsi="Calibri Light" w:cs="Calibri Light"/>
          <w:sz w:val="28"/>
          <w:szCs w:val="28"/>
        </w:rPr>
        <w:t>Maddelerin ayırt edici özellikleri onları birbirinden ayırmaya yarar. Her maddenin birbirinden farklı özellikleri vardır.</w:t>
      </w: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  <w:r w:rsidRPr="005C3C17">
        <w:rPr>
          <w:rFonts w:ascii="Calibri Light" w:hAnsi="Calibri Light" w:cs="Calibri Light"/>
          <w:b/>
          <w:bCs/>
          <w:i/>
          <w:iCs/>
          <w:sz w:val="28"/>
          <w:szCs w:val="28"/>
        </w:rPr>
        <w:t>Pürüzlü-pürüzsüz</w:t>
      </w:r>
      <w:r w:rsidRPr="005C3C17">
        <w:rPr>
          <w:rFonts w:ascii="Calibri Light" w:hAnsi="Calibri Light" w:cs="Calibri Light"/>
          <w:sz w:val="28"/>
          <w:szCs w:val="28"/>
        </w:rPr>
        <w:t>: Dokunma duyumuzla algılarız. Yüzeyi pütürlü olanlar pürüzlü, pütürsüz olanlar pürüzsüzdür.</w:t>
      </w: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  <w:r w:rsidRPr="005C3C17">
        <w:rPr>
          <w:rFonts w:ascii="Calibri Light" w:hAnsi="Calibri Light" w:cs="Calibri Light"/>
          <w:b/>
          <w:bCs/>
          <w:i/>
          <w:iCs/>
          <w:sz w:val="28"/>
          <w:szCs w:val="28"/>
        </w:rPr>
        <w:t>Sertlik –Yumuşaklık</w:t>
      </w:r>
      <w:r w:rsidRPr="005C3C17">
        <w:rPr>
          <w:rFonts w:ascii="Calibri Light" w:hAnsi="Calibri Light" w:cs="Calibri Light"/>
          <w:sz w:val="28"/>
          <w:szCs w:val="28"/>
        </w:rPr>
        <w:t>: Dokunma duyumuzla algılarız. Şekli bastırılınca değişen maddeler yumuşak, değişmeyenler serttir.</w:t>
      </w: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  <w:r w:rsidRPr="005C3C17">
        <w:rPr>
          <w:rFonts w:ascii="Calibri Light" w:hAnsi="Calibri Light" w:cs="Calibri Light"/>
          <w:b/>
          <w:bCs/>
          <w:i/>
          <w:iCs/>
          <w:sz w:val="28"/>
          <w:szCs w:val="28"/>
        </w:rPr>
        <w:t>Esneklik-berklik</w:t>
      </w:r>
      <w:r w:rsidRPr="005C3C17">
        <w:rPr>
          <w:rFonts w:ascii="Calibri Light" w:hAnsi="Calibri Light" w:cs="Calibri Light"/>
          <w:sz w:val="28"/>
          <w:szCs w:val="28"/>
        </w:rPr>
        <w:t>: Kuvvet uygulandığında kolayca şekil değiştiren, bükülebilen maddeler esnektir. Kuvvet ortadan kalkınca kolayca eski haline dönerler. Dokunma ve görme duyumuzla algılarız</w:t>
      </w: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  <w:r w:rsidRPr="005C3C17">
        <w:rPr>
          <w:rFonts w:ascii="Calibri Light" w:hAnsi="Calibri Light" w:cs="Calibri Light"/>
          <w:b/>
          <w:bCs/>
          <w:i/>
          <w:iCs/>
          <w:sz w:val="28"/>
          <w:szCs w:val="28"/>
        </w:rPr>
        <w:t>Sağlam-kırılgan</w:t>
      </w:r>
      <w:r w:rsidRPr="005C3C17">
        <w:rPr>
          <w:rFonts w:ascii="Calibri Light" w:hAnsi="Calibri Light" w:cs="Calibri Light"/>
          <w:sz w:val="28"/>
          <w:szCs w:val="28"/>
        </w:rPr>
        <w:t>: Kuvvet uygulanınca şekli değişmeyen sağlam, şekli değişen kırılgandır. Dokunma ve görme duyumuzla</w:t>
      </w: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  <w:r w:rsidRPr="005C3C17">
        <w:rPr>
          <w:rFonts w:ascii="Calibri Light" w:hAnsi="Calibri Light" w:cs="Calibri Light"/>
          <w:b/>
          <w:bCs/>
          <w:i/>
          <w:iCs/>
          <w:sz w:val="28"/>
          <w:szCs w:val="28"/>
        </w:rPr>
        <w:t>Saydam –yarı saydam-opaklık</w:t>
      </w:r>
      <w:r w:rsidRPr="005C3C17">
        <w:rPr>
          <w:rFonts w:ascii="Calibri Light" w:hAnsi="Calibri Light" w:cs="Calibri Light"/>
          <w:sz w:val="28"/>
          <w:szCs w:val="28"/>
        </w:rPr>
        <w:t>: Işığı geçiren saydam, yarı geçiren yarı saydam, geçirmeyen opak maddedir. Görme duyumuzla algılarız.</w:t>
      </w: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  <w:r w:rsidRPr="005C3C17">
        <w:rPr>
          <w:rFonts w:ascii="Calibri Light" w:hAnsi="Calibri Light" w:cs="Calibri Light"/>
          <w:b/>
          <w:bCs/>
          <w:i/>
          <w:iCs/>
          <w:sz w:val="28"/>
          <w:szCs w:val="28"/>
        </w:rPr>
        <w:t>Renkli-renksiz</w:t>
      </w:r>
      <w:r w:rsidRPr="005C3C17">
        <w:rPr>
          <w:rFonts w:ascii="Calibri Light" w:hAnsi="Calibri Light" w:cs="Calibri Light"/>
          <w:sz w:val="28"/>
          <w:szCs w:val="28"/>
        </w:rPr>
        <w:t>: Görme duyumuzla algılarız.</w:t>
      </w: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  <w:r w:rsidRPr="005C3C17">
        <w:rPr>
          <w:rFonts w:ascii="Calibri Light" w:hAnsi="Calibri Light" w:cs="Calibri Light"/>
          <w:b/>
          <w:bCs/>
          <w:i/>
          <w:iCs/>
          <w:sz w:val="28"/>
          <w:szCs w:val="28"/>
        </w:rPr>
        <w:t>Tat</w:t>
      </w:r>
      <w:r w:rsidRPr="005C3C17">
        <w:rPr>
          <w:rFonts w:ascii="Calibri Light" w:hAnsi="Calibri Light" w:cs="Calibri Light"/>
          <w:sz w:val="28"/>
          <w:szCs w:val="28"/>
        </w:rPr>
        <w:t>: Tatma duyumuzla algılarız</w:t>
      </w: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  <w:r w:rsidRPr="005C3C17">
        <w:rPr>
          <w:rFonts w:ascii="Calibri Light" w:hAnsi="Calibri Light" w:cs="Calibri Light"/>
          <w:b/>
          <w:bCs/>
          <w:i/>
          <w:iCs/>
          <w:sz w:val="28"/>
          <w:szCs w:val="28"/>
        </w:rPr>
        <w:t>Koku:</w:t>
      </w:r>
      <w:r w:rsidRPr="005C3C17">
        <w:rPr>
          <w:rFonts w:ascii="Calibri Light" w:hAnsi="Calibri Light" w:cs="Calibri Light"/>
          <w:sz w:val="28"/>
          <w:szCs w:val="28"/>
        </w:rPr>
        <w:t xml:space="preserve"> Koku duyumuzla algılarız</w:t>
      </w: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  <w:r w:rsidRPr="005C3C17">
        <w:rPr>
          <w:rFonts w:ascii="Calibri Light" w:hAnsi="Calibri Light" w:cs="Calibri Light"/>
          <w:b/>
          <w:bCs/>
          <w:i/>
          <w:iCs/>
          <w:sz w:val="28"/>
          <w:szCs w:val="28"/>
        </w:rPr>
        <w:t>Mıknatıslık</w:t>
      </w:r>
      <w:r w:rsidRPr="005C3C17">
        <w:rPr>
          <w:rFonts w:ascii="Calibri Light" w:hAnsi="Calibri Light" w:cs="Calibri Light"/>
          <w:sz w:val="28"/>
          <w:szCs w:val="28"/>
        </w:rPr>
        <w:t>: Demir, nikel, kobalt gibi maddeler mıknatıs tarafından çekilir. Mıknatısla ve görme duyumuzla algılarız.</w:t>
      </w: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  <w:r w:rsidRPr="005C3C17">
        <w:rPr>
          <w:rFonts w:ascii="Calibri Light" w:hAnsi="Calibri Light" w:cs="Calibri Light"/>
          <w:b/>
          <w:bCs/>
          <w:i/>
          <w:iCs/>
          <w:sz w:val="28"/>
          <w:szCs w:val="28"/>
        </w:rPr>
        <w:t>Su geçiren –geçirmeyen</w:t>
      </w:r>
      <w:r w:rsidRPr="005C3C17">
        <w:rPr>
          <w:rFonts w:ascii="Calibri Light" w:hAnsi="Calibri Light" w:cs="Calibri Light"/>
          <w:sz w:val="28"/>
          <w:szCs w:val="28"/>
        </w:rPr>
        <w:t>: Görme ve dokunma duyumuzla algılarız.</w:t>
      </w: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</w:p>
    <w:p w:rsidR="003E79C2" w:rsidRPr="005C3C17" w:rsidRDefault="003E79C2" w:rsidP="005E50EB">
      <w:pPr>
        <w:rPr>
          <w:rFonts w:ascii="Calibri Light" w:hAnsi="Calibri Light" w:cs="Calibri Light"/>
          <w:b/>
          <w:bCs/>
          <w:sz w:val="28"/>
          <w:szCs w:val="28"/>
          <w:u w:val="single"/>
        </w:rPr>
      </w:pPr>
      <w:r w:rsidRPr="005C3C17">
        <w:rPr>
          <w:rFonts w:ascii="Calibri Light" w:hAnsi="Calibri Light" w:cs="Calibri Light"/>
          <w:b/>
          <w:bCs/>
          <w:sz w:val="28"/>
          <w:szCs w:val="28"/>
          <w:u w:val="single"/>
        </w:rPr>
        <w:t>Bilmediğimiz maddeleri görünüşüne bakarak tadına bakmak, dokunmak, koklamak tehlikelidir. Çamaşır suyu, tuzruhu deterjan gibi maddelere dokunmak tatmak tehlikelidir.</w:t>
      </w:r>
    </w:p>
    <w:p w:rsidR="003E79C2" w:rsidRPr="005C3C17" w:rsidRDefault="003E79C2" w:rsidP="005E50EB">
      <w:pPr>
        <w:rPr>
          <w:rFonts w:ascii="Calibri Light" w:hAnsi="Calibri Light" w:cs="Calibri Light"/>
          <w:sz w:val="28"/>
          <w:szCs w:val="28"/>
        </w:rPr>
      </w:pPr>
    </w:p>
    <w:bookmarkStart w:id="0" w:name="_GoBack"/>
    <w:bookmarkEnd w:id="0"/>
    <w:p w:rsidR="003E79C2" w:rsidRDefault="003E79C2"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www.sorubak.com</w:t>
      </w:r>
      <w:r>
        <w:fldChar w:fldCharType="end"/>
      </w:r>
    </w:p>
    <w:sectPr w:rsidR="003E79C2" w:rsidSect="001B23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 Light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5EC"/>
    <w:rsid w:val="00097AC5"/>
    <w:rsid w:val="001B236D"/>
    <w:rsid w:val="0036793D"/>
    <w:rsid w:val="003E79C2"/>
    <w:rsid w:val="00424718"/>
    <w:rsid w:val="005C3C17"/>
    <w:rsid w:val="005E50EB"/>
    <w:rsid w:val="00675E1F"/>
    <w:rsid w:val="00892E69"/>
    <w:rsid w:val="008E4C96"/>
    <w:rsid w:val="00B75BB8"/>
    <w:rsid w:val="00E53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C96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35E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75B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3</Pages>
  <Words>306</Words>
  <Characters>1746</Characters>
  <Application>Microsoft Office Outlook</Application>
  <DocSecurity>0</DocSecurity>
  <Lines>0</Lines>
  <Paragraphs>0</Paragraphs>
  <ScaleCrop>false</ScaleCrop>
  <Company>WolfmanTR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saba</dc:creator>
  <cp:keywords>www.sorubak.com</cp:keywords>
  <dc:description/>
  <cp:lastModifiedBy>edanur</cp:lastModifiedBy>
  <cp:revision>2</cp:revision>
  <dcterms:created xsi:type="dcterms:W3CDTF">2014-11-05T20:15:00Z</dcterms:created>
  <dcterms:modified xsi:type="dcterms:W3CDTF">2015-09-21T12:07:00Z</dcterms:modified>
</cp:coreProperties>
</file>