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55D" w:rsidRPr="00867632" w:rsidRDefault="00FC455D" w:rsidP="000E311A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SEVGİ ÇİÇEKLERİ</w:t>
      </w:r>
    </w:p>
    <w:p w:rsidR="00FC455D" w:rsidRPr="00867632" w:rsidRDefault="00FC455D" w:rsidP="000E311A">
      <w:pPr>
        <w:pStyle w:val="NoSpacing"/>
        <w:jc w:val="both"/>
        <w:rPr>
          <w:rFonts w:ascii="Cambria" w:hAnsi="Cambria" w:cs="Arial"/>
          <w:b/>
          <w:i/>
        </w:rPr>
      </w:pPr>
    </w:p>
    <w:p w:rsidR="00FC455D" w:rsidRPr="00867632" w:rsidRDefault="00FC455D" w:rsidP="000E311A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Güneş misali sevgi saçarız,</w:t>
      </w:r>
    </w:p>
    <w:p w:rsidR="00FC455D" w:rsidRPr="00867632" w:rsidRDefault="00FC455D" w:rsidP="000E311A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Bilgiye doğru koşarız,</w:t>
      </w:r>
    </w:p>
    <w:p w:rsidR="00FC455D" w:rsidRPr="00867632" w:rsidRDefault="00FC455D" w:rsidP="000E311A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Atatürk’ü çok severiz,</w:t>
      </w:r>
    </w:p>
    <w:p w:rsidR="00FC455D" w:rsidRPr="00867632" w:rsidRDefault="00FC455D" w:rsidP="000E311A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Biz sevgi çiçekleriyiz.</w:t>
      </w:r>
    </w:p>
    <w:p w:rsidR="00FC455D" w:rsidRPr="00867632" w:rsidRDefault="00FC455D" w:rsidP="000E311A">
      <w:pPr>
        <w:pStyle w:val="NoSpacing"/>
        <w:jc w:val="both"/>
        <w:rPr>
          <w:rFonts w:ascii="Cambria" w:hAnsi="Cambria" w:cs="Arial"/>
          <w:b/>
          <w:i/>
        </w:rPr>
      </w:pPr>
    </w:p>
    <w:p w:rsidR="00FC455D" w:rsidRPr="00867632" w:rsidRDefault="00FC455D" w:rsidP="000E311A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Minik minik yürekleri,</w:t>
      </w:r>
    </w:p>
    <w:p w:rsidR="00FC455D" w:rsidRPr="00867632" w:rsidRDefault="00FC455D" w:rsidP="000E311A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Sevgi dolu gönülleri,</w:t>
      </w:r>
    </w:p>
    <w:p w:rsidR="00FC455D" w:rsidRPr="00867632" w:rsidRDefault="00FC455D" w:rsidP="000E311A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Anasının babasının ümitleri,</w:t>
      </w:r>
    </w:p>
    <w:p w:rsidR="00FC455D" w:rsidRPr="00867632" w:rsidRDefault="00FC455D" w:rsidP="000E311A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Biz sevgi çiçekleriyiz.</w:t>
      </w:r>
    </w:p>
    <w:p w:rsidR="00FC455D" w:rsidRPr="00867632" w:rsidRDefault="00FC455D" w:rsidP="000E311A">
      <w:pPr>
        <w:pStyle w:val="NoSpacing"/>
        <w:jc w:val="both"/>
        <w:rPr>
          <w:rFonts w:ascii="Cambria" w:hAnsi="Cambria" w:cs="Arial"/>
          <w:b/>
          <w:i/>
        </w:rPr>
      </w:pPr>
    </w:p>
    <w:p w:rsidR="00FC455D" w:rsidRPr="00867632" w:rsidRDefault="00FC455D" w:rsidP="000E311A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Öğretmenim diyerek coşar,</w:t>
      </w:r>
    </w:p>
    <w:p w:rsidR="00FC455D" w:rsidRPr="00867632" w:rsidRDefault="00FC455D" w:rsidP="000E311A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Y. Dudullu’ya sevgi saçar,</w:t>
      </w:r>
    </w:p>
    <w:p w:rsidR="00FC455D" w:rsidRPr="00867632" w:rsidRDefault="00FC455D" w:rsidP="000E311A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Hepsi Mustafa Kemal’e koşar,</w:t>
      </w:r>
    </w:p>
    <w:p w:rsidR="00FC455D" w:rsidRPr="00867632" w:rsidRDefault="00FC455D" w:rsidP="000E311A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Biz sevgi çiçekleriyiz.</w:t>
      </w:r>
    </w:p>
    <w:p w:rsidR="00FC455D" w:rsidRPr="00867632" w:rsidRDefault="00FC455D" w:rsidP="000E311A">
      <w:pPr>
        <w:pStyle w:val="NoSpacing"/>
        <w:jc w:val="both"/>
        <w:rPr>
          <w:rFonts w:ascii="Cambria" w:hAnsi="Cambria" w:cs="Arial"/>
          <w:b/>
          <w:i/>
        </w:rPr>
      </w:pPr>
    </w:p>
    <w:p w:rsidR="00FC455D" w:rsidRPr="00867632" w:rsidRDefault="00FC455D" w:rsidP="000E311A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Sevgi saygı bizim inancımız,</w:t>
      </w:r>
    </w:p>
    <w:p w:rsidR="00FC455D" w:rsidRPr="00867632" w:rsidRDefault="00FC455D" w:rsidP="000E311A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Allah’ı canımızdan çok severiz,</w:t>
      </w:r>
    </w:p>
    <w:p w:rsidR="00FC455D" w:rsidRPr="00867632" w:rsidRDefault="00FC455D" w:rsidP="000E311A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Hasan Hüseyin’e saygı duyarız,</w:t>
      </w:r>
    </w:p>
    <w:p w:rsidR="00FC455D" w:rsidRDefault="00FC455D" w:rsidP="000E311A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Biz sevgi çiçekleriyiz.</w:t>
      </w:r>
    </w:p>
    <w:p w:rsidR="00FC455D" w:rsidRPr="00867632" w:rsidRDefault="00FC455D" w:rsidP="000E311A">
      <w:pPr>
        <w:pStyle w:val="NoSpacing"/>
        <w:jc w:val="both"/>
        <w:rPr>
          <w:rFonts w:ascii="Cambria" w:hAnsi="Cambria" w:cs="Arial"/>
          <w:b/>
          <w:i/>
        </w:rPr>
      </w:pPr>
      <w:r>
        <w:rPr>
          <w:rFonts w:ascii="Cambria" w:hAnsi="Cambria" w:cs="Arial"/>
          <w:b/>
          <w:i/>
        </w:rPr>
        <w:t xml:space="preserve">        Hasan Hüseyin Bayar ve 3-E öğrencileri</w:t>
      </w:r>
    </w:p>
    <w:p w:rsidR="00FC455D" w:rsidRDefault="00FC455D"/>
    <w:p w:rsidR="00FC455D" w:rsidRDefault="00FC455D"/>
    <w:p w:rsidR="00FC455D" w:rsidRDefault="00FC455D">
      <w:r w:rsidRPr="009602C1">
        <w:t>www.soruak.com</w:t>
      </w:r>
      <w:r>
        <w:t xml:space="preserve">   </w:t>
      </w:r>
      <w:bookmarkStart w:id="0" w:name="_GoBack"/>
      <w:bookmarkEnd w:id="0"/>
    </w:p>
    <w:sectPr w:rsidR="00FC455D" w:rsidSect="003B60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5E4B"/>
    <w:rsid w:val="00006FA3"/>
    <w:rsid w:val="000E311A"/>
    <w:rsid w:val="00255E4B"/>
    <w:rsid w:val="003506A6"/>
    <w:rsid w:val="003B60ED"/>
    <w:rsid w:val="00867632"/>
    <w:rsid w:val="009602C1"/>
    <w:rsid w:val="00A60A7E"/>
    <w:rsid w:val="00F534CD"/>
    <w:rsid w:val="00FC4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0E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0E311A"/>
    <w:rPr>
      <w:rFonts w:eastAsia="Times New Roman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0E311A"/>
    <w:rPr>
      <w:rFonts w:eastAsia="Times New Roman" w:cs="Times New Roman"/>
      <w:sz w:val="22"/>
      <w:szCs w:val="22"/>
      <w:lang w:val="tr-TR" w:eastAsia="tr-TR" w:bidi="ar-SA"/>
    </w:rPr>
  </w:style>
  <w:style w:type="character" w:styleId="Hyperlink">
    <w:name w:val="Hyperlink"/>
    <w:basedOn w:val="DefaultParagraphFont"/>
    <w:uiPriority w:val="99"/>
    <w:rsid w:val="003506A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75</Words>
  <Characters>430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BİRSEN</cp:lastModifiedBy>
  <cp:revision>3</cp:revision>
  <dcterms:created xsi:type="dcterms:W3CDTF">2015-07-20T09:32:00Z</dcterms:created>
  <dcterms:modified xsi:type="dcterms:W3CDTF">2015-07-22T20:13:00Z</dcterms:modified>
</cp:coreProperties>
</file>