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83A" w:rsidRPr="00867632" w:rsidRDefault="0072083A" w:rsidP="00CA1814">
      <w:pPr>
        <w:pStyle w:val="NoSpacing"/>
        <w:jc w:val="both"/>
        <w:rPr>
          <w:rFonts w:ascii="Cambria" w:hAnsi="Cambria" w:cs="Arial"/>
          <w:b/>
          <w:i/>
        </w:rPr>
      </w:pPr>
      <w:r w:rsidRPr="00867632">
        <w:rPr>
          <w:rFonts w:ascii="Cambria" w:hAnsi="Cambria" w:cs="Arial"/>
          <w:b/>
          <w:i/>
          <w:sz w:val="24"/>
        </w:rPr>
        <w:t>KİTAP</w:t>
      </w:r>
    </w:p>
    <w:p w:rsidR="0072083A" w:rsidRPr="00867632" w:rsidRDefault="0072083A" w:rsidP="00CA1814">
      <w:pPr>
        <w:pStyle w:val="NoSpacing"/>
        <w:jc w:val="both"/>
        <w:rPr>
          <w:rFonts w:ascii="Cambria" w:hAnsi="Cambria" w:cs="Arial"/>
          <w:b/>
          <w:i/>
        </w:rPr>
      </w:pPr>
    </w:p>
    <w:p w:rsidR="0072083A" w:rsidRPr="00867632" w:rsidRDefault="0072083A" w:rsidP="00CA1814">
      <w:pPr>
        <w:pStyle w:val="NoSpacing"/>
        <w:jc w:val="both"/>
        <w:rPr>
          <w:rFonts w:ascii="Cambria" w:hAnsi="Cambria" w:cs="Arial"/>
          <w:b/>
          <w:i/>
        </w:rPr>
      </w:pPr>
      <w:r w:rsidRPr="00867632">
        <w:rPr>
          <w:rFonts w:ascii="Cambria" w:hAnsi="Cambria" w:cs="Arial"/>
          <w:b/>
          <w:i/>
        </w:rPr>
        <w:t>Bunca şarkılar, şiirler,</w:t>
      </w:r>
    </w:p>
    <w:p w:rsidR="0072083A" w:rsidRPr="00867632" w:rsidRDefault="0072083A" w:rsidP="00CA1814">
      <w:pPr>
        <w:pStyle w:val="NoSpacing"/>
        <w:jc w:val="both"/>
        <w:rPr>
          <w:rFonts w:ascii="Cambria" w:hAnsi="Cambria" w:cs="Arial"/>
          <w:b/>
          <w:i/>
        </w:rPr>
      </w:pPr>
      <w:r w:rsidRPr="00867632">
        <w:rPr>
          <w:rFonts w:ascii="Cambria" w:hAnsi="Cambria" w:cs="Arial"/>
          <w:b/>
          <w:i/>
        </w:rPr>
        <w:t>Renkli renkli resimler,</w:t>
      </w:r>
    </w:p>
    <w:p w:rsidR="0072083A" w:rsidRPr="00867632" w:rsidRDefault="0072083A" w:rsidP="00CA1814">
      <w:pPr>
        <w:pStyle w:val="NoSpacing"/>
        <w:jc w:val="both"/>
        <w:rPr>
          <w:rFonts w:ascii="Cambria" w:hAnsi="Cambria" w:cs="Arial"/>
          <w:b/>
          <w:i/>
        </w:rPr>
      </w:pPr>
      <w:r w:rsidRPr="00867632">
        <w:rPr>
          <w:rFonts w:ascii="Cambria" w:hAnsi="Cambria" w:cs="Arial"/>
          <w:b/>
          <w:i/>
        </w:rPr>
        <w:t>Okudukça doyan düşünceler,</w:t>
      </w:r>
    </w:p>
    <w:p w:rsidR="0072083A" w:rsidRPr="00867632" w:rsidRDefault="0072083A" w:rsidP="00CA1814">
      <w:pPr>
        <w:pStyle w:val="NoSpacing"/>
        <w:jc w:val="both"/>
        <w:rPr>
          <w:rFonts w:ascii="Cambria" w:hAnsi="Cambria" w:cs="Arial"/>
          <w:b/>
          <w:i/>
        </w:rPr>
      </w:pPr>
      <w:r w:rsidRPr="00867632">
        <w:rPr>
          <w:rFonts w:ascii="Cambria" w:hAnsi="Cambria" w:cs="Arial"/>
          <w:b/>
          <w:i/>
        </w:rPr>
        <w:t>Hepsini buldum kitapta.</w:t>
      </w:r>
    </w:p>
    <w:p w:rsidR="0072083A" w:rsidRPr="00867632" w:rsidRDefault="0072083A" w:rsidP="00CA1814">
      <w:pPr>
        <w:pStyle w:val="NoSpacing"/>
        <w:jc w:val="both"/>
        <w:rPr>
          <w:rFonts w:ascii="Cambria" w:hAnsi="Cambria" w:cs="Arial"/>
          <w:b/>
          <w:i/>
        </w:rPr>
      </w:pPr>
    </w:p>
    <w:p w:rsidR="0072083A" w:rsidRPr="00867632" w:rsidRDefault="0072083A" w:rsidP="00CA1814">
      <w:pPr>
        <w:pStyle w:val="NoSpacing"/>
        <w:jc w:val="both"/>
        <w:rPr>
          <w:rFonts w:ascii="Cambria" w:hAnsi="Cambria" w:cs="Arial"/>
          <w:b/>
          <w:i/>
        </w:rPr>
      </w:pPr>
      <w:r w:rsidRPr="00867632">
        <w:rPr>
          <w:rFonts w:ascii="Cambria" w:hAnsi="Cambria" w:cs="Arial"/>
          <w:b/>
          <w:i/>
        </w:rPr>
        <w:t>Bilimsel araştırmalar yazılır,</w:t>
      </w:r>
    </w:p>
    <w:p w:rsidR="0072083A" w:rsidRPr="00867632" w:rsidRDefault="0072083A" w:rsidP="00CA1814">
      <w:pPr>
        <w:pStyle w:val="NoSpacing"/>
        <w:jc w:val="both"/>
        <w:rPr>
          <w:rFonts w:ascii="Cambria" w:hAnsi="Cambria" w:cs="Arial"/>
          <w:b/>
          <w:i/>
        </w:rPr>
      </w:pPr>
      <w:r w:rsidRPr="00867632">
        <w:rPr>
          <w:rFonts w:ascii="Cambria" w:hAnsi="Cambria" w:cs="Arial"/>
          <w:b/>
          <w:i/>
        </w:rPr>
        <w:t>Seni seven ilme inanır,</w:t>
      </w:r>
    </w:p>
    <w:p w:rsidR="0072083A" w:rsidRPr="00867632" w:rsidRDefault="0072083A" w:rsidP="00CA1814">
      <w:pPr>
        <w:pStyle w:val="NoSpacing"/>
        <w:jc w:val="both"/>
        <w:rPr>
          <w:rFonts w:ascii="Cambria" w:hAnsi="Cambria" w:cs="Arial"/>
          <w:b/>
          <w:i/>
        </w:rPr>
      </w:pPr>
      <w:r w:rsidRPr="00867632">
        <w:rPr>
          <w:rFonts w:ascii="Cambria" w:hAnsi="Cambria" w:cs="Arial"/>
          <w:b/>
          <w:i/>
        </w:rPr>
        <w:t>Kitaba saygı duyulur,</w:t>
      </w:r>
    </w:p>
    <w:p w:rsidR="0072083A" w:rsidRPr="00867632" w:rsidRDefault="0072083A" w:rsidP="00CA1814">
      <w:pPr>
        <w:pStyle w:val="NoSpacing"/>
        <w:jc w:val="both"/>
        <w:rPr>
          <w:rFonts w:ascii="Cambria" w:hAnsi="Cambria" w:cs="Arial"/>
          <w:b/>
          <w:i/>
        </w:rPr>
      </w:pPr>
      <w:r w:rsidRPr="00867632">
        <w:rPr>
          <w:rFonts w:ascii="Cambria" w:hAnsi="Cambria" w:cs="Arial"/>
          <w:b/>
          <w:i/>
        </w:rPr>
        <w:t>Hepsini gördüm kitapta.</w:t>
      </w:r>
    </w:p>
    <w:p w:rsidR="0072083A" w:rsidRPr="00867632" w:rsidRDefault="0072083A" w:rsidP="00CA1814">
      <w:pPr>
        <w:pStyle w:val="NoSpacing"/>
        <w:jc w:val="both"/>
        <w:rPr>
          <w:rFonts w:ascii="Cambria" w:hAnsi="Cambria" w:cs="Arial"/>
          <w:b/>
          <w:i/>
        </w:rPr>
      </w:pPr>
    </w:p>
    <w:p w:rsidR="0072083A" w:rsidRPr="00867632" w:rsidRDefault="0072083A" w:rsidP="00CA1814">
      <w:pPr>
        <w:pStyle w:val="NoSpacing"/>
        <w:jc w:val="both"/>
        <w:rPr>
          <w:rFonts w:ascii="Cambria" w:hAnsi="Cambria" w:cs="Arial"/>
          <w:b/>
          <w:i/>
        </w:rPr>
      </w:pPr>
      <w:r w:rsidRPr="00867632">
        <w:rPr>
          <w:rFonts w:ascii="Cambria" w:hAnsi="Cambria" w:cs="Arial"/>
          <w:b/>
          <w:i/>
        </w:rPr>
        <w:t>Kalem elimde seni çizdim,</w:t>
      </w:r>
    </w:p>
    <w:p w:rsidR="0072083A" w:rsidRPr="00867632" w:rsidRDefault="0072083A" w:rsidP="00CA1814">
      <w:pPr>
        <w:pStyle w:val="NoSpacing"/>
        <w:jc w:val="both"/>
        <w:rPr>
          <w:rFonts w:ascii="Cambria" w:hAnsi="Cambria" w:cs="Arial"/>
          <w:b/>
          <w:i/>
        </w:rPr>
      </w:pPr>
      <w:r w:rsidRPr="00867632">
        <w:rPr>
          <w:rFonts w:ascii="Cambria" w:hAnsi="Cambria" w:cs="Arial"/>
          <w:b/>
          <w:i/>
        </w:rPr>
        <w:t>Bazen sana değer vermedim,</w:t>
      </w:r>
    </w:p>
    <w:p w:rsidR="0072083A" w:rsidRPr="00867632" w:rsidRDefault="0072083A" w:rsidP="00CA1814">
      <w:pPr>
        <w:pStyle w:val="NoSpacing"/>
        <w:jc w:val="both"/>
        <w:rPr>
          <w:rFonts w:ascii="Cambria" w:hAnsi="Cambria" w:cs="Arial"/>
          <w:b/>
          <w:i/>
        </w:rPr>
      </w:pPr>
      <w:r w:rsidRPr="00867632">
        <w:rPr>
          <w:rFonts w:ascii="Cambria" w:hAnsi="Cambria" w:cs="Arial"/>
          <w:b/>
          <w:i/>
        </w:rPr>
        <w:t>Kütüphaneleri süsledin,</w:t>
      </w:r>
    </w:p>
    <w:p w:rsidR="0072083A" w:rsidRPr="00867632" w:rsidRDefault="0072083A" w:rsidP="00CA1814">
      <w:pPr>
        <w:pStyle w:val="NoSpacing"/>
        <w:jc w:val="both"/>
        <w:rPr>
          <w:rFonts w:ascii="Cambria" w:hAnsi="Cambria" w:cs="Arial"/>
          <w:b/>
          <w:i/>
        </w:rPr>
      </w:pPr>
      <w:r w:rsidRPr="00867632">
        <w:rPr>
          <w:rFonts w:ascii="Cambria" w:hAnsi="Cambria" w:cs="Arial"/>
          <w:b/>
          <w:i/>
        </w:rPr>
        <w:t>Hepsini okudum kitapta,</w:t>
      </w:r>
    </w:p>
    <w:p w:rsidR="0072083A" w:rsidRPr="00867632" w:rsidRDefault="0072083A" w:rsidP="00CA1814">
      <w:pPr>
        <w:pStyle w:val="NoSpacing"/>
        <w:jc w:val="both"/>
        <w:rPr>
          <w:rFonts w:ascii="Cambria" w:hAnsi="Cambria" w:cs="Arial"/>
          <w:b/>
          <w:i/>
        </w:rPr>
      </w:pPr>
    </w:p>
    <w:p w:rsidR="0072083A" w:rsidRPr="00867632" w:rsidRDefault="0072083A" w:rsidP="00CA1814">
      <w:pPr>
        <w:pStyle w:val="NoSpacing"/>
        <w:jc w:val="both"/>
        <w:rPr>
          <w:rFonts w:ascii="Cambria" w:hAnsi="Cambria" w:cs="Arial"/>
          <w:b/>
          <w:i/>
        </w:rPr>
      </w:pPr>
      <w:r w:rsidRPr="00867632">
        <w:rPr>
          <w:rFonts w:ascii="Cambria" w:hAnsi="Cambria" w:cs="Arial"/>
          <w:b/>
          <w:i/>
        </w:rPr>
        <w:t>Öğrenciler sevmeye doyamadı,</w:t>
      </w:r>
    </w:p>
    <w:p w:rsidR="0072083A" w:rsidRPr="00867632" w:rsidRDefault="0072083A" w:rsidP="00CA1814">
      <w:pPr>
        <w:pStyle w:val="NoSpacing"/>
        <w:jc w:val="both"/>
        <w:rPr>
          <w:rFonts w:ascii="Cambria" w:hAnsi="Cambria" w:cs="Arial"/>
          <w:b/>
          <w:i/>
        </w:rPr>
      </w:pPr>
      <w:r w:rsidRPr="00867632">
        <w:rPr>
          <w:rFonts w:ascii="Cambria" w:hAnsi="Cambria" w:cs="Arial"/>
          <w:b/>
          <w:i/>
        </w:rPr>
        <w:t>Parası olmayan alamadı,</w:t>
      </w:r>
    </w:p>
    <w:p w:rsidR="0072083A" w:rsidRPr="00867632" w:rsidRDefault="0072083A" w:rsidP="00CA1814">
      <w:pPr>
        <w:pStyle w:val="NoSpacing"/>
        <w:jc w:val="both"/>
        <w:rPr>
          <w:rFonts w:ascii="Cambria" w:hAnsi="Cambria" w:cs="Arial"/>
          <w:b/>
          <w:i/>
        </w:rPr>
      </w:pPr>
      <w:r w:rsidRPr="00867632">
        <w:rPr>
          <w:rFonts w:ascii="Cambria" w:hAnsi="Cambria" w:cs="Arial"/>
          <w:b/>
          <w:i/>
        </w:rPr>
        <w:t>İlim irfan sana yazıldı,</w:t>
      </w:r>
    </w:p>
    <w:p w:rsidR="0072083A" w:rsidRPr="00867632" w:rsidRDefault="0072083A" w:rsidP="00CA1814">
      <w:pPr>
        <w:pStyle w:val="NoSpacing"/>
        <w:jc w:val="both"/>
        <w:rPr>
          <w:rFonts w:ascii="Cambria" w:hAnsi="Cambria" w:cs="Arial"/>
          <w:b/>
          <w:i/>
        </w:rPr>
      </w:pPr>
      <w:r w:rsidRPr="00867632">
        <w:rPr>
          <w:rFonts w:ascii="Cambria" w:hAnsi="Cambria" w:cs="Arial"/>
          <w:b/>
          <w:i/>
        </w:rPr>
        <w:t>Hasan Hüseyin okundu kitapta.</w:t>
      </w:r>
    </w:p>
    <w:p w:rsidR="0072083A" w:rsidRDefault="0072083A"/>
    <w:p w:rsidR="0072083A" w:rsidRDefault="0072083A">
      <w:r>
        <w:t>Hasan Hüseyin BAYAR</w:t>
      </w:r>
    </w:p>
    <w:p w:rsidR="0072083A" w:rsidRDefault="0072083A" w:rsidP="00E03206">
      <w:bookmarkStart w:id="0" w:name="_GoBack"/>
      <w:bookmarkEnd w:id="0"/>
      <w:r>
        <w:t xml:space="preserve">www.soruak.com   </w:t>
      </w:r>
    </w:p>
    <w:p w:rsidR="0072083A" w:rsidRDefault="0072083A" w:rsidP="00E03206"/>
    <w:sectPr w:rsidR="0072083A" w:rsidSect="00014A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0E81"/>
    <w:rsid w:val="00006FA3"/>
    <w:rsid w:val="00014AEE"/>
    <w:rsid w:val="003F1B69"/>
    <w:rsid w:val="0072083A"/>
    <w:rsid w:val="00756342"/>
    <w:rsid w:val="00756D0E"/>
    <w:rsid w:val="00867632"/>
    <w:rsid w:val="00980E81"/>
    <w:rsid w:val="00CA1814"/>
    <w:rsid w:val="00E032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4AE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99"/>
    <w:qFormat/>
    <w:rsid w:val="00CA1814"/>
    <w:rPr>
      <w:rFonts w:eastAsia="Times New Roman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CA1814"/>
    <w:rPr>
      <w:rFonts w:eastAsia="Times New Roman" w:cs="Times New Roman"/>
      <w:sz w:val="22"/>
      <w:szCs w:val="22"/>
      <w:lang w:val="tr-TR" w:eastAsia="tr-TR" w:bidi="ar-SA"/>
    </w:rPr>
  </w:style>
  <w:style w:type="character" w:styleId="Hyperlink">
    <w:name w:val="Hyperlink"/>
    <w:basedOn w:val="DefaultParagraphFont"/>
    <w:uiPriority w:val="99"/>
    <w:rsid w:val="003F1B6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991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68</Words>
  <Characters>392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BİRSEN</cp:lastModifiedBy>
  <cp:revision>3</cp:revision>
  <dcterms:created xsi:type="dcterms:W3CDTF">2015-07-20T09:32:00Z</dcterms:created>
  <dcterms:modified xsi:type="dcterms:W3CDTF">2015-07-22T20:13:00Z</dcterms:modified>
</cp:coreProperties>
</file>