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5D" w:rsidRDefault="00CD2B5D" w:rsidP="006A6789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Skeleton Anterior" style="position:absolute;margin-left:0;margin-top:0;width:484.5pt;height:654.75pt;z-index:251658240;visibility:visible;mso-position-horizontal:center;mso-position-horizontal-relative:margin;mso-position-vertical:bottom;mso-position-vertical-relative:margin">
            <v:imagedata r:id="rId4" o:title="" blacklevel="-3277f" grayscale="t"/>
            <w10:wrap type="square" anchorx="margin" anchory="margin"/>
          </v:shape>
        </w:pict>
      </w:r>
      <w:r>
        <w:rPr>
          <w:rFonts w:ascii="Arial" w:hAnsi="Arial" w:cs="Arial"/>
          <w:b/>
        </w:rPr>
        <w:t xml:space="preserve">Aşağıdaki iskeletin  parçalarını makasla kes,defterine birleştirerek  yapıştır,  </w:t>
      </w: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CD2B5D" w:rsidRDefault="00CD2B5D" w:rsidP="00684537">
      <w:pPr>
        <w:rPr>
          <w:rFonts w:ascii="Arial" w:hAnsi="Arial" w:cs="Arial"/>
          <w:b/>
        </w:rPr>
      </w:pPr>
    </w:p>
    <w:sectPr w:rsidR="00CD2B5D" w:rsidSect="00041B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537"/>
    <w:rsid w:val="00041BA0"/>
    <w:rsid w:val="00513545"/>
    <w:rsid w:val="00684537"/>
    <w:rsid w:val="006A6789"/>
    <w:rsid w:val="007751D8"/>
    <w:rsid w:val="00776966"/>
    <w:rsid w:val="008F1BD7"/>
    <w:rsid w:val="00905AF2"/>
    <w:rsid w:val="00CD2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BA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84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453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A678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84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20</Words>
  <Characters>120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BİRSEN</cp:lastModifiedBy>
  <cp:revision>6</cp:revision>
  <cp:lastPrinted>2012-09-24T12:19:00Z</cp:lastPrinted>
  <dcterms:created xsi:type="dcterms:W3CDTF">2012-09-21T15:11:00Z</dcterms:created>
  <dcterms:modified xsi:type="dcterms:W3CDTF">2015-10-05T18:41:00Z</dcterms:modified>
</cp:coreProperties>
</file>