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88" w:rsidRPr="00684A71" w:rsidRDefault="00417C88" w:rsidP="00CA5383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4.bp.blogspot.com/_n1Ip5ZPt4aY/TUx8J55llyI/AAAAAAAABiA/seyG4C21tQI/s640/600px-US_72.png" style="position:absolute;left:0;text-align:left;margin-left:509.45pt;margin-top:28.2pt;width:37.5pt;height:37.5pt;z-index:-251651584;visibility:visible;mso-position-horizontal-relative:margin;mso-position-vertical-relative:margin">
            <v:imagedata r:id="rId5" o:title=""/>
            <w10:wrap anchorx="margin" anchory="margin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KESİR PROBLEMLERİ </w: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>- BÜTÜNDEN PARÇAYA ULAŞ</w:t>
      </w:r>
    </w:p>
    <w:p w:rsidR="00417C88" w:rsidRPr="00684A71" w:rsidRDefault="00417C88" w:rsidP="00CA5383">
      <w:pPr>
        <w:jc w:val="center"/>
        <w:rPr>
          <w:rFonts w:ascii="Comic Sans MS" w:hAnsi="Comic Sans MS" w:cs="Comic Sans MS"/>
          <w:b/>
          <w:bCs/>
          <w:sz w:val="24"/>
          <w:szCs w:val="24"/>
        </w:rPr>
        <w:sectPr w:rsidR="00417C88" w:rsidRPr="00684A71" w:rsidSect="008B7833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</w:p>
    <w:p w:rsidR="00417C88" w:rsidRPr="00684A71" w:rsidRDefault="00417C88" w:rsidP="00CA5383">
      <w:pPr>
        <w:rPr>
          <w:rFonts w:ascii="Comic Sans MS" w:hAnsi="Comic Sans MS" w:cs="Comic Sans MS"/>
          <w:b/>
          <w:bCs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sz w:val="24"/>
          <w:szCs w:val="24"/>
        </w:rPr>
        <w:t>1- Aşağıdaki şeklin tamamı 20 birim ise taralı alan kaç birim olur ?</w:t>
      </w:r>
    </w:p>
    <w:tbl>
      <w:tblPr>
        <w:tblpPr w:leftFromText="141" w:rightFromText="141" w:vertAnchor="text" w:horzAnchor="margin" w:tblpY="2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6"/>
        <w:gridCol w:w="1236"/>
      </w:tblGrid>
      <w:tr w:rsidR="00417C88" w:rsidRPr="0078551D">
        <w:trPr>
          <w:trHeight w:val="570"/>
        </w:trPr>
        <w:tc>
          <w:tcPr>
            <w:tcW w:w="1236" w:type="dxa"/>
            <w:shd w:val="pct5" w:color="auto" w:fill="FFFF00"/>
          </w:tcPr>
          <w:p w:rsidR="00417C88" w:rsidRPr="0078551D" w:rsidRDefault="00417C88" w:rsidP="0078551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36" w:type="dxa"/>
            <w:shd w:val="pct5" w:color="auto" w:fill="FFFF00"/>
          </w:tcPr>
          <w:p w:rsidR="00417C88" w:rsidRPr="0078551D" w:rsidRDefault="00417C88" w:rsidP="0078551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417C88" w:rsidRPr="0078551D">
        <w:trPr>
          <w:trHeight w:val="570"/>
        </w:trPr>
        <w:tc>
          <w:tcPr>
            <w:tcW w:w="1236" w:type="dxa"/>
          </w:tcPr>
          <w:p w:rsidR="00417C88" w:rsidRPr="0078551D" w:rsidRDefault="00417C88" w:rsidP="0078551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36" w:type="dxa"/>
          </w:tcPr>
          <w:p w:rsidR="00417C88" w:rsidRPr="0078551D" w:rsidRDefault="00417C88" w:rsidP="0078551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417C88" w:rsidRPr="00684A71" w:rsidRDefault="00417C88" w:rsidP="00CA5383">
      <w:pPr>
        <w:rPr>
          <w:rFonts w:ascii="Comic Sans MS" w:hAnsi="Comic Sans MS" w:cs="Comic Sans MS"/>
          <w:sz w:val="24"/>
          <w:szCs w:val="24"/>
        </w:rPr>
      </w:pPr>
      <w:r w:rsidRPr="00684A71">
        <w:rPr>
          <w:rFonts w:ascii="Comic Sans MS" w:hAnsi="Comic Sans MS" w:cs="Comic Sans MS"/>
          <w:sz w:val="24"/>
          <w:szCs w:val="24"/>
        </w:rPr>
        <w:t xml:space="preserve"> </w:t>
      </w:r>
    </w:p>
    <w:p w:rsidR="00417C88" w:rsidRPr="00684A71" w:rsidRDefault="00417C88" w:rsidP="00CA5383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 w:rsidP="00CA538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684A71" w:rsidRDefault="00417C88" w:rsidP="00CA5383">
      <w:pPr>
        <w:rPr>
          <w:rFonts w:ascii="Comic Sans MS" w:hAnsi="Comic Sans MS" w:cs="Comic Sans MS"/>
          <w:b/>
          <w:bCs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sz w:val="24"/>
          <w:szCs w:val="24"/>
        </w:rPr>
        <w:t>2- Aşağıdaki şeklin tamamı 30 birim ise taralı alan kaç birim olur ?</w:t>
      </w: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shape id="Resim 1" o:spid="_x0000_s1027" type="#_x0000_t75" style="position:absolute;margin-left:3.15pt;margin-top:218.85pt;width:105pt;height:93.75pt;z-index:251650560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sz w:val="24"/>
          <w:szCs w:val="24"/>
        </w:rPr>
        <w:t>3- Aşağıdaki şeklin tamamı 40 birim ise taralı alan kaç birim olur ?</w:t>
      </w: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shape id="Resim 2" o:spid="_x0000_s1028" type="#_x0000_t75" style="position:absolute;margin-left:-2.85pt;margin-top:385.35pt;width:129.75pt;height:117pt;z-index:251651584;visibility:visible;mso-position-horizontal-relative:margin;mso-position-vertical-relative:margin">
            <v:imagedata r:id="rId7" o:title=""/>
            <w10:wrap type="square" anchorx="margin" anchory="margin"/>
          </v:shape>
        </w:pict>
      </w: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sz w:val="24"/>
          <w:szCs w:val="24"/>
        </w:rPr>
        <w:t>4- Aşağıdaki çiçeği</w:t>
      </w:r>
      <w:r>
        <w:rPr>
          <w:rFonts w:ascii="Comic Sans MS" w:hAnsi="Comic Sans MS" w:cs="Comic Sans MS"/>
          <w:b/>
          <w:bCs/>
          <w:sz w:val="24"/>
          <w:szCs w:val="24"/>
        </w:rPr>
        <w:t>n</w: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 yaprakları toplam  35 birim ise boyalı yapraklar kaç birimi göstermektedir?</w:t>
      </w:r>
    </w:p>
    <w:p w:rsidR="00417C88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 id="Resim 42" o:spid="_x0000_s1029" type="#_x0000_t75" style="position:absolute;margin-left:14.4pt;margin-top:630.6pt;width:99.75pt;height:114pt;z-index:251652608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417C88" w:rsidRPr="00684A71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5- 72’nin  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20" w:dyaOrig="620">
          <v:shape id="_x0000_i1025" type="#_x0000_t75" style="width:13.5pt;height:36.75pt" o:ole="">
            <v:imagedata r:id="rId9" o:title=""/>
          </v:shape>
          <o:OLEObject Type="Embed" ProgID="Equation.3" ShapeID="_x0000_i1025" DrawAspect="Content" ObjectID="_1486401228" r:id="rId10"/>
        </w:objec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   ‘i  kaçtır? Şekil çizerek gösteriniz.</w:t>
      </w:r>
    </w:p>
    <w:p w:rsidR="00417C88" w:rsidRPr="00684A71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 id="irc_mi" o:spid="_x0000_s1030" type="#_x0000_t75" alt="http://www.sahinbeytarim.gov.tr/site/resim/haber-9MAtBJbI6UGd.jpg" style="position:absolute;margin-left:508.65pt;margin-top:160.95pt;width:62.25pt;height:74.25pt;z-index:-251660800;visibility:visible;mso-position-horizontal-relative:margin;mso-position-vertical-relative:margin">
            <v:imagedata r:id="rId11" o:title=""/>
            <w10:wrap anchorx="margin" anchory="margin"/>
          </v:shape>
        </w:pict>
      </w:r>
    </w:p>
    <w:p w:rsidR="00417C88" w:rsidRPr="00684A71" w:rsidRDefault="00417C8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6- Okulumuzun bahçesine 50 tane fidan diktik. Bu fidanların  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12" o:title=""/>
          </v:shape>
          <o:OLEObject Type="Embed" ProgID="Equation.3" ShapeID="_x0000_i1026" DrawAspect="Content" ObjectID="_1486401229" r:id="rId13"/>
        </w:objec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‘ini suladık. </w:t>
      </w:r>
      <w:r w:rsidRPr="00ED15A2">
        <w:rPr>
          <w:rFonts w:ascii="Comic Sans MS" w:hAnsi="Comic Sans MS" w:cs="Comic Sans MS"/>
          <w:b/>
          <w:bCs/>
          <w:sz w:val="24"/>
          <w:szCs w:val="24"/>
          <w:u w:val="single"/>
        </w:rPr>
        <w:t>Sulanmayan</w: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 kaç tane fidan vardır? Şekil çizerek gösteriniz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t xml:space="preserve"> </w:t>
      </w:r>
    </w:p>
    <w:p w:rsidR="00417C88" w:rsidRPr="00684A71" w:rsidRDefault="00417C88">
      <w:pPr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>
        <w:rPr>
          <w:noProof/>
        </w:rPr>
        <w:pict>
          <v:shape id="_x0000_s1031" type="#_x0000_t75" alt="http://www.turkkeyif.com/wp-content/uploads/2012/12/%C3%96%C4%9Frenci-Davran%C4%B1%C5%9Flar%C4%B1.gif" style="position:absolute;margin-left:500.4pt;margin-top:364.2pt;width:70.5pt;height:61.5pt;z-index:-251659776;visibility:visible;mso-position-horizontal-relative:margin;mso-position-vertical-relative:margin">
            <v:imagedata r:id="rId14" o:title=""/>
            <w10:wrap anchorx="margin" anchory="margin"/>
          </v:shape>
        </w:pict>
      </w:r>
    </w:p>
    <w:p w:rsidR="00417C88" w:rsidRPr="00684A71" w:rsidRDefault="00417C88">
      <w:pPr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>
      <w:pPr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135B9">
      <w:pPr>
        <w:spacing w:after="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t xml:space="preserve">7- Sınıfımızdan 28 öğrenci vardır. Bu </w:t>
      </w:r>
    </w:p>
    <w:p w:rsidR="00417C88" w:rsidRPr="00684A71" w:rsidRDefault="00417C88" w:rsidP="00D135B9">
      <w:pPr>
        <w:spacing w:after="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öğrencilerin </w:t>
      </w:r>
      <w:r w:rsidRPr="0078551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78551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78551D">
        <w:pict>
          <v:shape id="_x0000_i1027" type="#_x0000_t75" style="width:27.75pt;height:54.75pt">
            <v:imagedata r:id="rId15" o:title="" chromakey="white"/>
          </v:shape>
        </w:pict>
      </w:r>
      <w:r w:rsidRPr="0078551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78551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78551D">
        <w:pict>
          <v:shape id="_x0000_i1028" type="#_x0000_t75" style="width:27.75pt;height:54.75pt">
            <v:imagedata r:id="rId15" o:title="" chromakey="white"/>
          </v:shape>
        </w:pict>
      </w:r>
      <w:r w:rsidRPr="0078551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>’ü  erkektir. Sınıfımızdaki erkek öğrenci kaç kişidir ? Şekil çizerek gösteriniz.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t xml:space="preserve"> </w:t>
      </w:r>
    </w:p>
    <w:p w:rsidR="00417C88" w:rsidRPr="00684A71" w:rsidRDefault="00417C88" w:rsidP="00C37971">
      <w:pPr>
        <w:spacing w:after="0"/>
        <w:ind w:right="-72"/>
        <w:rPr>
          <w:rFonts w:ascii="Comic Sans MS" w:hAnsi="Comic Sans MS" w:cs="Comic Sans MS"/>
          <w:position w:val="-24"/>
          <w:sz w:val="24"/>
          <w:szCs w:val="24"/>
        </w:rPr>
      </w:pPr>
    </w:p>
    <w:p w:rsidR="00417C88" w:rsidRDefault="00417C88" w:rsidP="00C37971">
      <w:pPr>
        <w:spacing w:after="0"/>
        <w:ind w:right="-72"/>
        <w:rPr>
          <w:rFonts w:ascii="Comic Sans MS" w:hAnsi="Comic Sans MS" w:cs="Comic Sans MS"/>
          <w:position w:val="-24"/>
          <w:sz w:val="24"/>
          <w:szCs w:val="24"/>
        </w:rPr>
      </w:pPr>
    </w:p>
    <w:p w:rsidR="00417C88" w:rsidRDefault="00417C88" w:rsidP="00C37971">
      <w:pPr>
        <w:spacing w:after="0"/>
        <w:ind w:right="-72"/>
        <w:rPr>
          <w:rFonts w:ascii="Comic Sans MS" w:hAnsi="Comic Sans MS" w:cs="Comic Sans MS"/>
          <w:position w:val="-24"/>
          <w:sz w:val="24"/>
          <w:szCs w:val="24"/>
        </w:rPr>
      </w:pPr>
    </w:p>
    <w:p w:rsidR="00417C88" w:rsidRPr="00684A71" w:rsidRDefault="00417C88" w:rsidP="00C37971">
      <w:pPr>
        <w:spacing w:after="0"/>
        <w:ind w:right="-72"/>
        <w:rPr>
          <w:rFonts w:ascii="Comic Sans MS" w:hAnsi="Comic Sans MS" w:cs="Comic Sans MS"/>
          <w:position w:val="-24"/>
          <w:sz w:val="24"/>
          <w:szCs w:val="24"/>
        </w:rPr>
      </w:pPr>
    </w:p>
    <w:p w:rsidR="00417C88" w:rsidRPr="00684A71" w:rsidRDefault="00417C88" w:rsidP="00C37971">
      <w:pPr>
        <w:spacing w:after="0"/>
        <w:ind w:right="-72"/>
        <w:rPr>
          <w:rFonts w:ascii="Comic Sans MS" w:hAnsi="Comic Sans MS" w:cs="Comic Sans MS"/>
          <w:position w:val="-24"/>
          <w:sz w:val="24"/>
          <w:szCs w:val="24"/>
        </w:rPr>
      </w:pPr>
    </w:p>
    <w:p w:rsidR="00417C88" w:rsidRPr="00684A71" w:rsidRDefault="00417C88" w:rsidP="00C37971">
      <w:pPr>
        <w:spacing w:after="0"/>
        <w:ind w:right="-72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 id="_x0000_s1032" type="#_x0000_t75" alt="http://www.manzara.be/data/media/400/fndk_1.jpg" style="position:absolute;margin-left:512.4pt;margin-top:651.45pt;width:33pt;height:38.25pt;z-index:-251656704;visibility:visible;mso-position-horizontal-relative:margin;mso-position-vertical-relative:margin">
            <v:imagedata r:id="rId16" o:title=""/>
            <w10:wrap anchorx="margin" anchory="margin"/>
          </v:shape>
        </w:pic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8-  32 </w:t>
      </w:r>
      <w:r>
        <w:rPr>
          <w:rFonts w:ascii="Comic Sans MS" w:hAnsi="Comic Sans MS" w:cs="Comic Sans MS"/>
          <w:b/>
          <w:bCs/>
          <w:sz w:val="24"/>
          <w:szCs w:val="24"/>
        </w:rPr>
        <w:t>fındığın</w: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486401230" r:id="rId18"/>
        </w:objec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 ‘i kaç fındık eder? Şekil çizerek gösteriniz.</w:t>
      </w:r>
      <w:r w:rsidRPr="00C26DC2">
        <w:rPr>
          <w:rFonts w:ascii="ALFABET98" w:hAnsi="ALFABET98" w:cs="ALFABET98"/>
          <w:b/>
          <w:bCs/>
          <w:noProof/>
          <w:sz w:val="24"/>
          <w:szCs w:val="24"/>
        </w:rPr>
        <w:t xml:space="preserve"> </w:t>
      </w:r>
    </w:p>
    <w:p w:rsidR="00417C88" w:rsidRPr="00684A71" w:rsidRDefault="00417C88" w:rsidP="00C37971">
      <w:pPr>
        <w:spacing w:after="0"/>
        <w:ind w:right="-72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C37971">
      <w:pPr>
        <w:spacing w:after="0"/>
        <w:ind w:right="-72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C37971">
      <w:pPr>
        <w:spacing w:after="0"/>
        <w:ind w:right="-72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684A71" w:rsidRDefault="00417C88" w:rsidP="00C37971">
      <w:pPr>
        <w:spacing w:after="0"/>
        <w:ind w:right="-72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>
        <w:rPr>
          <w:noProof/>
        </w:rPr>
        <w:pict>
          <v:shape id="_x0000_s1033" type="#_x0000_t75" alt="http://nccga.org/wp-content/uploads/egg.jpg" style="position:absolute;margin-left:216.15pt;margin-top:-31.65pt;width:52.5pt;height:60.75pt;z-index:-251658752;visibility:visible;mso-position-horizontal-relative:margin;mso-position-vertical-relative:margin">
            <v:imagedata r:id="rId19" o:title=""/>
            <w10:wrap anchorx="margin" anchory="margin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9</w: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 xml:space="preserve">- 56 yumurtası olan bakkal amca yumurtaların 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0" type="#_x0000_t75" style="width:12.75pt;height:32.25pt" o:ole="">
            <v:imagedata r:id="rId20" o:title=""/>
          </v:shape>
          <o:OLEObject Type="Embed" ProgID="Equation.3" ShapeID="_x0000_i1030" DrawAspect="Content" ObjectID="_1486401231" r:id="rId21"/>
        </w:object>
      </w:r>
      <w:r w:rsidRPr="00684A71">
        <w:rPr>
          <w:rFonts w:ascii="Comic Sans MS" w:hAnsi="Comic Sans MS" w:cs="Comic Sans MS"/>
          <w:b/>
          <w:bCs/>
          <w:sz w:val="24"/>
          <w:szCs w:val="24"/>
        </w:rPr>
        <w:t>sini sattı. Bakkal amca kaç tane yumurta satmıştır. Şekil çizerek gösteriniz.</w:t>
      </w:r>
      <w:r w:rsidRPr="00684A71">
        <w:rPr>
          <w:rFonts w:ascii="Comic Sans MS" w:hAnsi="Comic Sans MS" w:cs="Comic Sans MS"/>
          <w:b/>
          <w:bCs/>
          <w:position w:val="-24"/>
          <w:sz w:val="24"/>
          <w:szCs w:val="24"/>
        </w:rPr>
        <w:t xml:space="preserve"> </w:t>
      </w: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</w:rPr>
        <w:pict>
          <v:shape id="_x0000_s1034" type="#_x0000_t75" style="position:absolute;margin-left:208.65pt;margin-top:24.65pt;width:45pt;height:45pt;z-index:-251662848;visibility:visible">
            <v:imagedata r:id="rId22" o:title=""/>
          </v:shape>
        </w:pict>
      </w:r>
      <w:r>
        <w:rPr>
          <w:rFonts w:ascii="ALFABET98" w:hAnsi="ALFABET98" w:cs="ALFABET98"/>
          <w:b/>
          <w:bCs/>
          <w:sz w:val="24"/>
          <w:szCs w:val="24"/>
        </w:rPr>
        <w:t xml:space="preserve">10- </w:t>
      </w:r>
      <w:r w:rsidRPr="00D854EA">
        <w:rPr>
          <w:rFonts w:ascii="Comic Sans MS" w:hAnsi="Comic Sans MS" w:cs="Comic Sans MS"/>
          <w:b/>
          <w:bCs/>
          <w:sz w:val="24"/>
          <w:szCs w:val="24"/>
        </w:rPr>
        <w:t xml:space="preserve">126 sayfa kitabın </w:t>
      </w:r>
      <w:r w:rsidRPr="00D854EA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1" type="#_x0000_t75" style="width:12.75pt;height:32.25pt" o:ole="">
            <v:imagedata r:id="rId23" o:title=""/>
          </v:shape>
          <o:OLEObject Type="Embed" ProgID="Equation.3" ShapeID="_x0000_i1031" DrawAspect="Content" ObjectID="_1486401232" r:id="rId24"/>
        </w:object>
      </w:r>
      <w:r w:rsidRPr="00D854EA">
        <w:rPr>
          <w:rFonts w:ascii="Comic Sans MS" w:hAnsi="Comic Sans MS" w:cs="Comic Sans MS"/>
          <w:b/>
          <w:bCs/>
          <w:sz w:val="24"/>
          <w:szCs w:val="24"/>
        </w:rPr>
        <w:t>’ unu okuyan Zehra, kaç sayfa okumuştur? Şekil çizerek gösteriniz.</w: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 id="_x0000_s1035" type="#_x0000_t75" alt="http://galeri.uludagsozluk.com/24/ceviz_71308.jpg" style="position:absolute;margin-left:220.65pt;margin-top:410.85pt;width:65.25pt;height:48.75pt;z-index:-251655680;visibility:visible;mso-position-horizontal-relative:margin;mso-position-vertical-relative:margin">
            <v:imagedata r:id="rId25" o:title=""/>
            <w10:wrap anchorx="margin" anchory="margin"/>
          </v:shape>
        </w:pict>
      </w:r>
      <w:r>
        <w:rPr>
          <w:rFonts w:ascii="ALFABET98" w:hAnsi="ALFABET98" w:cs="ALFABET98"/>
          <w:b/>
          <w:bCs/>
          <w:sz w:val="24"/>
          <w:szCs w:val="24"/>
        </w:rPr>
        <w:t xml:space="preserve">11-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Mustafa </w:t>
      </w:r>
      <w:r w:rsidRPr="00D854EA">
        <w:rPr>
          <w:rFonts w:ascii="Comic Sans MS" w:hAnsi="Comic Sans MS" w:cs="Comic Sans MS"/>
          <w:b/>
          <w:bCs/>
          <w:sz w:val="24"/>
          <w:szCs w:val="24"/>
        </w:rPr>
        <w:t xml:space="preserve">topladığı 90 </w:t>
      </w:r>
      <w:r>
        <w:rPr>
          <w:rFonts w:ascii="Comic Sans MS" w:hAnsi="Comic Sans MS" w:cs="Comic Sans MS"/>
          <w:b/>
          <w:bCs/>
          <w:sz w:val="24"/>
          <w:szCs w:val="24"/>
        </w:rPr>
        <w:t>cevizin</w:t>
      </w:r>
      <w:r w:rsidRPr="00D854EA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D854EA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2" type="#_x0000_t75" style="width:12.75pt;height:32.25pt" o:ole="">
            <v:imagedata r:id="rId23" o:title=""/>
          </v:shape>
          <o:OLEObject Type="Embed" ProgID="Equation.3" ShapeID="_x0000_i1032" DrawAspect="Content" ObjectID="_1486401233" r:id="rId26"/>
        </w:object>
      </w:r>
      <w:r w:rsidRPr="00D854EA">
        <w:rPr>
          <w:rFonts w:ascii="Comic Sans MS" w:hAnsi="Comic Sans MS" w:cs="Comic Sans MS"/>
          <w:b/>
          <w:bCs/>
          <w:sz w:val="24"/>
          <w:szCs w:val="24"/>
        </w:rPr>
        <w:t>’</w:t>
      </w:r>
      <w:r>
        <w:rPr>
          <w:rFonts w:ascii="Comic Sans MS" w:hAnsi="Comic Sans MS" w:cs="Comic Sans MS"/>
          <w:b/>
          <w:bCs/>
          <w:sz w:val="24"/>
          <w:szCs w:val="24"/>
        </w:rPr>
        <w:t>unu kardeşiyle</w:t>
      </w:r>
      <w:r w:rsidRPr="00D854EA">
        <w:rPr>
          <w:rFonts w:ascii="Comic Sans MS" w:hAnsi="Comic Sans MS" w:cs="Comic Sans MS"/>
          <w:b/>
          <w:bCs/>
          <w:sz w:val="24"/>
          <w:szCs w:val="24"/>
        </w:rPr>
        <w:t xml:space="preserve"> yedi. </w:t>
      </w:r>
      <w:r>
        <w:rPr>
          <w:rFonts w:ascii="Comic Sans MS" w:hAnsi="Comic Sans MS" w:cs="Comic Sans MS"/>
          <w:b/>
          <w:bCs/>
          <w:sz w:val="24"/>
          <w:szCs w:val="24"/>
        </w:rPr>
        <w:t>Mustafa ve kardeşi kaç ceviz yemiştir? Şekil çizerek gösteriniz.</w: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 id="_x0000_s1036" type="#_x0000_t75" alt="http://www.gonaturalcaribe.com/uploads/8/7/2/7/8727637/7341974_orig.jpg" style="position:absolute;margin-left:216.15pt;margin-top:626.1pt;width:59.8pt;height:74.25pt;z-index:-251657728;visibility:visible;mso-position-horizontal-relative:margin;mso-position-vertical-relative:margin">
            <v:imagedata r:id="rId27" o:title=""/>
            <w10:wrap anchorx="margin" anchory="margin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12- Bir kümeste 42 hayvan vardır. Bu hayvanların </w:t>
      </w:r>
      <w:r w:rsidRPr="00D854EA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3" type="#_x0000_t75" style="width:12.75pt;height:32.25pt" o:ole="">
            <v:imagedata r:id="rId28" o:title=""/>
          </v:shape>
          <o:OLEObject Type="Embed" ProgID="Equation.3" ShapeID="_x0000_i1033" DrawAspect="Content" ObjectID="_1486401234" r:id="rId29"/>
        </w:obje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tavuk olduğuna göre kümeste kaç tane kaz vardır? Şekil çizerek gösteriniz. </w: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Pr="00D854EA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LFABET98" w:hAnsi="ALFABET98" w:cs="ALFABET98"/>
          <w:b/>
          <w:bCs/>
          <w:position w:val="-24"/>
          <w:sz w:val="24"/>
          <w:szCs w:val="24"/>
        </w:rPr>
      </w:pPr>
      <w:r>
        <w:rPr>
          <w:noProof/>
        </w:rPr>
        <w:pict>
          <v:shape id="_x0000_s1037" type="#_x0000_t75" alt="j0215934" style="position:absolute;margin-left:500.4pt;margin-top:29.1pt;width:53.25pt;height:33pt;z-index:-251654656;visibility:visible;mso-position-horizontal-relative:margin;mso-position-vertical-relative:margin">
            <v:imagedata r:id="rId30" o:title=""/>
            <w10:wrap anchorx="margin" anchory="margin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13- </w: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Alper’in 65 </w:t>
      </w:r>
      <w:r>
        <w:rPr>
          <w:rFonts w:ascii="Comic Sans MS" w:hAnsi="Comic Sans MS" w:cs="Comic Sans MS"/>
          <w:b/>
          <w:bCs/>
          <w:sz w:val="24"/>
          <w:szCs w:val="24"/>
        </w:rPr>
        <w:t>şekeri</w: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 vardı.  </w:t>
      </w:r>
      <w:r w:rsidRPr="00FA5426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4" type="#_x0000_t75" style="width:11.25pt;height:30.75pt" o:ole="">
            <v:imagedata r:id="rId31" o:title=""/>
          </v:shape>
          <o:OLEObject Type="Embed" ProgID="Equation.3" ShapeID="_x0000_i1034" DrawAspect="Content" ObjectID="_1486401235" r:id="rId32"/>
        </w:objec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 ini abisine verdi. Alper’in kaç tane </w:t>
      </w:r>
      <w:r>
        <w:rPr>
          <w:rFonts w:ascii="Comic Sans MS" w:hAnsi="Comic Sans MS" w:cs="Comic Sans MS"/>
          <w:b/>
          <w:bCs/>
          <w:sz w:val="24"/>
          <w:szCs w:val="24"/>
        </w:rPr>
        <w:t>şekeri</w: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 kaldı?</w: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</w:pPr>
    </w:p>
    <w:p w:rsidR="00417C88" w:rsidRPr="00FA5426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>
        <w:rPr>
          <w:noProof/>
        </w:rPr>
        <w:pict>
          <v:shape id="_x0000_s1038" type="#_x0000_t75" style="position:absolute;margin-left:218.05pt;margin-top:24.4pt;width:45pt;height:45pt;z-index:-251661824;visibility:visible">
            <v:imagedata r:id="rId22" o:title=""/>
          </v:shape>
        </w:pic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14- </w:t>
      </w:r>
      <w:r>
        <w:rPr>
          <w:rFonts w:ascii="Comic Sans MS" w:hAnsi="Comic Sans MS" w:cs="Comic Sans MS"/>
          <w:b/>
          <w:bCs/>
          <w:sz w:val="24"/>
          <w:szCs w:val="24"/>
        </w:rPr>
        <w:t>Emrah</w: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>’ın 78 sayfa kitabı vardı.</w:t>
      </w:r>
      <w:r>
        <w:rPr>
          <w:rFonts w:ascii="Comic Sans MS" w:hAnsi="Comic Sans MS" w:cs="Comic Sans MS"/>
          <w:b/>
          <w:bCs/>
          <w:sz w:val="24"/>
          <w:szCs w:val="24"/>
        </w:rPr>
        <w:t>Kitabın</w: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A5426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33" o:title=""/>
          </v:shape>
          <o:OLEObject Type="Embed" ProgID="Equation.3" ShapeID="_x0000_i1035" DrawAspect="Content" ObjectID="_1486401236" r:id="rId34"/>
        </w:objec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ini okudu. </w:t>
      </w:r>
      <w:r>
        <w:rPr>
          <w:rFonts w:ascii="Comic Sans MS" w:hAnsi="Comic Sans MS" w:cs="Comic Sans MS"/>
          <w:b/>
          <w:bCs/>
          <w:sz w:val="24"/>
          <w:szCs w:val="24"/>
        </w:rPr>
        <w:t>Emrah</w:t>
      </w:r>
      <w:r w:rsidRPr="00FA5426">
        <w:rPr>
          <w:rFonts w:ascii="Comic Sans MS" w:hAnsi="Comic Sans MS" w:cs="Comic Sans MS"/>
          <w:b/>
          <w:bCs/>
          <w:sz w:val="24"/>
          <w:szCs w:val="24"/>
        </w:rPr>
        <w:t xml:space="preserve"> kaç sayfa kitap okumuştur?</w: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>
        <w:rPr>
          <w:noProof/>
        </w:rPr>
        <w:pict>
          <v:shape id="_x0000_s1039" type="#_x0000_t75" alt="http://www.joyon.net/FB,995,23,dekor-bilye-setmavi-ton-5090-mb-dekoratif-aksesuar-rader.jpg" style="position:absolute;margin-left:500.4pt;margin-top:373.35pt;width:56.7pt;height:50.25pt;z-index:-251653632;visibility:visible;mso-position-horizontal-relative:margin;mso-position-vertical-relative:margin">
            <v:imagedata r:id="rId35" o:title=""/>
            <w10:wrap anchorx="margin" anchory="margin"/>
          </v:shape>
        </w:pic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3B4FB1" w:rsidRDefault="00417C88" w:rsidP="003B4FB1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15- </w:t>
      </w:r>
      <w:r>
        <w:rPr>
          <w:rFonts w:ascii="Comic Sans MS" w:hAnsi="Comic Sans MS" w:cs="Comic Sans MS"/>
          <w:b/>
          <w:bCs/>
          <w:sz w:val="24"/>
          <w:szCs w:val="24"/>
        </w:rPr>
        <w:t>Yeşim’in 21</w:t>
      </w: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 tane </w:t>
      </w:r>
      <w:r>
        <w:rPr>
          <w:rFonts w:ascii="Comic Sans MS" w:hAnsi="Comic Sans MS" w:cs="Comic Sans MS"/>
          <w:b/>
          <w:bCs/>
          <w:sz w:val="24"/>
          <w:szCs w:val="24"/>
        </w:rPr>
        <w:t>bilyesi</w:t>
      </w: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 vardı.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Bilyelerinin </w:t>
      </w:r>
      <w:r w:rsidRPr="003B4FB1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6" o:title=""/>
          </v:shape>
          <o:OLEObject Type="Embed" ProgID="Equation.3" ShapeID="_x0000_i1036" DrawAspect="Content" ObjectID="_1486401237" r:id="rId37"/>
        </w:object>
      </w:r>
      <w:r>
        <w:rPr>
          <w:rFonts w:ascii="Comic Sans MS" w:hAnsi="Comic Sans MS" w:cs="Comic Sans MS"/>
          <w:b/>
          <w:bCs/>
          <w:sz w:val="24"/>
          <w:szCs w:val="24"/>
        </w:rPr>
        <w:t>sini kaybetti. Yeşim’in</w:t>
      </w: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 kaç tane </w:t>
      </w:r>
      <w:r>
        <w:rPr>
          <w:rFonts w:ascii="Comic Sans MS" w:hAnsi="Comic Sans MS" w:cs="Comic Sans MS"/>
          <w:b/>
          <w:bCs/>
          <w:sz w:val="24"/>
          <w:szCs w:val="24"/>
        </w:rPr>
        <w:t>bilyesi kaldı? Şekil çizerek gösteriniz.</w:t>
      </w: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</w:p>
    <w:p w:rsidR="00417C88" w:rsidRPr="00684A71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position w:val="-24"/>
          <w:sz w:val="24"/>
          <w:szCs w:val="24"/>
        </w:rPr>
      </w:pPr>
      <w:r>
        <w:rPr>
          <w:noProof/>
        </w:rPr>
        <w:pict>
          <v:shape id="_x0000_s1040" type="#_x0000_t75" alt="http://www.banknoteworld.it/photogallery/photo00022518/TURKEY-NEWR-50NL-2009%20copy.jpg" style="position:absolute;margin-left:482.9pt;margin-top:544.15pt;width:82.55pt;height:78.25pt;z-index:-251652608;visibility:visible;mso-position-horizontal-relative:margin;mso-position-vertical-relative:margin">
            <v:imagedata r:id="rId38" o:title=""/>
            <o:lock v:ext="edit" aspectratio="f"/>
            <w10:wrap anchorx="margin" anchory="margin"/>
          </v:shape>
        </w:pic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position w:val="-24"/>
          <w:sz w:val="24"/>
          <w:szCs w:val="24"/>
        </w:rPr>
        <w:t xml:space="preserve"> </w:t>
      </w: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16- </w:t>
      </w:r>
      <w:r>
        <w:rPr>
          <w:rFonts w:ascii="Comic Sans MS" w:hAnsi="Comic Sans MS" w:cs="Comic Sans MS"/>
          <w:b/>
          <w:bCs/>
          <w:sz w:val="24"/>
          <w:szCs w:val="24"/>
        </w:rPr>
        <w:t>Özlem’in 55 lirası vardı. Özlem parasının</w:t>
      </w: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B4FB1">
        <w:rPr>
          <w:rFonts w:ascii="Comic Sans MS" w:hAnsi="Comic Sans MS" w:cs="Comic Sans MS"/>
          <w:b/>
          <w:bCs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9" o:title=""/>
          </v:shape>
          <o:OLEObject Type="Embed" ProgID="Equation.3" ShapeID="_x0000_i1037" DrawAspect="Content" ObjectID="_1486401238" r:id="rId40"/>
        </w:object>
      </w:r>
      <w:r>
        <w:rPr>
          <w:rFonts w:ascii="Comic Sans MS" w:hAnsi="Comic Sans MS" w:cs="Comic Sans MS"/>
          <w:b/>
          <w:bCs/>
          <w:sz w:val="24"/>
          <w:szCs w:val="24"/>
        </w:rPr>
        <w:t>ine</w:t>
      </w:r>
      <w:r w:rsidRPr="003B4FB1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oyuncak aldı. Özlem’in aldığı oyuncak kaç liradır?Şekil çizerek gösteriniz.</w:t>
      </w: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p w:rsidR="00417C88" w:rsidRDefault="00417C88" w:rsidP="00DC570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 w:cs="Comic Sans MS"/>
          <w:b/>
          <w:bCs/>
          <w:sz w:val="24"/>
          <w:szCs w:val="24"/>
        </w:rPr>
      </w:pPr>
    </w:p>
    <w:sectPr w:rsidR="00417C88" w:rsidSect="003B4FB1">
      <w:type w:val="continuous"/>
      <w:pgSz w:w="11906" w:h="16838"/>
      <w:pgMar w:top="993" w:right="282" w:bottom="56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2291"/>
    <w:multiLevelType w:val="hybridMultilevel"/>
    <w:tmpl w:val="D526CED4"/>
    <w:lvl w:ilvl="0" w:tplc="24B6AA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383"/>
    <w:rsid w:val="00066798"/>
    <w:rsid w:val="000A5E0D"/>
    <w:rsid w:val="00107E93"/>
    <w:rsid w:val="00217FD6"/>
    <w:rsid w:val="0029520C"/>
    <w:rsid w:val="003B4FB1"/>
    <w:rsid w:val="00402E4D"/>
    <w:rsid w:val="00417C88"/>
    <w:rsid w:val="004B7BA6"/>
    <w:rsid w:val="004E58C1"/>
    <w:rsid w:val="00536836"/>
    <w:rsid w:val="005878C3"/>
    <w:rsid w:val="006168DC"/>
    <w:rsid w:val="00684A71"/>
    <w:rsid w:val="0078551D"/>
    <w:rsid w:val="007C5DB4"/>
    <w:rsid w:val="008B7833"/>
    <w:rsid w:val="008D0BE3"/>
    <w:rsid w:val="00940EA3"/>
    <w:rsid w:val="00970F4E"/>
    <w:rsid w:val="009D3CF8"/>
    <w:rsid w:val="00A966EA"/>
    <w:rsid w:val="00AD5DD5"/>
    <w:rsid w:val="00B251D4"/>
    <w:rsid w:val="00C26DC2"/>
    <w:rsid w:val="00C37971"/>
    <w:rsid w:val="00CA5383"/>
    <w:rsid w:val="00D135B9"/>
    <w:rsid w:val="00D4655E"/>
    <w:rsid w:val="00D854EA"/>
    <w:rsid w:val="00DC570E"/>
    <w:rsid w:val="00E34006"/>
    <w:rsid w:val="00ED15A2"/>
    <w:rsid w:val="00ED574E"/>
    <w:rsid w:val="00F00DD9"/>
    <w:rsid w:val="00F359C5"/>
    <w:rsid w:val="00FA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79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A5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3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A538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C570E"/>
    <w:rPr>
      <w:color w:val="808080"/>
    </w:rPr>
  </w:style>
  <w:style w:type="paragraph" w:styleId="NoSpacing">
    <w:name w:val="No Spacing"/>
    <w:uiPriority w:val="99"/>
    <w:qFormat/>
    <w:rsid w:val="003B4FB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image" Target="media/image25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9.bin"/><Relationship Id="rId42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image" Target="media/image16.jpeg"/><Relationship Id="rId33" Type="http://schemas.openxmlformats.org/officeDocument/2006/relationships/image" Target="media/image21.wmf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wmf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1.bin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5.wmf"/><Relationship Id="rId28" Type="http://schemas.openxmlformats.org/officeDocument/2006/relationships/image" Target="media/image18.wmf"/><Relationship Id="rId36" Type="http://schemas.openxmlformats.org/officeDocument/2006/relationships/image" Target="media/image23.wmf"/><Relationship Id="rId10" Type="http://schemas.openxmlformats.org/officeDocument/2006/relationships/oleObject" Target="embeddings/oleObject1.bin"/><Relationship Id="rId19" Type="http://schemas.openxmlformats.org/officeDocument/2006/relationships/image" Target="media/image12.jpeg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image" Target="media/image17.jpeg"/><Relationship Id="rId30" Type="http://schemas.openxmlformats.org/officeDocument/2006/relationships/image" Target="media/image19.wmf"/><Relationship Id="rId35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2</Pages>
  <Words>292</Words>
  <Characters>1665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>www.sorubak.com</cp:keywords>
  <dc:description/>
  <cp:lastModifiedBy>edanur</cp:lastModifiedBy>
  <cp:revision>24</cp:revision>
  <cp:lastPrinted>2015-02-25T18:27:00Z</cp:lastPrinted>
  <dcterms:created xsi:type="dcterms:W3CDTF">2014-03-19T19:42:00Z</dcterms:created>
  <dcterms:modified xsi:type="dcterms:W3CDTF">2015-02-25T18:27:00Z</dcterms:modified>
  <cp:category>www.sorubak.com</cp:category>
  <cp:contentType>www.sorubak.com;</cp:contentType>
  <cp:contentStatus>www.sorubak.com;</cp:contentStatus>
</cp:coreProperties>
</file>