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75B" w:rsidRPr="005C4ADC" w:rsidRDefault="0084075B" w:rsidP="005C4ADC">
      <w:pPr>
        <w:spacing w:after="0"/>
        <w:jc w:val="center"/>
        <w:rPr>
          <w:rFonts w:ascii="Comic Sans MS" w:hAnsi="Comic Sans MS"/>
          <w:b/>
        </w:rPr>
      </w:pPr>
      <w:r w:rsidRPr="005C4ADC">
        <w:rPr>
          <w:rFonts w:ascii="Comic Sans MS" w:hAnsi="Comic Sans MS"/>
          <w:b/>
        </w:rPr>
        <w:t>Kendimi Tanıyorum Ünitesi Test 2</w:t>
      </w:r>
    </w:p>
    <w:p w:rsidR="0084075B" w:rsidRDefault="0084075B" w:rsidP="00A44753">
      <w:pPr>
        <w:spacing w:after="0"/>
        <w:rPr>
          <w:rFonts w:ascii="Comic Sans MS" w:hAnsi="Comic Sans MS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20"/>
      </w:tblGrid>
      <w:tr w:rsidR="0084075B" w:rsidRPr="00E20A31" w:rsidTr="00E20A31">
        <w:tc>
          <w:tcPr>
            <w:tcW w:w="4820" w:type="dxa"/>
            <w:shd w:val="clear" w:color="auto" w:fill="DAEEF3"/>
          </w:tcPr>
          <w:p w:rsidR="0084075B" w:rsidRPr="00E20A31" w:rsidRDefault="0084075B" w:rsidP="00E20A31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E20A31">
              <w:rPr>
                <w:rFonts w:ascii="Comic Sans MS" w:hAnsi="Comic Sans MS"/>
                <w:i/>
              </w:rPr>
              <w:t>Televizyondaki izlediğim bir filmde polis hırsızları bulmak için …………………… araştırması yapmış ve hırsızları yakalamıştı.</w:t>
            </w:r>
          </w:p>
        </w:tc>
      </w:tr>
    </w:tbl>
    <w:p w:rsidR="0084075B" w:rsidRPr="00FC522B" w:rsidRDefault="0084075B" w:rsidP="00A44753">
      <w:pPr>
        <w:spacing w:after="0"/>
        <w:rPr>
          <w:rFonts w:ascii="Comic Sans MS" w:hAnsi="Comic Sans MS"/>
          <w:sz w:val="10"/>
          <w:szCs w:val="10"/>
        </w:rPr>
      </w:pP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1-Bu bilgilere göre boş bırakılan yere hangisi yazılmalıdır?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A-Saç rengi                     B-Kilo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C-El uzunluğ                   D-Parmak izi</w:t>
      </w:r>
    </w:p>
    <w:p w:rsidR="0084075B" w:rsidRDefault="0084075B" w:rsidP="00A44753">
      <w:pPr>
        <w:spacing w:after="0"/>
        <w:rPr>
          <w:rFonts w:ascii="Comic Sans MS" w:hAnsi="Comic Sans MS"/>
        </w:rPr>
      </w:pP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2-Aşağıdakilerden hangisi nüfus cüzdanımız olmasaydı yaşayacağımız sıkıntılardan biridir?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A-Okulumuzun yolunu bulamazdık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B-Resmi işlerimizde ( okul,hastane vb.) sorun yaşardık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C-Bakkaldan alışveriş yapamazdık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D-Sosyal bilgiler dersinde yazılıya giremezdik</w:t>
      </w:r>
    </w:p>
    <w:p w:rsidR="0084075B" w:rsidRDefault="0084075B" w:rsidP="00A44753">
      <w:pPr>
        <w:spacing w:after="0"/>
        <w:rPr>
          <w:rFonts w:ascii="Comic Sans MS" w:hAnsi="Comic Sans MS"/>
        </w:rPr>
      </w:pPr>
    </w:p>
    <w:p w:rsidR="0084075B" w:rsidRPr="00835904" w:rsidRDefault="0084075B" w:rsidP="00A44753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I-Adım Ahmet Faruk. 2004 yılında doğdum</w:t>
      </w:r>
    </w:p>
    <w:p w:rsidR="0084075B" w:rsidRPr="00835904" w:rsidRDefault="0084075B" w:rsidP="00A44753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II-2013 yılında ailemle K.Maraş’a taşındık</w:t>
      </w:r>
    </w:p>
    <w:p w:rsidR="0084075B" w:rsidRPr="00835904" w:rsidRDefault="0084075B" w:rsidP="00A44753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III-1. sınıfa 2010 yılında başladım</w:t>
      </w:r>
    </w:p>
    <w:p w:rsidR="0084075B" w:rsidRPr="00835904" w:rsidRDefault="0084075B" w:rsidP="00A44753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IV-2014 yılında 4.sınıfa başladım</w:t>
      </w:r>
    </w:p>
    <w:p w:rsidR="0084075B" w:rsidRPr="00835904" w:rsidRDefault="0084075B" w:rsidP="00A44753">
      <w:pPr>
        <w:spacing w:after="0"/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</w:rPr>
        <w:t xml:space="preserve"> 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3-Yukarıdaki verilen olayları kronolojik sıraya koyarsak doğru sıralama hangisi olur?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I-III-II-IV                   B-IV-I-III-II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I-IV-III-II                    D-II-III-I-IV</w:t>
      </w:r>
    </w:p>
    <w:p w:rsidR="0084075B" w:rsidRDefault="0084075B" w:rsidP="00A44753">
      <w:pPr>
        <w:spacing w:after="0"/>
        <w:rPr>
          <w:rFonts w:ascii="Comic Sans MS" w:hAnsi="Comic Sans MS"/>
        </w:rPr>
      </w:pP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4-Nüfus cüzdanı ne zaman verilir?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A-4.sınıfa başlarken    B-Doğduğumuzda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C-Askere giderken      D-Hastaneye gittiğimizde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073"/>
      </w:tblGrid>
      <w:tr w:rsidR="0084075B" w:rsidRPr="00E20A31" w:rsidTr="00E20A31">
        <w:trPr>
          <w:trHeight w:val="2259"/>
        </w:trPr>
        <w:tc>
          <w:tcPr>
            <w:tcW w:w="5073" w:type="dxa"/>
            <w:shd w:val="clear" w:color="auto" w:fill="DBE5F1"/>
          </w:tcPr>
          <w:p w:rsidR="0084075B" w:rsidRPr="00E20A31" w:rsidRDefault="0084075B" w:rsidP="00E20A31">
            <w:pPr>
              <w:spacing w:after="0" w:line="240" w:lineRule="auto"/>
              <w:rPr>
                <w:rFonts w:ascii="Comic Sans MS" w:hAnsi="Comic Sans MS"/>
              </w:rPr>
            </w:pPr>
            <w:r w:rsidRPr="00E20A31">
              <w:rPr>
                <w:rFonts w:ascii="Comic Sans MS" w:hAnsi="Comic Sans MS"/>
              </w:rPr>
              <w:t xml:space="preserve">Kadriye       Niyazi             Fatma        Ahmet </w:t>
            </w:r>
          </w:p>
          <w:p w:rsidR="0084075B" w:rsidRPr="00E20A31" w:rsidRDefault="0084075B" w:rsidP="00E20A31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167.15pt;margin-top:1.6pt;width:20.1pt;height:15.25pt;z-index:251653120" o:connectortype="straight"/>
              </w:pict>
            </w:r>
            <w:r>
              <w:rPr>
                <w:noProof/>
              </w:rPr>
              <w:pict>
                <v:shape id="_x0000_s1027" type="#_x0000_t32" style="position:absolute;margin-left:187.25pt;margin-top:1.6pt;width:20.1pt;height:15.25pt;flip:y;z-index:251652096" o:connectortype="straight"/>
              </w:pict>
            </w:r>
            <w:r>
              <w:rPr>
                <w:noProof/>
              </w:rPr>
              <w:pict>
                <v:shape id="_x0000_s1028" type="#_x0000_t32" style="position:absolute;margin-left:47.9pt;margin-top:1.6pt;width:20.1pt;height:15.25pt;flip:y;z-index:251650048" o:connectortype="straight"/>
              </w:pict>
            </w:r>
            <w:r>
              <w:rPr>
                <w:noProof/>
              </w:rPr>
              <w:pict>
                <v:shape id="_x0000_s1029" type="#_x0000_t32" style="position:absolute;margin-left:27.8pt;margin-top:1.6pt;width:20.1pt;height:15.25pt;z-index:251649024" o:connectortype="straight"/>
              </w:pict>
            </w:r>
          </w:p>
          <w:p w:rsidR="0084075B" w:rsidRPr="00E20A31" w:rsidRDefault="0084075B" w:rsidP="00E20A31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30" type="#_x0000_t32" style="position:absolute;margin-left:149.15pt;margin-top:1.55pt;width:0;height:10.35pt;z-index:25165414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1" type="#_x0000_t32" style="position:absolute;margin-left:216.3pt;margin-top:1.55pt;width:0;height:10.35pt;z-index:25165516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2" type="#_x0000_t32" style="position:absolute;margin-left:149.15pt;margin-top:1.55pt;width:67.15pt;height:0;z-index:251651072" o:connectortype="straight"/>
              </w:pict>
            </w:r>
            <w:r>
              <w:rPr>
                <w:noProof/>
              </w:rPr>
              <w:pict>
                <v:shape id="_x0000_s1033" type="#_x0000_t32" style="position:absolute;margin-left:81.1pt;margin-top:1.55pt;width:0;height:10.35pt;z-index:25164800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4" type="#_x0000_t32" style="position:absolute;margin-left:13.95pt;margin-top:1.55pt;width:0;height:10.35pt;z-index:25164697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5" type="#_x0000_t32" style="position:absolute;margin-left:13.95pt;margin-top:1.55pt;width:67.15pt;height:0;z-index:251645952" o:connectortype="straight"/>
              </w:pict>
            </w:r>
          </w:p>
          <w:p w:rsidR="0084075B" w:rsidRPr="00E20A31" w:rsidRDefault="0084075B" w:rsidP="00E20A31">
            <w:pPr>
              <w:spacing w:after="0" w:line="240" w:lineRule="auto"/>
              <w:rPr>
                <w:rFonts w:ascii="Comic Sans MS" w:hAnsi="Comic Sans MS"/>
              </w:rPr>
            </w:pPr>
            <w:r w:rsidRPr="00E20A31">
              <w:rPr>
                <w:rFonts w:ascii="Comic Sans MS" w:hAnsi="Comic Sans MS"/>
              </w:rPr>
              <w:t xml:space="preserve"> Yücel        Yasemin               Bilal         Gülfer</w:t>
            </w:r>
          </w:p>
          <w:p w:rsidR="0084075B" w:rsidRPr="00E20A31" w:rsidRDefault="0084075B" w:rsidP="00E20A31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36" type="#_x0000_t32" style="position:absolute;margin-left:116.4pt;margin-top:5.05pt;width:29.3pt;height:21.2pt;flip:y;z-index:251656192" o:connectortype="straight"/>
              </w:pict>
            </w:r>
            <w:r>
              <w:rPr>
                <w:noProof/>
              </w:rPr>
              <w:pict>
                <v:shape id="_x0000_s1037" type="#_x0000_t32" style="position:absolute;margin-left:88.9pt;margin-top:5.05pt;width:27.5pt;height:21.2pt;z-index:251657216" o:connectortype="straight"/>
              </w:pict>
            </w:r>
          </w:p>
          <w:p w:rsidR="0084075B" w:rsidRPr="00E20A31" w:rsidRDefault="0084075B" w:rsidP="00E20A31">
            <w:pPr>
              <w:spacing w:after="0" w:line="240" w:lineRule="auto"/>
              <w:rPr>
                <w:rFonts w:ascii="Comic Sans MS" w:hAnsi="Comic Sans MS"/>
              </w:rPr>
            </w:pPr>
          </w:p>
          <w:p w:rsidR="0084075B" w:rsidRPr="00E20A31" w:rsidRDefault="0084075B" w:rsidP="00E20A31">
            <w:pPr>
              <w:spacing w:after="0" w:line="240" w:lineRule="auto"/>
              <w:rPr>
                <w:rFonts w:ascii="Comic Sans MS" w:hAnsi="Comic Sans MS"/>
              </w:rPr>
            </w:pPr>
            <w:r w:rsidRPr="00E20A31">
              <w:rPr>
                <w:rFonts w:ascii="Comic Sans MS" w:hAnsi="Comic Sans MS"/>
              </w:rPr>
              <w:t xml:space="preserve">                               Faruk ( Ben )</w:t>
            </w:r>
          </w:p>
        </w:tc>
      </w:tr>
    </w:tbl>
    <w:p w:rsidR="0084075B" w:rsidRPr="006621E4" w:rsidRDefault="0084075B" w:rsidP="00A44753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5 , 6 , 7, 8 ve 9.</w:t>
      </w:r>
      <w:r w:rsidRPr="006621E4">
        <w:rPr>
          <w:rFonts w:ascii="Comic Sans MS" w:hAnsi="Comic Sans MS"/>
          <w:i/>
        </w:rPr>
        <w:t xml:space="preserve"> soruları yukarıdaki şekle göre yanıtlayınız?</w:t>
      </w:r>
    </w:p>
    <w:p w:rsidR="0084075B" w:rsidRPr="006621E4" w:rsidRDefault="0084075B" w:rsidP="00A44753">
      <w:pPr>
        <w:spacing w:after="0"/>
        <w:rPr>
          <w:rFonts w:ascii="Comic Sans MS" w:hAnsi="Comic Sans MS"/>
          <w:sz w:val="10"/>
          <w:szCs w:val="10"/>
        </w:rPr>
      </w:pP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5-Yukarıdaki şekle ne ad verilir?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A-Kardeşlik Ağacı          B-Soy Ağacı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C-Baba Ağacı                 D-Çam ağacı</w:t>
      </w:r>
    </w:p>
    <w:p w:rsidR="0084075B" w:rsidRPr="006621E4" w:rsidRDefault="0084075B" w:rsidP="00A44753">
      <w:pPr>
        <w:spacing w:after="0"/>
        <w:rPr>
          <w:rFonts w:ascii="Comic Sans MS" w:hAnsi="Comic Sans MS"/>
          <w:sz w:val="18"/>
          <w:szCs w:val="18"/>
        </w:rPr>
      </w:pP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6-Yukarıdaki şekle göre Kadriye neyim olur?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A-Babam                     B-Annem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C-Babaannem              D-Anneannem</w:t>
      </w:r>
    </w:p>
    <w:p w:rsidR="0084075B" w:rsidRPr="006621E4" w:rsidRDefault="0084075B" w:rsidP="00A44753">
      <w:pPr>
        <w:spacing w:after="0"/>
        <w:rPr>
          <w:rFonts w:ascii="Comic Sans MS" w:hAnsi="Comic Sans MS"/>
          <w:sz w:val="18"/>
          <w:szCs w:val="18"/>
        </w:rPr>
      </w:pP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7-Yukarıdaki şekle göre benim halam kimdir?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A-Yasemin                   B-Gülfer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C-Fatma                       D-Kadriye</w:t>
      </w:r>
    </w:p>
    <w:p w:rsidR="0084075B" w:rsidRPr="006621E4" w:rsidRDefault="0084075B" w:rsidP="00A44753">
      <w:pPr>
        <w:spacing w:after="0"/>
        <w:rPr>
          <w:rFonts w:ascii="Comic Sans MS" w:hAnsi="Comic Sans MS"/>
          <w:sz w:val="18"/>
          <w:szCs w:val="18"/>
        </w:rPr>
      </w:pP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8-Yukarıdaki şekle göre Yücel benim neyim olur?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A-Dayım                 B-Amcam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C-Dedem                D-Kardeşim</w:t>
      </w:r>
    </w:p>
    <w:p w:rsidR="0084075B" w:rsidRPr="006621E4" w:rsidRDefault="0084075B" w:rsidP="00A44753">
      <w:pPr>
        <w:spacing w:after="0"/>
        <w:rPr>
          <w:rFonts w:ascii="Comic Sans MS" w:hAnsi="Comic Sans MS"/>
          <w:sz w:val="18"/>
          <w:szCs w:val="18"/>
        </w:rPr>
      </w:pP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9-Yukarıdaki şekle göre Babaannem kimdir?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A-Yasemin                    B-Fatma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C-Kadriye                     D-Gülfer</w:t>
      </w:r>
    </w:p>
    <w:p w:rsidR="0084075B" w:rsidRPr="006621E4" w:rsidRDefault="0084075B" w:rsidP="00A44753">
      <w:pPr>
        <w:spacing w:after="0"/>
        <w:rPr>
          <w:rFonts w:ascii="Comic Sans MS" w:hAnsi="Comic Sans MS"/>
          <w:sz w:val="18"/>
          <w:szCs w:val="18"/>
        </w:rPr>
      </w:pP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10-Aşağıdakilerden hangisi olumlu duygularımızdan biridir?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A-Öfke      B-Kıskançlık      C-Hoşgörü    D-Kin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6"/>
      </w:tblGrid>
      <w:tr w:rsidR="0084075B" w:rsidRPr="00E20A31" w:rsidTr="00E20A31">
        <w:tc>
          <w:tcPr>
            <w:tcW w:w="4786" w:type="dxa"/>
            <w:shd w:val="clear" w:color="auto" w:fill="FDE9D9"/>
          </w:tcPr>
          <w:p w:rsidR="0084075B" w:rsidRPr="00E20A31" w:rsidRDefault="0084075B" w:rsidP="00E20A31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E20A31">
              <w:rPr>
                <w:rFonts w:ascii="Comic Sans MS" w:hAnsi="Comic Sans MS"/>
                <w:i/>
              </w:rPr>
              <w:t>Toprak her zaman şık giyinir, siyah saçlarını tarardı.İnsanlara karşı her zaman anlayışlı birisiydi.Aynı zamanda  doğayı çok seven ve doğayı koruyan bir insandı.</w:t>
            </w:r>
          </w:p>
        </w:tc>
      </w:tr>
    </w:tbl>
    <w:p w:rsidR="0084075B" w:rsidRPr="00B076C5" w:rsidRDefault="0084075B" w:rsidP="00A44753">
      <w:pPr>
        <w:spacing w:after="0"/>
        <w:rPr>
          <w:rFonts w:ascii="Comic Sans MS" w:hAnsi="Comic Sans MS"/>
          <w:sz w:val="10"/>
          <w:szCs w:val="10"/>
        </w:rPr>
      </w:pP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 Yukarıdaki metne göre Toprak ’ın özelliklerinden hangisi fiziksel özelliklerine örnek gösterilebilir?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A-Doğayı sevmesi             B-Siyah saçları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C-Anlayışlı olması             D-Şık giyinmesi</w:t>
      </w:r>
    </w:p>
    <w:p w:rsidR="0084075B" w:rsidRPr="00FA704C" w:rsidRDefault="0084075B" w:rsidP="00A44753">
      <w:pPr>
        <w:spacing w:after="0"/>
        <w:rPr>
          <w:rFonts w:ascii="Comic Sans MS" w:hAnsi="Comic Sans MS"/>
          <w:sz w:val="18"/>
          <w:szCs w:val="18"/>
        </w:rPr>
      </w:pP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12-Okuldan evine dönen ve annesine ‘’ Anne bugün çok mutluyum’’  diyen bir öğrenci gün içinde aşağıdaki olaylardan hangisini yaşamış olabilir?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A-Öğretmeni ona hediye almıştır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B-Arkadaşıyla kavga etmiştir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C-Sınavdan zayıf not almıştır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D-Eve dönerken köpekten korkmuştur</w:t>
      </w:r>
    </w:p>
    <w:p w:rsidR="0084075B" w:rsidRPr="00FA704C" w:rsidRDefault="0084075B" w:rsidP="00A44753">
      <w:pPr>
        <w:spacing w:after="0"/>
        <w:rPr>
          <w:rFonts w:ascii="Comic Sans MS" w:hAnsi="Comic Sans MS"/>
          <w:sz w:val="18"/>
          <w:szCs w:val="18"/>
        </w:rPr>
      </w:pPr>
    </w:p>
    <w:p w:rsidR="0084075B" w:rsidRDefault="0084075B" w:rsidP="00A44753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13-</w:t>
      </w:r>
      <w:r w:rsidRPr="00FA704C">
        <w:rPr>
          <w:rFonts w:ascii="Comic Sans MS" w:hAnsi="Comic Sans MS"/>
          <w:i/>
        </w:rPr>
        <w:t>Yaprak Hanım çocuğu okuldan eve gelmemişti.Yaprak hanım çocuğunun başına bir şey geldiğini düşünmüş, okulu ,karakolu ve hastaneleri aramıştır.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 w:rsidRPr="00FA704C">
        <w:rPr>
          <w:rFonts w:ascii="Comic Sans MS" w:hAnsi="Comic Sans MS"/>
        </w:rPr>
        <w:t xml:space="preserve">Yukarıdaki </w:t>
      </w:r>
      <w:r>
        <w:rPr>
          <w:rFonts w:ascii="Comic Sans MS" w:hAnsi="Comic Sans MS"/>
        </w:rPr>
        <w:t>durumda Yaprak Hanım aşağıdaki duygulardan hangisini yaşamamıştır?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A-Acı                               B-Kıskançlık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C-Korku                            D-Endişe</w:t>
      </w:r>
    </w:p>
    <w:p w:rsidR="0084075B" w:rsidRPr="00FA704C" w:rsidRDefault="0084075B" w:rsidP="00A44753">
      <w:pPr>
        <w:spacing w:after="0"/>
        <w:rPr>
          <w:rFonts w:ascii="Comic Sans MS" w:hAnsi="Comic Sans MS"/>
          <w:sz w:val="18"/>
          <w:szCs w:val="18"/>
        </w:rPr>
      </w:pP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14-Bir arkadaşımızın bize hediye alması bizde hangi duygunun oluşmasına sebep olur?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A-Nefret         B-Korku        C-Sevinç      D-Acı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15-Aşağıdaki cümlelerden hangisi olumsuz bir duygu belirtmektedir?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A-Sınıfı geçtiğimde babam bana tablet alacak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B-Okulumu ve arkadaşlarımı çok seviyorum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C-Yeni aldığım oyuncak arabayı kaybettim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D-Bu hediyeni çok beğendim</w:t>
      </w:r>
    </w:p>
    <w:p w:rsidR="0084075B" w:rsidRDefault="0084075B" w:rsidP="00A44753">
      <w:pPr>
        <w:spacing w:after="0"/>
        <w:rPr>
          <w:rFonts w:ascii="Comic Sans MS" w:hAnsi="Comic Sans MS"/>
        </w:rPr>
      </w:pPr>
    </w:p>
    <w:p w:rsidR="0084075B" w:rsidRDefault="0084075B" w:rsidP="00A44753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16-</w:t>
      </w:r>
      <w:r w:rsidRPr="009F59CE">
        <w:rPr>
          <w:rFonts w:ascii="Comic Sans MS" w:hAnsi="Comic Sans MS"/>
          <w:i/>
        </w:rPr>
        <w:t xml:space="preserve">İnsanların yaşamlarındaki önemli olayların oluş sırasına göre düzenlenmesine 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 w:rsidRPr="009F59CE">
        <w:rPr>
          <w:rFonts w:ascii="Comic Sans MS" w:hAnsi="Comic Sans MS"/>
          <w:i/>
        </w:rPr>
        <w:t>‘’Kronoloji ‘’ denir.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Bu bilgiye göre hangi seçenekteki bilgi kronolojik sıralamaya uymaz.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A-28 Mart 1981 yılında doğdum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B-5 yaşımda ilkokula başladım(1986)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C-1998 yılında Denizli’de üniversiteye başladım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D-Askerliğimi 21 yaşımda Van ‘da yaptım (1996)</w:t>
      </w:r>
    </w:p>
    <w:p w:rsidR="0084075B" w:rsidRPr="00063777" w:rsidRDefault="0084075B" w:rsidP="00A44753">
      <w:pPr>
        <w:spacing w:after="0"/>
        <w:rPr>
          <w:rFonts w:ascii="Comic Sans MS" w:hAnsi="Comic Sans MS"/>
          <w:sz w:val="18"/>
          <w:szCs w:val="18"/>
        </w:rPr>
      </w:pP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17-Atatürk’ün ‘’ Yurtta barış, dünyada barış.’’  sözü onun hangi kişisel özelliğini belirtir?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A-Savaşı sevmesi              B-İnsan sevgisi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C-Çok kitap okuması          D-Sporu çok sevmesi</w:t>
      </w:r>
    </w:p>
    <w:p w:rsidR="0084075B" w:rsidRPr="00063777" w:rsidRDefault="0084075B" w:rsidP="00A44753">
      <w:pPr>
        <w:spacing w:after="0"/>
        <w:rPr>
          <w:rFonts w:ascii="Comic Sans MS" w:hAnsi="Comic Sans MS"/>
          <w:sz w:val="18"/>
          <w:szCs w:val="18"/>
        </w:rPr>
      </w:pP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18-Aşağıdakilerden hangisi nüfus cüzdanında yer almaz?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A-Bireyin inandığı din     B- Bireyin kan grubu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C-Annesinin adı              D-Amcasının kim olduğu </w:t>
      </w:r>
    </w:p>
    <w:p w:rsidR="0084075B" w:rsidRPr="00063777" w:rsidRDefault="0084075B" w:rsidP="00A44753">
      <w:pPr>
        <w:spacing w:after="0"/>
        <w:rPr>
          <w:rFonts w:ascii="Comic Sans MS" w:hAnsi="Comic Sans MS"/>
          <w:sz w:val="18"/>
          <w:szCs w:val="18"/>
        </w:rPr>
      </w:pP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19-Türkiye Cumhuriyeti vatandaşı olan her bireyde olan resmi belge hangisidir?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A-Ehliyet                 B-Pasaport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C-Nüfus cüzdanı      D-İlkokul karnesi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20-Aşağıdakilerden hangisinin cinsiyeti diğerlerinden farklıdır?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A-Hala          B-Amca         C-Anne        B-Teyze</w:t>
      </w:r>
    </w:p>
    <w:p w:rsidR="0084075B" w:rsidRPr="00D5140C" w:rsidRDefault="0084075B" w:rsidP="00A44753">
      <w:pPr>
        <w:spacing w:after="0"/>
        <w:rPr>
          <w:rFonts w:ascii="Comic Sans MS" w:hAnsi="Comic Sans MS"/>
          <w:sz w:val="16"/>
          <w:szCs w:val="16"/>
        </w:rPr>
      </w:pPr>
    </w:p>
    <w:p w:rsidR="0084075B" w:rsidRDefault="0084075B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21-Aşağıdakilerden hangisi kimlik belgesi olarak kullanılmaz?</w:t>
      </w:r>
    </w:p>
    <w:p w:rsidR="0084075B" w:rsidRDefault="0084075B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A-Banka kartı                  B-Pasaport</w:t>
      </w:r>
    </w:p>
    <w:p w:rsidR="0084075B" w:rsidRDefault="0084075B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C-Nüfus cüzdanı              D-Ehliyet</w:t>
      </w:r>
    </w:p>
    <w:p w:rsidR="0084075B" w:rsidRPr="00D5140C" w:rsidRDefault="0084075B" w:rsidP="00063777">
      <w:pPr>
        <w:spacing w:after="0"/>
        <w:rPr>
          <w:rFonts w:ascii="Comic Sans MS" w:hAnsi="Comic Sans MS"/>
          <w:sz w:val="16"/>
          <w:szCs w:val="16"/>
        </w:rPr>
      </w:pPr>
    </w:p>
    <w:p w:rsidR="0084075B" w:rsidRDefault="0084075B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22-Aşağıdakilerden hangisi soy ağacının özelliklerinden biri değildir?</w:t>
      </w:r>
    </w:p>
    <w:p w:rsidR="0084075B" w:rsidRDefault="0084075B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A-Kişinin  geçmişteki akrabalarını gösterir</w:t>
      </w:r>
    </w:p>
    <w:p w:rsidR="0084075B" w:rsidRDefault="0084075B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B-Ağaç şeklindeki şemadır</w:t>
      </w:r>
    </w:p>
    <w:p w:rsidR="0084075B" w:rsidRDefault="0084075B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C-Tüm akrabalarımızı yazabiliriz</w:t>
      </w:r>
    </w:p>
    <w:p w:rsidR="0084075B" w:rsidRDefault="0084075B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D-Komşularımız da soy ağacında gösterilir</w:t>
      </w:r>
    </w:p>
    <w:p w:rsidR="0084075B" w:rsidRPr="00D5140C" w:rsidRDefault="0084075B" w:rsidP="00063777">
      <w:pPr>
        <w:spacing w:after="0"/>
        <w:rPr>
          <w:rFonts w:ascii="Comic Sans MS" w:hAnsi="Comic Sans MS"/>
          <w:sz w:val="16"/>
          <w:szCs w:val="16"/>
        </w:rPr>
      </w:pPr>
    </w:p>
    <w:p w:rsidR="0084075B" w:rsidRDefault="0084075B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23-Aşağıdaki ifadelerden hangisi yanlıştır?</w:t>
      </w:r>
    </w:p>
    <w:p w:rsidR="0084075B" w:rsidRDefault="0084075B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A-Bireysel farklılıklar bizi diğer insanlardan faklı ve özel yapar</w:t>
      </w:r>
    </w:p>
    <w:p w:rsidR="0084075B" w:rsidRDefault="0084075B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B-Duyarlı insanlar, çevrelerindeki insanlara yardımcı olur</w:t>
      </w:r>
    </w:p>
    <w:p w:rsidR="0084075B" w:rsidRDefault="0084075B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C-Tüm bireyler duygu ve düşüncelerini aynı şekilde ifade eder</w:t>
      </w:r>
    </w:p>
    <w:p w:rsidR="0084075B" w:rsidRDefault="0084075B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D-İnsanların farklılıkları toplum için zenginliktir</w:t>
      </w:r>
    </w:p>
    <w:p w:rsidR="0084075B" w:rsidRPr="00D5140C" w:rsidRDefault="0084075B" w:rsidP="00063777">
      <w:pPr>
        <w:spacing w:after="0"/>
        <w:rPr>
          <w:rFonts w:ascii="Comic Sans MS" w:hAnsi="Comic Sans MS"/>
          <w:sz w:val="16"/>
          <w:szCs w:val="16"/>
        </w:rPr>
      </w:pPr>
    </w:p>
    <w:p w:rsidR="0084075B" w:rsidRDefault="0084075B" w:rsidP="00063777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24-</w:t>
      </w:r>
      <w:r w:rsidRPr="003076AD">
        <w:rPr>
          <w:rFonts w:ascii="Comic Sans MS" w:hAnsi="Comic Sans MS"/>
          <w:i/>
        </w:rPr>
        <w:t>‘’ Gel ne olur</w:t>
      </w:r>
      <w:r>
        <w:rPr>
          <w:rFonts w:ascii="Comic Sans MS" w:hAnsi="Comic Sans MS"/>
          <w:i/>
        </w:rPr>
        <w:t>s</w:t>
      </w:r>
      <w:r w:rsidRPr="003076AD">
        <w:rPr>
          <w:rFonts w:ascii="Comic Sans MS" w:hAnsi="Comic Sans MS"/>
          <w:i/>
        </w:rPr>
        <w:t>an ol, yine gel ‘’</w:t>
      </w:r>
    </w:p>
    <w:p w:rsidR="0084075B" w:rsidRDefault="0084075B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 hoşgörü ile ilgili söz hangisine aittir?</w:t>
      </w:r>
    </w:p>
    <w:p w:rsidR="0084075B" w:rsidRDefault="0084075B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A-Yunus Emre              B-Atatürk</w:t>
      </w:r>
    </w:p>
    <w:p w:rsidR="0084075B" w:rsidRDefault="0084075B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C-Mevlana                    D-Kemal Sunal</w:t>
      </w:r>
    </w:p>
    <w:p w:rsidR="0084075B" w:rsidRDefault="0084075B" w:rsidP="00063777">
      <w:pPr>
        <w:spacing w:after="0"/>
        <w:rPr>
          <w:rFonts w:ascii="Comic Sans MS" w:hAnsi="Comic Sans MS"/>
        </w:rPr>
      </w:pPr>
    </w:p>
    <w:p w:rsidR="0084075B" w:rsidRDefault="0084075B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25-Hangi cümlede cümleyi söyleyen kişi kendisine ait bir özelliği belirtmektedir?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Öğretmenimiz bizleri çok seviyor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B-Dedem sürekli kitaplar okur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C-En sevdiğim renk mavidir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D-Kardeşim anasınıfına gidiyor</w:t>
      </w:r>
    </w:p>
    <w:p w:rsidR="0084075B" w:rsidRPr="00D5140C" w:rsidRDefault="0084075B" w:rsidP="00A44753">
      <w:pPr>
        <w:spacing w:after="0"/>
        <w:rPr>
          <w:rFonts w:ascii="Comic Sans MS" w:hAnsi="Comic Sans MS"/>
          <w:sz w:val="16"/>
          <w:szCs w:val="16"/>
        </w:rPr>
      </w:pP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26-Nüfus cüzdanlarımızda kesinlikler farklı olan bölüm hangisidir?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A-Kan grubu                B-T.C. kimlik numarası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C-Baba adı                   D-Doğum yeri</w:t>
      </w:r>
    </w:p>
    <w:p w:rsidR="0084075B" w:rsidRPr="00D5140C" w:rsidRDefault="0084075B" w:rsidP="00A44753">
      <w:pPr>
        <w:spacing w:after="0"/>
        <w:rPr>
          <w:rFonts w:ascii="Comic Sans MS" w:hAnsi="Comic Sans MS"/>
          <w:sz w:val="16"/>
          <w:szCs w:val="16"/>
        </w:rPr>
      </w:pP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27-Aşağıdakilerden hangisi bir duygudur?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A-Bana bağırdığın için sana kızgınım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B-Yarın okul tatil olacakmış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C-2010 yılında okula başladım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D-Öğretmenimiz bugün gözlük takmış</w:t>
      </w:r>
    </w:p>
    <w:p w:rsidR="0084075B" w:rsidRPr="00D5140C" w:rsidRDefault="0084075B" w:rsidP="00A44753">
      <w:pPr>
        <w:spacing w:after="0"/>
        <w:rPr>
          <w:rFonts w:ascii="Comic Sans MS" w:hAnsi="Comic Sans MS"/>
          <w:i/>
          <w:sz w:val="16"/>
          <w:szCs w:val="16"/>
        </w:rPr>
      </w:pPr>
    </w:p>
    <w:p w:rsidR="0084075B" w:rsidRPr="00D5140C" w:rsidRDefault="0084075B" w:rsidP="00A44753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I-Büyüdükçe </w:t>
      </w:r>
      <w:r w:rsidRPr="00D5140C">
        <w:rPr>
          <w:rFonts w:ascii="Comic Sans MS" w:hAnsi="Comic Sans MS"/>
          <w:i/>
        </w:rPr>
        <w:t xml:space="preserve">bedenimiz </w:t>
      </w:r>
      <w:r>
        <w:rPr>
          <w:rFonts w:ascii="Comic Sans MS" w:hAnsi="Comic Sans MS"/>
          <w:i/>
        </w:rPr>
        <w:t xml:space="preserve">ve </w:t>
      </w:r>
      <w:r w:rsidRPr="00D5140C">
        <w:rPr>
          <w:rFonts w:ascii="Comic Sans MS" w:hAnsi="Comic Sans MS"/>
          <w:i/>
        </w:rPr>
        <w:t>duygularımız değişir</w:t>
      </w:r>
    </w:p>
    <w:p w:rsidR="0084075B" w:rsidRPr="00D5140C" w:rsidRDefault="0084075B" w:rsidP="00A44753">
      <w:pPr>
        <w:spacing w:after="0"/>
        <w:rPr>
          <w:rFonts w:ascii="Comic Sans MS" w:hAnsi="Comic Sans MS"/>
          <w:i/>
        </w:rPr>
      </w:pPr>
      <w:r w:rsidRPr="00D5140C">
        <w:rPr>
          <w:rFonts w:ascii="Comic Sans MS" w:hAnsi="Comic Sans MS"/>
          <w:i/>
        </w:rPr>
        <w:t>II-Sahip olduğumuz özellikler bizi eşsiz ve farklı yapar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 w:rsidRPr="00D5140C">
        <w:rPr>
          <w:rFonts w:ascii="Comic Sans MS" w:hAnsi="Comic Sans MS"/>
          <w:i/>
        </w:rPr>
        <w:t>III-Her insan olaylar karşısında aynı tepki verir</w:t>
      </w:r>
    </w:p>
    <w:p w:rsidR="0084075B" w:rsidRPr="00D5140C" w:rsidRDefault="0084075B" w:rsidP="00A44753">
      <w:pPr>
        <w:spacing w:after="0"/>
        <w:rPr>
          <w:rFonts w:ascii="Comic Sans MS" w:hAnsi="Comic Sans MS"/>
          <w:sz w:val="10"/>
          <w:szCs w:val="10"/>
        </w:rPr>
      </w:pP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28-Yukarıdaki bilgilerden hangileri doğrudur?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        B-I ve II      C-I ve III      D-II ve III</w:t>
      </w:r>
    </w:p>
    <w:p w:rsidR="0084075B" w:rsidRPr="00D5140C" w:rsidRDefault="0084075B" w:rsidP="00A44753">
      <w:pPr>
        <w:spacing w:after="0"/>
        <w:rPr>
          <w:rFonts w:ascii="Comic Sans MS" w:hAnsi="Comic Sans MS"/>
          <w:sz w:val="16"/>
          <w:szCs w:val="16"/>
        </w:rPr>
      </w:pP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29-Aşağıdakilerden hangisi fiziksel özelliklerimizden biri değildir?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A-Göz rengimiz                 B-Parmak izimiz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C-Düşüncelerimiz              D-Boy uzunluğumuz</w:t>
      </w:r>
    </w:p>
    <w:p w:rsidR="0084075B" w:rsidRPr="00D5140C" w:rsidRDefault="0084075B" w:rsidP="00A44753">
      <w:pPr>
        <w:spacing w:after="0"/>
        <w:rPr>
          <w:rFonts w:ascii="Comic Sans MS" w:hAnsi="Comic Sans MS"/>
          <w:sz w:val="16"/>
          <w:szCs w:val="16"/>
        </w:rPr>
      </w:pP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30-Erkeklerin nüfus cüzdanı hangi renktir?</w:t>
      </w: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A-Siyah         B-Mor         C-Mavi         D-Kırmızı</w:t>
      </w:r>
    </w:p>
    <w:p w:rsidR="0084075B" w:rsidRDefault="0084075B" w:rsidP="00A44753">
      <w:pPr>
        <w:spacing w:after="0"/>
        <w:rPr>
          <w:rFonts w:ascii="Comic Sans MS" w:hAnsi="Comic Sans MS"/>
        </w:rPr>
      </w:pPr>
    </w:p>
    <w:p w:rsidR="0084075B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</w:t>
      </w:r>
      <w:r w:rsidRPr="00D5140C">
        <w:rPr>
          <w:rFonts w:ascii="Comic Sans MS" w:hAnsi="Comic Sans MS"/>
          <w:highlight w:val="cyan"/>
        </w:rPr>
        <w:t>Egitimhane.com</w:t>
      </w:r>
    </w:p>
    <w:p w:rsidR="0084075B" w:rsidRPr="005C4ADC" w:rsidRDefault="0084075B" w:rsidP="005C4ADC">
      <w:pPr>
        <w:spacing w:after="0"/>
        <w:jc w:val="center"/>
        <w:rPr>
          <w:rFonts w:ascii="Comic Sans MS" w:hAnsi="Comic Sans MS"/>
          <w:b/>
        </w:rPr>
      </w:pPr>
      <w:r w:rsidRPr="005C4ADC">
        <w:rPr>
          <w:rFonts w:ascii="Comic Sans MS" w:hAnsi="Comic Sans MS"/>
          <w:b/>
        </w:rPr>
        <w:t>Kendimi Tanıyorum Ünitesi Test 2</w:t>
      </w:r>
    </w:p>
    <w:p w:rsidR="0084075B" w:rsidRDefault="0084075B" w:rsidP="0016221B">
      <w:pPr>
        <w:spacing w:after="0"/>
        <w:rPr>
          <w:rFonts w:ascii="Comic Sans MS" w:hAnsi="Comic Sans MS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20"/>
      </w:tblGrid>
      <w:tr w:rsidR="0084075B" w:rsidRPr="00E20A31" w:rsidTr="00E20A31">
        <w:tc>
          <w:tcPr>
            <w:tcW w:w="4820" w:type="dxa"/>
            <w:shd w:val="clear" w:color="auto" w:fill="DAEEF3"/>
          </w:tcPr>
          <w:p w:rsidR="0084075B" w:rsidRPr="00E20A31" w:rsidRDefault="0084075B" w:rsidP="00E20A31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E20A31">
              <w:rPr>
                <w:rFonts w:ascii="Comic Sans MS" w:hAnsi="Comic Sans MS"/>
                <w:i/>
              </w:rPr>
              <w:t>Televizyondaki izlediğim bir filmde polis hırsızları bulmak için …………………… araştırması yapmış ve hırsızları yakalamıştı.</w:t>
            </w:r>
          </w:p>
        </w:tc>
      </w:tr>
    </w:tbl>
    <w:p w:rsidR="0084075B" w:rsidRPr="00FC522B" w:rsidRDefault="0084075B" w:rsidP="0016221B">
      <w:pPr>
        <w:spacing w:after="0"/>
        <w:rPr>
          <w:rFonts w:ascii="Comic Sans MS" w:hAnsi="Comic Sans MS"/>
          <w:sz w:val="10"/>
          <w:szCs w:val="10"/>
        </w:rPr>
      </w:pP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1-Bu bilgilere göre boş bırakılan yere hangisi yazılmalıdır?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A-Saç rengi                     B-Kilo</w:t>
      </w:r>
    </w:p>
    <w:p w:rsidR="0084075B" w:rsidRPr="0016221B" w:rsidRDefault="0084075B" w:rsidP="0016221B">
      <w:pPr>
        <w:spacing w:after="0"/>
        <w:rPr>
          <w:rFonts w:ascii="Comic Sans MS" w:hAnsi="Comic Sans MS"/>
          <w:highlight w:val="cyan"/>
        </w:rPr>
      </w:pPr>
      <w:r>
        <w:rPr>
          <w:rFonts w:ascii="Comic Sans MS" w:hAnsi="Comic Sans MS"/>
        </w:rPr>
        <w:t xml:space="preserve">C-El uzunluğu                   </w:t>
      </w:r>
      <w:r w:rsidRPr="0016221B">
        <w:rPr>
          <w:rFonts w:ascii="Comic Sans MS" w:hAnsi="Comic Sans MS"/>
          <w:highlight w:val="cyan"/>
        </w:rPr>
        <w:t>D-Parmak izi</w:t>
      </w:r>
    </w:p>
    <w:p w:rsidR="0084075B" w:rsidRDefault="0084075B" w:rsidP="0016221B">
      <w:pPr>
        <w:spacing w:after="0"/>
        <w:rPr>
          <w:rFonts w:ascii="Comic Sans MS" w:hAnsi="Comic Sans MS"/>
        </w:rPr>
      </w:pP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2-Aşağıdakilerden hangisi nüfus cüzdanımız olmasaydı yaşayacağımız sıkıntılardan biridir?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A-Okulumuzun yolunu bulamazdık</w:t>
      </w:r>
    </w:p>
    <w:p w:rsidR="0084075B" w:rsidRPr="0016221B" w:rsidRDefault="0084075B" w:rsidP="0016221B">
      <w:pPr>
        <w:spacing w:after="0"/>
        <w:rPr>
          <w:rFonts w:ascii="Comic Sans MS" w:hAnsi="Comic Sans MS"/>
          <w:highlight w:val="cyan"/>
        </w:rPr>
      </w:pPr>
      <w:r w:rsidRPr="0016221B">
        <w:rPr>
          <w:rFonts w:ascii="Comic Sans MS" w:hAnsi="Comic Sans MS"/>
          <w:highlight w:val="cyan"/>
        </w:rPr>
        <w:t>B-Resmi işlerimizde ( okul,hastane vb.) sorun yaşardık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C-Bakkaldan alışveriş yapamazdık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D-Sosyal bilgiler dersinde yazılıya giremezdik</w:t>
      </w:r>
    </w:p>
    <w:p w:rsidR="0084075B" w:rsidRDefault="0084075B" w:rsidP="0016221B">
      <w:pPr>
        <w:spacing w:after="0"/>
        <w:rPr>
          <w:rFonts w:ascii="Comic Sans MS" w:hAnsi="Comic Sans MS"/>
        </w:rPr>
      </w:pPr>
    </w:p>
    <w:p w:rsidR="0084075B" w:rsidRPr="00835904" w:rsidRDefault="0084075B" w:rsidP="0016221B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I-Adım Ahmet Faruk. 2004 yılında doğdum</w:t>
      </w:r>
    </w:p>
    <w:p w:rsidR="0084075B" w:rsidRPr="00835904" w:rsidRDefault="0084075B" w:rsidP="0016221B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II-2013 yılında ailemle K.Maraş’a taşındık</w:t>
      </w:r>
    </w:p>
    <w:p w:rsidR="0084075B" w:rsidRPr="00835904" w:rsidRDefault="0084075B" w:rsidP="0016221B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III-1. sınıfa 2010 yılında başladım</w:t>
      </w:r>
    </w:p>
    <w:p w:rsidR="0084075B" w:rsidRPr="00835904" w:rsidRDefault="0084075B" w:rsidP="0016221B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IV-2014 yılında 4.sınıfa başladım</w:t>
      </w:r>
    </w:p>
    <w:p w:rsidR="0084075B" w:rsidRPr="00835904" w:rsidRDefault="0084075B" w:rsidP="0016221B">
      <w:pPr>
        <w:spacing w:after="0"/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</w:rPr>
        <w:t xml:space="preserve"> 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3-Yukarıdaki verilen olayları kronolojik sıraya koyarsak doğru sıralama hangisi olur?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 w:rsidRPr="0016221B">
        <w:rPr>
          <w:rFonts w:ascii="Comic Sans MS" w:hAnsi="Comic Sans MS"/>
          <w:highlight w:val="cyan"/>
        </w:rPr>
        <w:t xml:space="preserve">A- I-III-II-IV                   </w:t>
      </w:r>
      <w:r>
        <w:rPr>
          <w:rFonts w:ascii="Comic Sans MS" w:hAnsi="Comic Sans MS"/>
        </w:rPr>
        <w:t>B-IV-I-III-II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I-IV-III-II                    D-II-III-I-IV</w:t>
      </w:r>
    </w:p>
    <w:p w:rsidR="0084075B" w:rsidRDefault="0084075B" w:rsidP="0016221B">
      <w:pPr>
        <w:spacing w:after="0"/>
        <w:rPr>
          <w:rFonts w:ascii="Comic Sans MS" w:hAnsi="Comic Sans MS"/>
        </w:rPr>
      </w:pP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4-Nüfus cüzdanı ne zaman verilir?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A-4.sınıfa başlarken    </w:t>
      </w:r>
      <w:r w:rsidRPr="0016221B">
        <w:rPr>
          <w:rFonts w:ascii="Comic Sans MS" w:hAnsi="Comic Sans MS"/>
          <w:highlight w:val="cyan"/>
        </w:rPr>
        <w:t>B-Doğduğumuzda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C-Askere giderken      D-Hastaneye gittiğimizde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073"/>
      </w:tblGrid>
      <w:tr w:rsidR="0084075B" w:rsidRPr="00E20A31" w:rsidTr="00E20A31">
        <w:trPr>
          <w:trHeight w:val="2259"/>
        </w:trPr>
        <w:tc>
          <w:tcPr>
            <w:tcW w:w="5073" w:type="dxa"/>
            <w:shd w:val="clear" w:color="auto" w:fill="DBE5F1"/>
          </w:tcPr>
          <w:p w:rsidR="0084075B" w:rsidRPr="00E20A31" w:rsidRDefault="0084075B" w:rsidP="00E20A31">
            <w:pPr>
              <w:spacing w:after="0" w:line="240" w:lineRule="auto"/>
              <w:rPr>
                <w:rFonts w:ascii="Comic Sans MS" w:hAnsi="Comic Sans MS"/>
              </w:rPr>
            </w:pPr>
            <w:r w:rsidRPr="00E20A31">
              <w:rPr>
                <w:rFonts w:ascii="Comic Sans MS" w:hAnsi="Comic Sans MS"/>
              </w:rPr>
              <w:t xml:space="preserve">Kadriye       Niyazi             Fatma        Ahmet </w:t>
            </w:r>
          </w:p>
          <w:p w:rsidR="0084075B" w:rsidRPr="00E20A31" w:rsidRDefault="0084075B" w:rsidP="00E20A31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38" type="#_x0000_t32" style="position:absolute;margin-left:167.15pt;margin-top:1.6pt;width:20.1pt;height:15.25pt;z-index:251665408" o:connectortype="straight"/>
              </w:pict>
            </w:r>
            <w:r>
              <w:rPr>
                <w:noProof/>
              </w:rPr>
              <w:pict>
                <v:shape id="_x0000_s1039" type="#_x0000_t32" style="position:absolute;margin-left:187.25pt;margin-top:1.6pt;width:20.1pt;height:15.25pt;flip:y;z-index:251664384" o:connectortype="straight"/>
              </w:pict>
            </w:r>
            <w:r>
              <w:rPr>
                <w:noProof/>
              </w:rPr>
              <w:pict>
                <v:shape id="_x0000_s1040" type="#_x0000_t32" style="position:absolute;margin-left:47.9pt;margin-top:1.6pt;width:20.1pt;height:15.25pt;flip:y;z-index:251662336" o:connectortype="straight"/>
              </w:pict>
            </w:r>
            <w:r>
              <w:rPr>
                <w:noProof/>
              </w:rPr>
              <w:pict>
                <v:shape id="_x0000_s1041" type="#_x0000_t32" style="position:absolute;margin-left:27.8pt;margin-top:1.6pt;width:20.1pt;height:15.25pt;z-index:251661312" o:connectortype="straight"/>
              </w:pict>
            </w:r>
          </w:p>
          <w:p w:rsidR="0084075B" w:rsidRPr="00E20A31" w:rsidRDefault="0084075B" w:rsidP="00E20A31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42" type="#_x0000_t32" style="position:absolute;margin-left:149.15pt;margin-top:1.55pt;width:0;height:10.35pt;z-index:25166643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3" type="#_x0000_t32" style="position:absolute;margin-left:216.3pt;margin-top:1.55pt;width:0;height:10.35pt;z-index:25166745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4" type="#_x0000_t32" style="position:absolute;margin-left:149.15pt;margin-top:1.55pt;width:67.15pt;height:0;z-index:251663360" o:connectortype="straight"/>
              </w:pict>
            </w:r>
            <w:r>
              <w:rPr>
                <w:noProof/>
              </w:rPr>
              <w:pict>
                <v:shape id="_x0000_s1045" type="#_x0000_t32" style="position:absolute;margin-left:81.1pt;margin-top:1.55pt;width:0;height:10.35pt;z-index:25166028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6" type="#_x0000_t32" style="position:absolute;margin-left:13.95pt;margin-top:1.55pt;width:0;height:10.35pt;z-index:25165926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7" type="#_x0000_t32" style="position:absolute;margin-left:13.95pt;margin-top:1.55pt;width:67.15pt;height:0;z-index:251658240" o:connectortype="straight"/>
              </w:pict>
            </w:r>
          </w:p>
          <w:p w:rsidR="0084075B" w:rsidRPr="00E20A31" w:rsidRDefault="0084075B" w:rsidP="00E20A31">
            <w:pPr>
              <w:spacing w:after="0" w:line="240" w:lineRule="auto"/>
              <w:rPr>
                <w:rFonts w:ascii="Comic Sans MS" w:hAnsi="Comic Sans MS"/>
              </w:rPr>
            </w:pPr>
            <w:r w:rsidRPr="00E20A31">
              <w:rPr>
                <w:rFonts w:ascii="Comic Sans MS" w:hAnsi="Comic Sans MS"/>
              </w:rPr>
              <w:t xml:space="preserve"> Yücel        Yasemin               Bilal         Gülfer</w:t>
            </w:r>
          </w:p>
          <w:p w:rsidR="0084075B" w:rsidRPr="00E20A31" w:rsidRDefault="0084075B" w:rsidP="00E20A31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48" type="#_x0000_t32" style="position:absolute;margin-left:116.4pt;margin-top:5.05pt;width:29.3pt;height:21.2pt;flip:y;z-index:251668480" o:connectortype="straight"/>
              </w:pict>
            </w:r>
            <w:r>
              <w:rPr>
                <w:noProof/>
              </w:rPr>
              <w:pict>
                <v:shape id="_x0000_s1049" type="#_x0000_t32" style="position:absolute;margin-left:88.9pt;margin-top:5.05pt;width:27.5pt;height:21.2pt;z-index:251669504" o:connectortype="straight"/>
              </w:pict>
            </w:r>
          </w:p>
          <w:p w:rsidR="0084075B" w:rsidRPr="00E20A31" w:rsidRDefault="0084075B" w:rsidP="00E20A31">
            <w:pPr>
              <w:spacing w:after="0" w:line="240" w:lineRule="auto"/>
              <w:rPr>
                <w:rFonts w:ascii="Comic Sans MS" w:hAnsi="Comic Sans MS"/>
              </w:rPr>
            </w:pPr>
          </w:p>
          <w:p w:rsidR="0084075B" w:rsidRPr="00E20A31" w:rsidRDefault="0084075B" w:rsidP="00E20A31">
            <w:pPr>
              <w:spacing w:after="0" w:line="240" w:lineRule="auto"/>
              <w:rPr>
                <w:rFonts w:ascii="Comic Sans MS" w:hAnsi="Comic Sans MS"/>
              </w:rPr>
            </w:pPr>
            <w:r w:rsidRPr="00E20A31">
              <w:rPr>
                <w:rFonts w:ascii="Comic Sans MS" w:hAnsi="Comic Sans MS"/>
              </w:rPr>
              <w:t xml:space="preserve">                               Faruk ( Ben )</w:t>
            </w:r>
          </w:p>
        </w:tc>
      </w:tr>
    </w:tbl>
    <w:p w:rsidR="0084075B" w:rsidRPr="006621E4" w:rsidRDefault="0084075B" w:rsidP="0016221B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5 , 6 , 7, 8 ve 9.</w:t>
      </w:r>
      <w:r w:rsidRPr="006621E4">
        <w:rPr>
          <w:rFonts w:ascii="Comic Sans MS" w:hAnsi="Comic Sans MS"/>
          <w:i/>
        </w:rPr>
        <w:t xml:space="preserve"> soruları yukarıdaki şekle göre yanıtlayınız?</w:t>
      </w:r>
    </w:p>
    <w:p w:rsidR="0084075B" w:rsidRPr="006621E4" w:rsidRDefault="0084075B" w:rsidP="0016221B">
      <w:pPr>
        <w:spacing w:after="0"/>
        <w:rPr>
          <w:rFonts w:ascii="Comic Sans MS" w:hAnsi="Comic Sans MS"/>
          <w:sz w:val="10"/>
          <w:szCs w:val="10"/>
        </w:rPr>
      </w:pP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5-Yukarıdaki şekle ne ad verilir?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A-Kardeşlik Ağacı          </w:t>
      </w:r>
      <w:r w:rsidRPr="005C4ADC">
        <w:rPr>
          <w:rFonts w:ascii="Comic Sans MS" w:hAnsi="Comic Sans MS"/>
          <w:highlight w:val="cyan"/>
        </w:rPr>
        <w:t>B-Soy Ağacı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C-Baba Ağacı                 D-Çam ağacı</w:t>
      </w:r>
    </w:p>
    <w:p w:rsidR="0084075B" w:rsidRPr="006621E4" w:rsidRDefault="0084075B" w:rsidP="0016221B">
      <w:pPr>
        <w:spacing w:after="0"/>
        <w:rPr>
          <w:rFonts w:ascii="Comic Sans MS" w:hAnsi="Comic Sans MS"/>
          <w:sz w:val="18"/>
          <w:szCs w:val="18"/>
        </w:rPr>
      </w:pP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6-Yukarıdaki şekle göre Kadriye neyim olur?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A-Babam                     B-Annem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C-Babaannem              </w:t>
      </w:r>
      <w:r w:rsidRPr="005C4ADC">
        <w:rPr>
          <w:rFonts w:ascii="Comic Sans MS" w:hAnsi="Comic Sans MS"/>
          <w:highlight w:val="cyan"/>
        </w:rPr>
        <w:t>D-Anneannem</w:t>
      </w:r>
    </w:p>
    <w:p w:rsidR="0084075B" w:rsidRPr="006621E4" w:rsidRDefault="0084075B" w:rsidP="0016221B">
      <w:pPr>
        <w:spacing w:after="0"/>
        <w:rPr>
          <w:rFonts w:ascii="Comic Sans MS" w:hAnsi="Comic Sans MS"/>
          <w:sz w:val="18"/>
          <w:szCs w:val="18"/>
        </w:rPr>
      </w:pP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7-Yukarıdaki şekle göre benim halam kimdir?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A-Yasemin                   </w:t>
      </w:r>
      <w:r w:rsidRPr="005C4ADC">
        <w:rPr>
          <w:rFonts w:ascii="Comic Sans MS" w:hAnsi="Comic Sans MS"/>
          <w:highlight w:val="cyan"/>
        </w:rPr>
        <w:t>B-Gülfer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C-Fatma                       D-Kadriye</w:t>
      </w:r>
    </w:p>
    <w:p w:rsidR="0084075B" w:rsidRPr="006621E4" w:rsidRDefault="0084075B" w:rsidP="0016221B">
      <w:pPr>
        <w:spacing w:after="0"/>
        <w:rPr>
          <w:rFonts w:ascii="Comic Sans MS" w:hAnsi="Comic Sans MS"/>
          <w:sz w:val="18"/>
          <w:szCs w:val="18"/>
        </w:rPr>
      </w:pP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8-Yukarıdaki şekle göre Yücel benim neyim olur?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 w:rsidRPr="005C4ADC">
        <w:rPr>
          <w:rFonts w:ascii="Comic Sans MS" w:hAnsi="Comic Sans MS"/>
          <w:highlight w:val="cyan"/>
        </w:rPr>
        <w:t xml:space="preserve">A-Dayım                 </w:t>
      </w:r>
      <w:r>
        <w:rPr>
          <w:rFonts w:ascii="Comic Sans MS" w:hAnsi="Comic Sans MS"/>
        </w:rPr>
        <w:t>B-Amcam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C-Dedem                D-Kardeşim</w:t>
      </w:r>
    </w:p>
    <w:p w:rsidR="0084075B" w:rsidRPr="006621E4" w:rsidRDefault="0084075B" w:rsidP="0016221B">
      <w:pPr>
        <w:spacing w:after="0"/>
        <w:rPr>
          <w:rFonts w:ascii="Comic Sans MS" w:hAnsi="Comic Sans MS"/>
          <w:sz w:val="18"/>
          <w:szCs w:val="18"/>
        </w:rPr>
      </w:pP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9-Yukarıdaki şekle göre Babaannem kimdir?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A-Yasemin                    </w:t>
      </w:r>
      <w:r w:rsidRPr="005C4ADC">
        <w:rPr>
          <w:rFonts w:ascii="Comic Sans MS" w:hAnsi="Comic Sans MS"/>
          <w:highlight w:val="cyan"/>
        </w:rPr>
        <w:t>B-Fatma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C-Kadriye                     D-Gülfer</w:t>
      </w:r>
    </w:p>
    <w:p w:rsidR="0084075B" w:rsidRPr="006621E4" w:rsidRDefault="0084075B" w:rsidP="0016221B">
      <w:pPr>
        <w:spacing w:after="0"/>
        <w:rPr>
          <w:rFonts w:ascii="Comic Sans MS" w:hAnsi="Comic Sans MS"/>
          <w:sz w:val="18"/>
          <w:szCs w:val="18"/>
        </w:rPr>
      </w:pP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10-Aşağıdakilerden hangisi olumlu duygularımızdan biridir?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A-Öfke      B-Kıskançlık      </w:t>
      </w:r>
      <w:r w:rsidRPr="005C4ADC">
        <w:rPr>
          <w:rFonts w:ascii="Comic Sans MS" w:hAnsi="Comic Sans MS"/>
          <w:highlight w:val="cyan"/>
        </w:rPr>
        <w:t xml:space="preserve">C-Hoşgörü    </w:t>
      </w:r>
      <w:r>
        <w:rPr>
          <w:rFonts w:ascii="Comic Sans MS" w:hAnsi="Comic Sans MS"/>
        </w:rPr>
        <w:t>D-Kin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6"/>
      </w:tblGrid>
      <w:tr w:rsidR="0084075B" w:rsidRPr="00E20A31" w:rsidTr="00E20A31">
        <w:tc>
          <w:tcPr>
            <w:tcW w:w="4786" w:type="dxa"/>
            <w:shd w:val="clear" w:color="auto" w:fill="FDE9D9"/>
          </w:tcPr>
          <w:p w:rsidR="0084075B" w:rsidRPr="00E20A31" w:rsidRDefault="0084075B" w:rsidP="00E20A31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E20A31">
              <w:rPr>
                <w:rFonts w:ascii="Comic Sans MS" w:hAnsi="Comic Sans MS"/>
                <w:i/>
              </w:rPr>
              <w:t>Toprak her zaman şık giyinir, siyah saçlarını tarardı.İnsanlara karşı her zaman anlayışlı birisiydi.Aynı zamanda  doğayı çok seven ve doğayı koruyan bir insandı.</w:t>
            </w:r>
          </w:p>
        </w:tc>
      </w:tr>
    </w:tbl>
    <w:p w:rsidR="0084075B" w:rsidRPr="00B076C5" w:rsidRDefault="0084075B" w:rsidP="0016221B">
      <w:pPr>
        <w:spacing w:after="0"/>
        <w:rPr>
          <w:rFonts w:ascii="Comic Sans MS" w:hAnsi="Comic Sans MS"/>
          <w:sz w:val="10"/>
          <w:szCs w:val="10"/>
        </w:rPr>
      </w:pP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 Yukarıdaki metne göre Toprak ’ın özelliklerinden hangisi fiziksel özelliklerine örnek gösterilebilir?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A-Doğayı sevmesi             </w:t>
      </w:r>
      <w:r w:rsidRPr="005C4ADC">
        <w:rPr>
          <w:rFonts w:ascii="Comic Sans MS" w:hAnsi="Comic Sans MS"/>
          <w:highlight w:val="cyan"/>
        </w:rPr>
        <w:t>B-Siyah saçları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C-Anlayışlı olması             D-Şık giyinmesi</w:t>
      </w:r>
    </w:p>
    <w:p w:rsidR="0084075B" w:rsidRPr="00FA704C" w:rsidRDefault="0084075B" w:rsidP="0016221B">
      <w:pPr>
        <w:spacing w:after="0"/>
        <w:rPr>
          <w:rFonts w:ascii="Comic Sans MS" w:hAnsi="Comic Sans MS"/>
          <w:sz w:val="18"/>
          <w:szCs w:val="18"/>
        </w:rPr>
      </w:pP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12-Okuldan evine dönen ve annesine ‘’ Anne bugün çok mutluyum’’  diyen bir öğrenci gün içinde aşağıdaki olaylardan hangisini yaşamış olabilir?</w:t>
      </w:r>
    </w:p>
    <w:p w:rsidR="0084075B" w:rsidRPr="005C4ADC" w:rsidRDefault="0084075B" w:rsidP="0016221B">
      <w:pPr>
        <w:spacing w:after="0"/>
        <w:rPr>
          <w:rFonts w:ascii="Comic Sans MS" w:hAnsi="Comic Sans MS"/>
          <w:highlight w:val="cyan"/>
        </w:rPr>
      </w:pPr>
      <w:r w:rsidRPr="005C4ADC">
        <w:rPr>
          <w:rFonts w:ascii="Comic Sans MS" w:hAnsi="Comic Sans MS"/>
          <w:highlight w:val="cyan"/>
        </w:rPr>
        <w:t>A-Öğretmeni ona hediye almıştır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B-Arkadaşıyla kavga etmiştir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C-Sınavdan zayıf not almıştır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D-Eve dönerken köpekten korkmuştur</w:t>
      </w:r>
    </w:p>
    <w:p w:rsidR="0084075B" w:rsidRPr="00FA704C" w:rsidRDefault="0084075B" w:rsidP="0016221B">
      <w:pPr>
        <w:spacing w:after="0"/>
        <w:rPr>
          <w:rFonts w:ascii="Comic Sans MS" w:hAnsi="Comic Sans MS"/>
          <w:sz w:val="18"/>
          <w:szCs w:val="18"/>
        </w:rPr>
      </w:pPr>
    </w:p>
    <w:p w:rsidR="0084075B" w:rsidRDefault="0084075B" w:rsidP="0016221B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13-</w:t>
      </w:r>
      <w:r w:rsidRPr="00FA704C">
        <w:rPr>
          <w:rFonts w:ascii="Comic Sans MS" w:hAnsi="Comic Sans MS"/>
          <w:i/>
        </w:rPr>
        <w:t>Yaprak Hanım çocuğu okuldan eve gelmemişti.Yaprak hanım çocuğunun başına bir şey geldiğini düşünmüş, okulu ,karakolu ve hastaneleri aramıştır.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 w:rsidRPr="00FA704C">
        <w:rPr>
          <w:rFonts w:ascii="Comic Sans MS" w:hAnsi="Comic Sans MS"/>
        </w:rPr>
        <w:t xml:space="preserve">Yukarıdaki </w:t>
      </w:r>
      <w:r>
        <w:rPr>
          <w:rFonts w:ascii="Comic Sans MS" w:hAnsi="Comic Sans MS"/>
        </w:rPr>
        <w:t>durumda Yaprak Hanım aşağıdaki duygulardan hangisini yaşamamıştır?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A-Acı                               </w:t>
      </w:r>
      <w:r w:rsidRPr="005C4ADC">
        <w:rPr>
          <w:rFonts w:ascii="Comic Sans MS" w:hAnsi="Comic Sans MS"/>
          <w:highlight w:val="cyan"/>
        </w:rPr>
        <w:t>B-Kıskançlık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C-Korku                            D-Endişe</w:t>
      </w:r>
    </w:p>
    <w:p w:rsidR="0084075B" w:rsidRPr="00FA704C" w:rsidRDefault="0084075B" w:rsidP="0016221B">
      <w:pPr>
        <w:spacing w:after="0"/>
        <w:rPr>
          <w:rFonts w:ascii="Comic Sans MS" w:hAnsi="Comic Sans MS"/>
          <w:sz w:val="18"/>
          <w:szCs w:val="18"/>
        </w:rPr>
      </w:pP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14-Bir arkadaşımızın bize hediye alması bizde hangi duygunun oluşmasına sebep olur?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A-Nefret         B-Korku        </w:t>
      </w:r>
      <w:r w:rsidRPr="005C4ADC">
        <w:rPr>
          <w:rFonts w:ascii="Comic Sans MS" w:hAnsi="Comic Sans MS"/>
          <w:highlight w:val="cyan"/>
        </w:rPr>
        <w:t xml:space="preserve">C-Sevinç      </w:t>
      </w:r>
      <w:r>
        <w:rPr>
          <w:rFonts w:ascii="Comic Sans MS" w:hAnsi="Comic Sans MS"/>
        </w:rPr>
        <w:t>D-Acı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15-Aşağıdaki cümlelerden hangisi olumsuz bir duygu belirtmektedir?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A-Sınıfı geçtiğimde babam bana tablet alacak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B-Okulumu ve arkadaşlarımı çok seviyorum</w:t>
      </w:r>
    </w:p>
    <w:p w:rsidR="0084075B" w:rsidRPr="005C4ADC" w:rsidRDefault="0084075B" w:rsidP="0016221B">
      <w:pPr>
        <w:spacing w:after="0"/>
        <w:rPr>
          <w:rFonts w:ascii="Comic Sans MS" w:hAnsi="Comic Sans MS"/>
          <w:highlight w:val="cyan"/>
        </w:rPr>
      </w:pPr>
      <w:r w:rsidRPr="005C4ADC">
        <w:rPr>
          <w:rFonts w:ascii="Comic Sans MS" w:hAnsi="Comic Sans MS"/>
          <w:highlight w:val="cyan"/>
        </w:rPr>
        <w:t>C-Yeni aldığım oyuncak arabayı kaybettim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D-Bu hediyeni çok beğendim</w:t>
      </w:r>
    </w:p>
    <w:p w:rsidR="0084075B" w:rsidRDefault="0084075B" w:rsidP="0016221B">
      <w:pPr>
        <w:spacing w:after="0"/>
        <w:rPr>
          <w:rFonts w:ascii="Comic Sans MS" w:hAnsi="Comic Sans MS"/>
        </w:rPr>
      </w:pPr>
    </w:p>
    <w:p w:rsidR="0084075B" w:rsidRDefault="0084075B" w:rsidP="0016221B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16-</w:t>
      </w:r>
      <w:r w:rsidRPr="009F59CE">
        <w:rPr>
          <w:rFonts w:ascii="Comic Sans MS" w:hAnsi="Comic Sans MS"/>
          <w:i/>
        </w:rPr>
        <w:t xml:space="preserve">İnsanların yaşamlarındaki önemli olayların oluş sırasına göre düzenlenmesine 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 w:rsidRPr="009F59CE">
        <w:rPr>
          <w:rFonts w:ascii="Comic Sans MS" w:hAnsi="Comic Sans MS"/>
          <w:i/>
        </w:rPr>
        <w:t>‘’Kronoloji ‘’ denir.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Bu bilgiye göre hangi seçenekteki bilgi kronolojik sıralamaya uymaz.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A-28 Mart 1981 yılında doğdum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B-5 yaşımda ilkokula başladım(1986)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C-1998 yılında Denizli’de üniversiteye başladım</w:t>
      </w:r>
    </w:p>
    <w:p w:rsidR="0084075B" w:rsidRPr="005C4ADC" w:rsidRDefault="0084075B" w:rsidP="0016221B">
      <w:pPr>
        <w:spacing w:after="0"/>
        <w:rPr>
          <w:rFonts w:ascii="Comic Sans MS" w:hAnsi="Comic Sans MS"/>
          <w:highlight w:val="cyan"/>
        </w:rPr>
      </w:pPr>
      <w:r w:rsidRPr="005C4ADC">
        <w:rPr>
          <w:rFonts w:ascii="Comic Sans MS" w:hAnsi="Comic Sans MS"/>
          <w:highlight w:val="cyan"/>
        </w:rPr>
        <w:t>D-Askerliğimi 21 yaşımda Van ‘da yaptım (1996)</w:t>
      </w:r>
    </w:p>
    <w:p w:rsidR="0084075B" w:rsidRPr="00063777" w:rsidRDefault="0084075B" w:rsidP="0016221B">
      <w:pPr>
        <w:spacing w:after="0"/>
        <w:rPr>
          <w:rFonts w:ascii="Comic Sans MS" w:hAnsi="Comic Sans MS"/>
          <w:sz w:val="18"/>
          <w:szCs w:val="18"/>
        </w:rPr>
      </w:pP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17-Atatürk’ün ‘’ Yurtta barış, dünyada barış.’’  sözü onun hangi kişisel özelliğini belirtir?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A-Savaşı sevmesi              </w:t>
      </w:r>
      <w:r w:rsidRPr="005C4ADC">
        <w:rPr>
          <w:rFonts w:ascii="Comic Sans MS" w:hAnsi="Comic Sans MS"/>
          <w:highlight w:val="cyan"/>
        </w:rPr>
        <w:t>B-İnsan sevgisi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C-Çok kitap okuması          D-Sporu çok sevmesi</w:t>
      </w:r>
    </w:p>
    <w:p w:rsidR="0084075B" w:rsidRPr="00063777" w:rsidRDefault="0084075B" w:rsidP="0016221B">
      <w:pPr>
        <w:spacing w:after="0"/>
        <w:rPr>
          <w:rFonts w:ascii="Comic Sans MS" w:hAnsi="Comic Sans MS"/>
          <w:sz w:val="18"/>
          <w:szCs w:val="18"/>
        </w:rPr>
      </w:pP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18-Aşağıdakilerden hangisi nüfus cüzdanında yer almaz?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A-Bireyin inandığı din     B- Bireyin kan grubu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C-Annesinin adı              </w:t>
      </w:r>
      <w:r w:rsidRPr="005C4ADC">
        <w:rPr>
          <w:rFonts w:ascii="Comic Sans MS" w:hAnsi="Comic Sans MS"/>
          <w:highlight w:val="cyan"/>
        </w:rPr>
        <w:t xml:space="preserve">D-Amcasının kim olduğu </w:t>
      </w:r>
    </w:p>
    <w:p w:rsidR="0084075B" w:rsidRPr="00063777" w:rsidRDefault="0084075B" w:rsidP="0016221B">
      <w:pPr>
        <w:spacing w:after="0"/>
        <w:rPr>
          <w:rFonts w:ascii="Comic Sans MS" w:hAnsi="Comic Sans MS"/>
          <w:sz w:val="18"/>
          <w:szCs w:val="18"/>
        </w:rPr>
      </w:pP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19-Türkiye Cumhuriyeti vatandaşı olan her bireyde olan resmi belge hangisidir?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A-Ehliyet                 B-Pasaport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C-Nüfus cüzdanı      </w:t>
      </w:r>
      <w:r w:rsidRPr="005C4ADC">
        <w:rPr>
          <w:rFonts w:ascii="Comic Sans MS" w:hAnsi="Comic Sans MS"/>
          <w:highlight w:val="cyan"/>
        </w:rPr>
        <w:t>D-İlkokul karnesi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20-Aşağıdakilerden hangisinin cinsiyeti diğerlerinden farklıdır?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A-Hala          </w:t>
      </w:r>
      <w:r w:rsidRPr="005C4ADC">
        <w:rPr>
          <w:rFonts w:ascii="Comic Sans MS" w:hAnsi="Comic Sans MS"/>
          <w:highlight w:val="cyan"/>
        </w:rPr>
        <w:t xml:space="preserve">B-Amca         </w:t>
      </w:r>
      <w:r>
        <w:rPr>
          <w:rFonts w:ascii="Comic Sans MS" w:hAnsi="Comic Sans MS"/>
        </w:rPr>
        <w:t>C-Anne        B-Teyze</w:t>
      </w:r>
    </w:p>
    <w:p w:rsidR="0084075B" w:rsidRPr="00D5140C" w:rsidRDefault="0084075B" w:rsidP="0016221B">
      <w:pPr>
        <w:spacing w:after="0"/>
        <w:rPr>
          <w:rFonts w:ascii="Comic Sans MS" w:hAnsi="Comic Sans MS"/>
          <w:sz w:val="16"/>
          <w:szCs w:val="16"/>
        </w:rPr>
      </w:pP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21-Aşağıdakilerden hangisi kimlik belgesi olarak kullanılmaz?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 w:rsidRPr="005C4ADC">
        <w:rPr>
          <w:rFonts w:ascii="Comic Sans MS" w:hAnsi="Comic Sans MS"/>
          <w:highlight w:val="cyan"/>
        </w:rPr>
        <w:t xml:space="preserve">A-Banka kartı                  </w:t>
      </w:r>
      <w:r>
        <w:rPr>
          <w:rFonts w:ascii="Comic Sans MS" w:hAnsi="Comic Sans MS"/>
        </w:rPr>
        <w:t>B-Pasaport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C-Nüfus cüzdanı              D-Ehliyet</w:t>
      </w:r>
    </w:p>
    <w:p w:rsidR="0084075B" w:rsidRPr="00D5140C" w:rsidRDefault="0084075B" w:rsidP="0016221B">
      <w:pPr>
        <w:spacing w:after="0"/>
        <w:rPr>
          <w:rFonts w:ascii="Comic Sans MS" w:hAnsi="Comic Sans MS"/>
          <w:sz w:val="16"/>
          <w:szCs w:val="16"/>
        </w:rPr>
      </w:pP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22-Aşağıdakilerden hangisi soy ağacının özelliklerinden biri değildir?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A-Kişinin  geçmişteki akrabalarını gösterir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B-Ağaç şeklindeki şemadır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C-Tüm akrabalarımızı yazabiliriz</w:t>
      </w:r>
    </w:p>
    <w:p w:rsidR="0084075B" w:rsidRPr="005C4ADC" w:rsidRDefault="0084075B" w:rsidP="0016221B">
      <w:pPr>
        <w:spacing w:after="0"/>
        <w:rPr>
          <w:rFonts w:ascii="Comic Sans MS" w:hAnsi="Comic Sans MS"/>
          <w:highlight w:val="cyan"/>
        </w:rPr>
      </w:pPr>
      <w:r w:rsidRPr="005C4ADC">
        <w:rPr>
          <w:rFonts w:ascii="Comic Sans MS" w:hAnsi="Comic Sans MS"/>
          <w:highlight w:val="cyan"/>
        </w:rPr>
        <w:t>D-Komşularımız da soy ağacında gösterilir</w:t>
      </w:r>
    </w:p>
    <w:p w:rsidR="0084075B" w:rsidRPr="00D5140C" w:rsidRDefault="0084075B" w:rsidP="0016221B">
      <w:pPr>
        <w:spacing w:after="0"/>
        <w:rPr>
          <w:rFonts w:ascii="Comic Sans MS" w:hAnsi="Comic Sans MS"/>
          <w:sz w:val="16"/>
          <w:szCs w:val="16"/>
        </w:rPr>
      </w:pP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23-Aşağıdaki ifadelerden hangisi yanlıştır?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A-Bireysel farklılıklar bizi diğer insanlardan faklı ve özel yapar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B-Duyarlı insanlar, çevrelerindeki insanlara yardımcı olur</w:t>
      </w:r>
    </w:p>
    <w:p w:rsidR="0084075B" w:rsidRPr="005C4ADC" w:rsidRDefault="0084075B" w:rsidP="0016221B">
      <w:pPr>
        <w:spacing w:after="0"/>
        <w:rPr>
          <w:rFonts w:ascii="Comic Sans MS" w:hAnsi="Comic Sans MS"/>
          <w:highlight w:val="cyan"/>
        </w:rPr>
      </w:pPr>
      <w:r w:rsidRPr="005C4ADC">
        <w:rPr>
          <w:rFonts w:ascii="Comic Sans MS" w:hAnsi="Comic Sans MS"/>
          <w:highlight w:val="cyan"/>
        </w:rPr>
        <w:t>C-Tüm bireyler duygu ve düşüncelerini aynı şekilde ifade eder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D-İnsanların farklılıkları toplum için zenginliktir</w:t>
      </w:r>
    </w:p>
    <w:p w:rsidR="0084075B" w:rsidRPr="00D5140C" w:rsidRDefault="0084075B" w:rsidP="0016221B">
      <w:pPr>
        <w:spacing w:after="0"/>
        <w:rPr>
          <w:rFonts w:ascii="Comic Sans MS" w:hAnsi="Comic Sans MS"/>
          <w:sz w:val="16"/>
          <w:szCs w:val="16"/>
        </w:rPr>
      </w:pPr>
    </w:p>
    <w:p w:rsidR="0084075B" w:rsidRDefault="0084075B" w:rsidP="0016221B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24-</w:t>
      </w:r>
      <w:r w:rsidRPr="003076AD">
        <w:rPr>
          <w:rFonts w:ascii="Comic Sans MS" w:hAnsi="Comic Sans MS"/>
          <w:i/>
        </w:rPr>
        <w:t>‘’ Gel ne olur</w:t>
      </w:r>
      <w:r>
        <w:rPr>
          <w:rFonts w:ascii="Comic Sans MS" w:hAnsi="Comic Sans MS"/>
          <w:i/>
        </w:rPr>
        <w:t>s</w:t>
      </w:r>
      <w:r w:rsidRPr="003076AD">
        <w:rPr>
          <w:rFonts w:ascii="Comic Sans MS" w:hAnsi="Comic Sans MS"/>
          <w:i/>
        </w:rPr>
        <w:t>an ol, yine gel ‘’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 hoşgörü ile ilgili söz hangisine aittir?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A-Yunus Emre              B-Atatürk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 w:rsidRPr="005C4ADC">
        <w:rPr>
          <w:rFonts w:ascii="Comic Sans MS" w:hAnsi="Comic Sans MS"/>
          <w:highlight w:val="cyan"/>
        </w:rPr>
        <w:t xml:space="preserve">C-Mevlana                    </w:t>
      </w:r>
      <w:r>
        <w:rPr>
          <w:rFonts w:ascii="Comic Sans MS" w:hAnsi="Comic Sans MS"/>
        </w:rPr>
        <w:t>D-Kemal Sunal</w:t>
      </w:r>
    </w:p>
    <w:p w:rsidR="0084075B" w:rsidRDefault="0084075B" w:rsidP="0016221B">
      <w:pPr>
        <w:spacing w:after="0"/>
        <w:rPr>
          <w:rFonts w:ascii="Comic Sans MS" w:hAnsi="Comic Sans MS"/>
        </w:rPr>
      </w:pP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25-Hangi cümlede cümleyi söyleyen kişi kendisine ait bir özelliği belirtmektedir?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Öğretmenimiz bizleri çok seviyor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B-Dedem sürekli kitaplar okur</w:t>
      </w:r>
    </w:p>
    <w:p w:rsidR="0084075B" w:rsidRPr="005C4ADC" w:rsidRDefault="0084075B" w:rsidP="0016221B">
      <w:pPr>
        <w:spacing w:after="0"/>
        <w:rPr>
          <w:rFonts w:ascii="Comic Sans MS" w:hAnsi="Comic Sans MS"/>
          <w:highlight w:val="cyan"/>
        </w:rPr>
      </w:pPr>
      <w:r w:rsidRPr="005C4ADC">
        <w:rPr>
          <w:rFonts w:ascii="Comic Sans MS" w:hAnsi="Comic Sans MS"/>
          <w:highlight w:val="cyan"/>
        </w:rPr>
        <w:t>C-En sevdiğim renk mavidir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D-Kardeşim anasınıfına gidiyor</w:t>
      </w:r>
    </w:p>
    <w:p w:rsidR="0084075B" w:rsidRPr="00D5140C" w:rsidRDefault="0084075B" w:rsidP="0016221B">
      <w:pPr>
        <w:spacing w:after="0"/>
        <w:rPr>
          <w:rFonts w:ascii="Comic Sans MS" w:hAnsi="Comic Sans MS"/>
          <w:sz w:val="16"/>
          <w:szCs w:val="16"/>
        </w:rPr>
      </w:pP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26-Nüfus cüzdanlarımızda kesinlikler farklı olan bölüm hangisidir?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A-Kan grubu                </w:t>
      </w:r>
      <w:r w:rsidRPr="005C4ADC">
        <w:rPr>
          <w:rFonts w:ascii="Comic Sans MS" w:hAnsi="Comic Sans MS"/>
          <w:highlight w:val="cyan"/>
        </w:rPr>
        <w:t>B-T.C. kimlik numarası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C-Baba adı                   D-Doğum yeri</w:t>
      </w:r>
    </w:p>
    <w:p w:rsidR="0084075B" w:rsidRPr="00D5140C" w:rsidRDefault="0084075B" w:rsidP="0016221B">
      <w:pPr>
        <w:spacing w:after="0"/>
        <w:rPr>
          <w:rFonts w:ascii="Comic Sans MS" w:hAnsi="Comic Sans MS"/>
          <w:sz w:val="16"/>
          <w:szCs w:val="16"/>
        </w:rPr>
      </w:pP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27-Aşağıdakilerden hangisi bir duygudur?</w:t>
      </w:r>
    </w:p>
    <w:p w:rsidR="0084075B" w:rsidRPr="005C4ADC" w:rsidRDefault="0084075B" w:rsidP="0016221B">
      <w:pPr>
        <w:spacing w:after="0"/>
        <w:rPr>
          <w:rFonts w:ascii="Comic Sans MS" w:hAnsi="Comic Sans MS"/>
          <w:highlight w:val="cyan"/>
        </w:rPr>
      </w:pPr>
      <w:r w:rsidRPr="005C4ADC">
        <w:rPr>
          <w:rFonts w:ascii="Comic Sans MS" w:hAnsi="Comic Sans MS"/>
          <w:highlight w:val="cyan"/>
        </w:rPr>
        <w:t>A-Bana bağırdığın için sana kızgınım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B-Yarın okul tatil olacakmış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C-2010 yılında okula başladım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D-Öğretmenimiz bugün gözlük takmış</w:t>
      </w:r>
    </w:p>
    <w:p w:rsidR="0084075B" w:rsidRPr="00D5140C" w:rsidRDefault="0084075B" w:rsidP="0016221B">
      <w:pPr>
        <w:spacing w:after="0"/>
        <w:rPr>
          <w:rFonts w:ascii="Comic Sans MS" w:hAnsi="Comic Sans MS"/>
          <w:i/>
          <w:sz w:val="16"/>
          <w:szCs w:val="16"/>
        </w:rPr>
      </w:pPr>
    </w:p>
    <w:p w:rsidR="0084075B" w:rsidRPr="00D5140C" w:rsidRDefault="0084075B" w:rsidP="0016221B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I-Büyüdükçe </w:t>
      </w:r>
      <w:r w:rsidRPr="00D5140C">
        <w:rPr>
          <w:rFonts w:ascii="Comic Sans MS" w:hAnsi="Comic Sans MS"/>
          <w:i/>
        </w:rPr>
        <w:t xml:space="preserve">bedenimiz </w:t>
      </w:r>
      <w:r>
        <w:rPr>
          <w:rFonts w:ascii="Comic Sans MS" w:hAnsi="Comic Sans MS"/>
          <w:i/>
        </w:rPr>
        <w:t xml:space="preserve">ve </w:t>
      </w:r>
      <w:r w:rsidRPr="00D5140C">
        <w:rPr>
          <w:rFonts w:ascii="Comic Sans MS" w:hAnsi="Comic Sans MS"/>
          <w:i/>
        </w:rPr>
        <w:t>duygularımız değişir</w:t>
      </w:r>
    </w:p>
    <w:p w:rsidR="0084075B" w:rsidRPr="00D5140C" w:rsidRDefault="0084075B" w:rsidP="0016221B">
      <w:pPr>
        <w:spacing w:after="0"/>
        <w:rPr>
          <w:rFonts w:ascii="Comic Sans MS" w:hAnsi="Comic Sans MS"/>
          <w:i/>
        </w:rPr>
      </w:pPr>
      <w:r w:rsidRPr="00D5140C">
        <w:rPr>
          <w:rFonts w:ascii="Comic Sans MS" w:hAnsi="Comic Sans MS"/>
          <w:i/>
        </w:rPr>
        <w:t>II-Sahip olduğumuz özellikler bizi eşsiz ve farklı yapar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 w:rsidRPr="00D5140C">
        <w:rPr>
          <w:rFonts w:ascii="Comic Sans MS" w:hAnsi="Comic Sans MS"/>
          <w:i/>
        </w:rPr>
        <w:t>III-Her insan olaylar karşısında aynı tepki verir</w:t>
      </w:r>
    </w:p>
    <w:p w:rsidR="0084075B" w:rsidRPr="00D5140C" w:rsidRDefault="0084075B" w:rsidP="0016221B">
      <w:pPr>
        <w:spacing w:after="0"/>
        <w:rPr>
          <w:rFonts w:ascii="Comic Sans MS" w:hAnsi="Comic Sans MS"/>
          <w:sz w:val="10"/>
          <w:szCs w:val="10"/>
        </w:rPr>
      </w:pP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28-Yukarıdaki bilgilerden hangileri doğrudur?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A-I        </w:t>
      </w:r>
      <w:r w:rsidRPr="005C4ADC">
        <w:rPr>
          <w:rFonts w:ascii="Comic Sans MS" w:hAnsi="Comic Sans MS"/>
          <w:highlight w:val="cyan"/>
        </w:rPr>
        <w:t xml:space="preserve">B-I ve II      </w:t>
      </w:r>
      <w:r>
        <w:rPr>
          <w:rFonts w:ascii="Comic Sans MS" w:hAnsi="Comic Sans MS"/>
        </w:rPr>
        <w:t>C-I ve III      D-II ve III</w:t>
      </w:r>
    </w:p>
    <w:p w:rsidR="0084075B" w:rsidRPr="00D5140C" w:rsidRDefault="0084075B" w:rsidP="0016221B">
      <w:pPr>
        <w:spacing w:after="0"/>
        <w:rPr>
          <w:rFonts w:ascii="Comic Sans MS" w:hAnsi="Comic Sans MS"/>
          <w:sz w:val="16"/>
          <w:szCs w:val="16"/>
        </w:rPr>
      </w:pP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29-Aşağıdakilerden hangisi fiziksel özelliklerimizden biri değildir?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A-Göz rengimiz                 B-Parmak izimiz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 w:rsidRPr="005C4ADC">
        <w:rPr>
          <w:rFonts w:ascii="Comic Sans MS" w:hAnsi="Comic Sans MS"/>
          <w:highlight w:val="cyan"/>
        </w:rPr>
        <w:t xml:space="preserve">C-Düşüncelerimiz              </w:t>
      </w:r>
      <w:r>
        <w:rPr>
          <w:rFonts w:ascii="Comic Sans MS" w:hAnsi="Comic Sans MS"/>
        </w:rPr>
        <w:t>D-Boy uzunluğumuz</w:t>
      </w:r>
    </w:p>
    <w:p w:rsidR="0084075B" w:rsidRPr="00D5140C" w:rsidRDefault="0084075B" w:rsidP="0016221B">
      <w:pPr>
        <w:spacing w:after="0"/>
        <w:rPr>
          <w:rFonts w:ascii="Comic Sans MS" w:hAnsi="Comic Sans MS"/>
          <w:sz w:val="16"/>
          <w:szCs w:val="16"/>
        </w:rPr>
      </w:pP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30-Erkeklerin nüfus cüzdanı hangi renktir?</w:t>
      </w:r>
    </w:p>
    <w:p w:rsidR="0084075B" w:rsidRDefault="0084075B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A-Siyah         B-Mor         </w:t>
      </w:r>
      <w:r w:rsidRPr="005C4ADC">
        <w:rPr>
          <w:rFonts w:ascii="Comic Sans MS" w:hAnsi="Comic Sans MS"/>
          <w:highlight w:val="cyan"/>
        </w:rPr>
        <w:t xml:space="preserve">C-Mavi         </w:t>
      </w:r>
      <w:r>
        <w:rPr>
          <w:rFonts w:ascii="Comic Sans MS" w:hAnsi="Comic Sans MS"/>
        </w:rPr>
        <w:t>D-Kırmızı</w:t>
      </w:r>
    </w:p>
    <w:p w:rsidR="0084075B" w:rsidRDefault="0084075B" w:rsidP="0016221B">
      <w:pPr>
        <w:spacing w:after="0"/>
        <w:rPr>
          <w:rFonts w:ascii="Comic Sans MS" w:hAnsi="Comic Sans MS"/>
        </w:rPr>
      </w:pPr>
    </w:p>
    <w:p w:rsidR="0084075B" w:rsidRPr="00FA704C" w:rsidRDefault="0084075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www.sorubak.com</w:t>
      </w:r>
    </w:p>
    <w:sectPr w:rsidR="0084075B" w:rsidRPr="00FA704C" w:rsidSect="00835904">
      <w:pgSz w:w="16838" w:h="11906" w:orient="landscape"/>
      <w:pgMar w:top="454" w:right="454" w:bottom="454" w:left="454" w:header="709" w:footer="709" w:gutter="0"/>
      <w:cols w:num="3" w:space="56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4753"/>
    <w:rsid w:val="00063777"/>
    <w:rsid w:val="0015386E"/>
    <w:rsid w:val="0016221B"/>
    <w:rsid w:val="002B2786"/>
    <w:rsid w:val="002E3400"/>
    <w:rsid w:val="003076AD"/>
    <w:rsid w:val="0038512B"/>
    <w:rsid w:val="00480CFA"/>
    <w:rsid w:val="004F294B"/>
    <w:rsid w:val="005C4ADC"/>
    <w:rsid w:val="005E5AF6"/>
    <w:rsid w:val="006621E4"/>
    <w:rsid w:val="00835904"/>
    <w:rsid w:val="0084075B"/>
    <w:rsid w:val="008A70EC"/>
    <w:rsid w:val="00923E21"/>
    <w:rsid w:val="009F59CE"/>
    <w:rsid w:val="00A44753"/>
    <w:rsid w:val="00A71B11"/>
    <w:rsid w:val="00B076C5"/>
    <w:rsid w:val="00D5140C"/>
    <w:rsid w:val="00D53256"/>
    <w:rsid w:val="00E20A31"/>
    <w:rsid w:val="00F36EC8"/>
    <w:rsid w:val="00FA704C"/>
    <w:rsid w:val="00FC5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78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C522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076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141</TotalTime>
  <Pages>4</Pages>
  <Words>1828</Words>
  <Characters>10420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faruk</dc:creator>
  <cp:keywords/>
  <dc:description/>
  <cp:lastModifiedBy>BİRSEN</cp:lastModifiedBy>
  <cp:revision>7</cp:revision>
  <dcterms:created xsi:type="dcterms:W3CDTF">2014-09-18T21:31:00Z</dcterms:created>
  <dcterms:modified xsi:type="dcterms:W3CDTF">2015-10-05T18:56:00Z</dcterms:modified>
</cp:coreProperties>
</file>