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KENDİMİ TANIYORUM ÜNİTE   Test- 1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bütün insanların sahip olduğu benzer yönlerden birisi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insanın bir adı vardır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B-Her insan kitap okumayı çok sever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C-Çevremizdeki sesleri duymak için kulakları vardır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insanları uykuya ihtiyacı vardır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2-Sınıfımıza başka bir okuldan engelli bir arkadaşımız geldiğinde hangi davranışta bulunmamız </w:t>
      </w:r>
      <w:r w:rsidRPr="0073315D">
        <w:rPr>
          <w:rFonts w:ascii="Comic Sans MS" w:hAnsi="Comic Sans MS"/>
          <w:b/>
          <w:u w:val="single"/>
        </w:rPr>
        <w:t>en uygun davranış olur?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A-Sürekli olarak onun engeli ile ilgili konuşmak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B-Teneffüste oyunlara almayıp onu dışlamak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C-Her bireyin farklı özellikleri olduğunu bilerek onun bireysel farklılığına uygun davranmak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D-Arkadaşımızın engeli ile alay etmek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6"/>
      </w:tblGrid>
      <w:tr w:rsidR="00A349B9" w:rsidRPr="00296B36" w:rsidTr="00296B36">
        <w:tc>
          <w:tcPr>
            <w:tcW w:w="5356" w:type="dxa"/>
            <w:shd w:val="clear" w:color="auto" w:fill="DAEEF3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4/B sınıfında Zeynep çok güzel resim yapmaktadır. Eda ve Sıla müzik derslerinde şarkı söylemeyi çok severler. Zeliha ise beden eğitimi derslerinde en hızlı koşan öğrencidir.</w:t>
            </w:r>
          </w:p>
        </w:tc>
      </w:tr>
    </w:tbl>
    <w:p w:rsidR="00A349B9" w:rsidRPr="007B5586" w:rsidRDefault="00A349B9" w:rsidP="007B5586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3-Yukarıdaki bilgilere göre aşağıdakilerden hangisi </w:t>
      </w:r>
      <w:r w:rsidRPr="0073315D">
        <w:rPr>
          <w:rFonts w:ascii="Comic Sans MS" w:hAnsi="Comic Sans MS"/>
          <w:b/>
          <w:u w:val="single"/>
        </w:rPr>
        <w:t>doğrudur?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A-İnsanların ilgileri ve yetenekleri farklıdır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B-Sınıfta Zeynep şarkı söylemeyi çok sever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dersinde şarkı söylenmemektedir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D-Zeliha’ dan daha hızlı koşan öğrenciler vardır.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öğrencilerden hangisinin kulüp seçimi  </w:t>
      </w:r>
      <w:r w:rsidRPr="0073315D">
        <w:rPr>
          <w:rFonts w:ascii="Comic Sans MS" w:hAnsi="Comic Sans MS"/>
          <w:b/>
          <w:u w:val="single"/>
        </w:rPr>
        <w:t>fiziksel farklılığı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sebebiyledir?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A-Ahmet, boyu uzun olduğu için basketbol kulübünü seçti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B-Tarık, sevdiği arkadaşları seçtiği için müzik kulübünü seçti.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C-Selma, çok güzel resim yaptığı için resim kulübünü seçti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D-Arif, içki ve sigarayı sevmediği için Yeşilay kulübünü seçti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p w:rsidR="00A349B9" w:rsidRPr="0073315D" w:rsidRDefault="00A349B9" w:rsidP="007B5586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5-Aşağıdakilerden hangisi bireyin </w:t>
      </w:r>
      <w:r w:rsidRPr="0073315D">
        <w:rPr>
          <w:rFonts w:ascii="Comic Sans MS" w:hAnsi="Comic Sans MS"/>
          <w:b/>
          <w:u w:val="single"/>
        </w:rPr>
        <w:t>fiziksel özelliklerinden biridir?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A-Boyu                     B-Kıskançlık</w:t>
      </w:r>
    </w:p>
    <w:p w:rsidR="00A349B9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C-Hobiler                 D-Yetenekleri</w:t>
      </w:r>
    </w:p>
    <w:p w:rsidR="00A349B9" w:rsidRDefault="00A349B9" w:rsidP="007B5586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1279"/>
      </w:tblGrid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Bu hafta babam yurtdışından gelecek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Heyecan</w:t>
            </w: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En sevdiğim kitabımı sonunda buldum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Arkadaşlarım sürekli benimle alay ediyor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Karanlık bir odada kalmıştım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A349B9" w:rsidRPr="00EF7CE0" w:rsidRDefault="00A349B9" w:rsidP="007B5586">
      <w:pPr>
        <w:spacing w:after="0"/>
        <w:rPr>
          <w:rFonts w:ascii="Comic Sans MS" w:hAnsi="Comic Sans MS"/>
          <w:sz w:val="10"/>
          <w:szCs w:val="10"/>
        </w:rPr>
      </w:pPr>
    </w:p>
    <w:p w:rsidR="00A349B9" w:rsidRPr="00F7726D" w:rsidRDefault="00A349B9" w:rsidP="007B558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tabloya göre boş bırakılan yerlere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 kelimeler yazılmalıdır?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– Üzüntü – Sevinç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– Korku – Şaşkınlık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C-Sevinç – Üzüntü – Korku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D-Korku – Heyecan – Kızgınlık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7-Aşağıdakilerin hangisinde duygularımız davranışlarımızı </w:t>
      </w:r>
      <w:r w:rsidRPr="0073315D">
        <w:rPr>
          <w:rFonts w:ascii="Comic Sans MS" w:hAnsi="Comic Sans MS"/>
          <w:b/>
          <w:u w:val="single"/>
        </w:rPr>
        <w:t>olumlu şekilde etkilemiştir?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A-Trafikteki yoğunluğa sinirlendiğimizde sürücülerle kavga etmek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B-Bize yapılan haksızlığa karşı öfkelenip etrafımızdaki eşyalara zarar vermek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C-Düşük not aldığımız bir sınav sonrası çok üzülüp ders çalışmayı tamamen bırakmak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D-Sokakta karşılaştığımız görme engelli birine yardım edip onun yolun karşısına geçirmesine yardım etmek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8-Abisinin hastalandığını gören bir bireyin </w:t>
      </w:r>
      <w:r w:rsidRPr="0073315D">
        <w:rPr>
          <w:rFonts w:ascii="Comic Sans MS" w:hAnsi="Comic Sans MS"/>
          <w:b/>
          <w:u w:val="single"/>
        </w:rPr>
        <w:t>öncelikle</w:t>
      </w:r>
      <w:r>
        <w:rPr>
          <w:rFonts w:ascii="Comic Sans MS" w:hAnsi="Comic Sans MS"/>
        </w:rPr>
        <w:t xml:space="preserve"> hangi duyguyu hissetmesi beklenir?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A-Sevinç                           B-Şaşkınlık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C-Üzüntü                          D-Kıskançlık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Pr="0073315D" w:rsidRDefault="00A349B9" w:rsidP="00A44753">
      <w:pPr>
        <w:spacing w:after="0"/>
        <w:rPr>
          <w:rFonts w:ascii="Comic Sans MS" w:hAnsi="Comic Sans MS"/>
          <w:i/>
        </w:rPr>
      </w:pPr>
      <w:r w:rsidRPr="0073315D">
        <w:rPr>
          <w:rFonts w:ascii="Comic Sans MS" w:hAnsi="Comic Sans MS"/>
          <w:i/>
        </w:rPr>
        <w:t>‘’Başkalarına karşı anlayışlı olma,bireysel farklılıklara saygı duyma ve onların düşüncesine değer verme ………………………… olduğumuzu gösterir’’</w:t>
      </w:r>
    </w:p>
    <w:p w:rsidR="00A349B9" w:rsidRPr="0073315D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9-Cümlesinde boş bırakılan yere hangisi </w:t>
      </w:r>
      <w:r w:rsidRPr="0073315D">
        <w:rPr>
          <w:rFonts w:ascii="Comic Sans MS" w:hAnsi="Comic Sans MS"/>
          <w:b/>
          <w:u w:val="single"/>
        </w:rPr>
        <w:t>yazılmalıdır?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A-Sinirli                             B-Cömert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C-Meraklı                           D-Hoşgörülü 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 sorulardan hangisi fiziksel özellikleri öğrenmeye yönelik bir soru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A-Kaç numaralı ayakkabı giyiyorsun?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B-Boyunun uzunluğu kaç santimetredir?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C-Hangi diziyi izlemeyi seviyorsun?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D-Gözlerin hangi renktir?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11-Bir kimse hakkında aşağıdaki bilgilerden hangisi nüfus cüzdanından </w:t>
      </w:r>
      <w:r w:rsidRPr="0073315D">
        <w:rPr>
          <w:rFonts w:ascii="Comic Sans MS" w:hAnsi="Comic Sans MS"/>
          <w:b/>
          <w:u w:val="single"/>
        </w:rPr>
        <w:t>öğrenilemez?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A-Nerede doğduğu             B-Annesinin adı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numarası                 D-Ne zaman doğduğu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 aynı sınıfta ders gören öğrencilerin </w:t>
      </w:r>
      <w:r w:rsidRPr="0073315D">
        <w:rPr>
          <w:rFonts w:ascii="Comic Sans MS" w:hAnsi="Comic Sans MS"/>
          <w:b/>
          <w:u w:val="single"/>
        </w:rPr>
        <w:t>ortak özelliklerinden biri değildir?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A-Bütün öğrenciler aynı dersi severler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B-Bütün öğrenciler aynı okuldadır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C-Bütün öğrenciler aynı öğretmenlerden ders alırlar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D-Bütün öğrenciler aynı dersleri öğrenirler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Pr="00750E75" w:rsidRDefault="00A349B9" w:rsidP="00750E75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I-2005 yılında doğdum</w:t>
      </w:r>
    </w:p>
    <w:p w:rsidR="00A349B9" w:rsidRPr="00750E75" w:rsidRDefault="00A349B9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II-Bir yaşımda yürümeye başladım</w:t>
      </w:r>
    </w:p>
    <w:p w:rsidR="00A349B9" w:rsidRPr="00750E75" w:rsidRDefault="00A349B9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III-Şimdi 4. Sınıftayım</w:t>
      </w:r>
    </w:p>
    <w:p w:rsidR="00A349B9" w:rsidRPr="00750E75" w:rsidRDefault="00A349B9" w:rsidP="00A44753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IV-Anaokuluna altı yaşımda gittim</w:t>
      </w:r>
    </w:p>
    <w:p w:rsidR="00A349B9" w:rsidRPr="00750E75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13-Kendisini yukarıdaki kronolojik sıraya göre tanıtan Hatice’nin sıralamasının doğru olması için hangi </w:t>
      </w:r>
      <w:r w:rsidRPr="0073315D">
        <w:rPr>
          <w:rFonts w:ascii="Comic Sans MS" w:hAnsi="Comic Sans MS"/>
          <w:b/>
          <w:u w:val="single"/>
        </w:rPr>
        <w:t>ikisinin yer değiştirmesi gerekir?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B-II ve III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C-II ve IV                        D-III ve IV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</w:tblGrid>
      <w:tr w:rsidR="00A349B9" w:rsidRPr="00296B36" w:rsidTr="00296B36">
        <w:tc>
          <w:tcPr>
            <w:tcW w:w="5103" w:type="dxa"/>
            <w:shd w:val="clear" w:color="auto" w:fill="F2DBDB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Nüfus cüzdanımızdaki bize ait birçok bilgi vardır.Bazı bölümlerde yazılan kelimeler pek çok insanınkiyle aynı olabilir. Ama bazı bölümlerde yazanlar sadece bizim nüfus cüzdanımıza özel bilgilerdir.</w:t>
            </w:r>
          </w:p>
        </w:tc>
      </w:tr>
    </w:tbl>
    <w:p w:rsidR="00A349B9" w:rsidRPr="00BA1557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14-Bu bilgilere göre sadece bizim nüfus cüzdanımızda yer alan, diğer insanların nüfus cüzdanları ile </w:t>
      </w:r>
      <w:r w:rsidRPr="0073315D">
        <w:rPr>
          <w:rFonts w:ascii="Comic Sans MS" w:hAnsi="Comic Sans MS"/>
          <w:b/>
          <w:u w:val="single"/>
        </w:rPr>
        <w:t>aynı olamayacak</w:t>
      </w:r>
      <w:r>
        <w:rPr>
          <w:rFonts w:ascii="Comic Sans MS" w:hAnsi="Comic Sans MS"/>
        </w:rPr>
        <w:t xml:space="preserve"> özel bilgi hangisidir?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A-Adımız                            B-Doğum yerimiz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C-T.C. kimlik numaramız     D-Baba adımız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Pr="00715CA9">
        <w:rPr>
          <w:rFonts w:ascii="Comic Sans MS" w:hAnsi="Comic Sans MS"/>
          <w:i/>
        </w:rPr>
        <w:t>- ‘’İkiz kardeşler olan Toprak ve Yaprak kardeşler nüfus cüzdanlarını karşılaştırmışlardır. ‘’</w:t>
      </w:r>
    </w:p>
    <w:p w:rsidR="00A349B9" w:rsidRPr="00BA1557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Nüfus cüzdanları ile ilgili olarak aşağıdakilerden hangisi </w:t>
      </w:r>
      <w:r w:rsidRPr="0073315D">
        <w:rPr>
          <w:rFonts w:ascii="Comic Sans MS" w:hAnsi="Comic Sans MS"/>
          <w:b/>
          <w:u w:val="single"/>
        </w:rPr>
        <w:t>söylenemez?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 kimlik numaraları farklıdır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B-Aynı renktedirler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C-Soyadları aynıdır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adları aynıdır</w:t>
      </w:r>
    </w:p>
    <w:p w:rsidR="00A349B9" w:rsidRDefault="00A349B9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16-Aşağıdakilerden hangisi kimlik bilgilerini içeren </w:t>
      </w:r>
      <w:r w:rsidRPr="0073315D">
        <w:rPr>
          <w:rFonts w:ascii="Comic Sans MS" w:hAnsi="Comic Sans MS"/>
          <w:b/>
          <w:u w:val="single"/>
        </w:rPr>
        <w:t>resmi bir belge değildir?</w:t>
      </w:r>
    </w:p>
    <w:p w:rsidR="00A349B9" w:rsidRDefault="00A349B9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A-Pasaport                           B-Ehliyet</w:t>
      </w:r>
    </w:p>
    <w:p w:rsidR="00A349B9" w:rsidRDefault="00A349B9" w:rsidP="00BA1557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Cüzdanı                  D-Kartvizit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</w:tblGrid>
      <w:tr w:rsidR="00A349B9" w:rsidRPr="00296B36" w:rsidTr="00296B36">
        <w:tc>
          <w:tcPr>
            <w:tcW w:w="5103" w:type="dxa"/>
            <w:shd w:val="clear" w:color="auto" w:fill="EAF1DD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Arkadaşının evine ziyarete giden Nihat bahçeye girişinde aniden karşısına çıkan köpeği gördü. Nihat’ı  gören  arkadaşı Başar ona seslenerek köpeğin evcil bir köpek olduğunu ve kendisine zarar vermeyeceğini söyledi.</w:t>
            </w:r>
          </w:p>
        </w:tc>
      </w:tr>
    </w:tbl>
    <w:p w:rsidR="00A349B9" w:rsidRPr="00E42DF3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17-Bu durumda Nihat’ın hissettiği duygular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hangisinde doğru olarak verilmiştir?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A-Korku – Öfke                 B-Sevinme – Üzülme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C-Korkma – Rahatlama       D-Heyecan – Acıma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Pr="00715CA9" w:rsidRDefault="00A349B9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I-Hoşgörülü kimseler toplumda sevilen insanlardır</w:t>
      </w:r>
    </w:p>
    <w:p w:rsidR="00A349B9" w:rsidRPr="00715CA9" w:rsidRDefault="00A349B9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II-Başkalarının düşüncelerine işimize geldiği zaman saygı duymalıyız</w:t>
      </w:r>
    </w:p>
    <w:p w:rsidR="00A349B9" w:rsidRPr="00715CA9" w:rsidRDefault="00A349B9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III-Bize yapılan haksızlıklara karşı olabildiğince kırıcı ve kavgacı olmalıyız</w:t>
      </w:r>
    </w:p>
    <w:p w:rsidR="00A349B9" w:rsidRPr="00715CA9" w:rsidRDefault="00A349B9" w:rsidP="00A44753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IV-En iyi insanlar bizim gibi düşünen ve bize iyilik eden insanlardır</w:t>
      </w:r>
    </w:p>
    <w:p w:rsidR="00A349B9" w:rsidRPr="00715CA9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cümlelerden </w:t>
      </w:r>
      <w:r w:rsidRPr="0073315D">
        <w:rPr>
          <w:rFonts w:ascii="Comic Sans MS" w:hAnsi="Comic Sans MS"/>
          <w:b/>
          <w:u w:val="single"/>
        </w:rPr>
        <w:t>kaç tanesi doğrudur?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                B-2                C-3                 D-4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8"/>
        <w:gridCol w:w="2678"/>
      </w:tblGrid>
      <w:tr w:rsidR="00A349B9" w:rsidRPr="00296B36" w:rsidTr="00296B36">
        <w:tc>
          <w:tcPr>
            <w:tcW w:w="2678" w:type="dxa"/>
            <w:shd w:val="clear" w:color="auto" w:fill="C6D9F1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 xml:space="preserve">           Erdem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Siyah saçlıdır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Şarkı söylemeyi sever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2004 yılında doğmuştur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Uzun boyludur</w:t>
            </w:r>
          </w:p>
        </w:tc>
        <w:tc>
          <w:tcPr>
            <w:tcW w:w="2678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 xml:space="preserve">         Aslı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Sarı saçlıdır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Resim yapmayı sever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10 yaşındadır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Kısa boyludur</w:t>
            </w:r>
          </w:p>
        </w:tc>
      </w:tr>
    </w:tbl>
    <w:p w:rsidR="00A349B9" w:rsidRPr="00715CA9" w:rsidRDefault="00A349B9" w:rsidP="00A44753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 Erdem ve Aslı’nın bireysel özellikleri yazılmıştır. Buna göre hangi özellikleri </w:t>
      </w:r>
      <w:r w:rsidRPr="0073315D">
        <w:rPr>
          <w:rFonts w:ascii="Comic Sans MS" w:hAnsi="Comic Sans MS"/>
          <w:b/>
          <w:i/>
        </w:rPr>
        <w:t>aynıdır?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A-Yaşları                       B-Hoşlandıkları etkinlik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C-Boyları                       D-Saç renkleri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20-Nüfus cüzdanımızı kaybettiğimizde veya değiştirmek istediğimizde aşağıdaki kurumlardan hangisine </w:t>
      </w:r>
      <w:r w:rsidRPr="0073315D">
        <w:rPr>
          <w:rFonts w:ascii="Comic Sans MS" w:hAnsi="Comic Sans MS"/>
          <w:b/>
          <w:u w:val="single"/>
        </w:rPr>
        <w:t>başvurmamız gerekir?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A-Askerlik Şubesine           B-Sağlık Ocağına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C-Nüfus Müdürlüğüne          D-Okul Müdürlüğüne</w:t>
      </w:r>
    </w:p>
    <w:p w:rsidR="00A349B9" w:rsidRDefault="00A349B9" w:rsidP="00A44753">
      <w:pPr>
        <w:spacing w:after="0"/>
        <w:rPr>
          <w:rFonts w:ascii="Comic Sans MS" w:hAnsi="Comic Sans MS"/>
        </w:rPr>
      </w:pP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</w:p>
    <w:p w:rsidR="00A349B9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</w:t>
      </w:r>
      <w:r w:rsidRPr="00715CA9">
        <w:rPr>
          <w:rFonts w:ascii="Comic Sans MS" w:hAnsi="Comic Sans MS"/>
          <w:highlight w:val="cyan"/>
        </w:rPr>
        <w:t>Egitimhane.com</w:t>
      </w:r>
      <w:r>
        <w:rPr>
          <w:rFonts w:ascii="Comic Sans MS" w:hAnsi="Comic Sans MS"/>
        </w:rPr>
        <w:t xml:space="preserve"> </w:t>
      </w:r>
    </w:p>
    <w:p w:rsidR="00A349B9" w:rsidRPr="0073315D" w:rsidRDefault="00A349B9" w:rsidP="0073315D">
      <w:pPr>
        <w:spacing w:after="0"/>
        <w:rPr>
          <w:rFonts w:ascii="Comic Sans MS" w:hAnsi="Comic Sans MS"/>
          <w:highlight w:val="cyan"/>
        </w:rPr>
      </w:pPr>
      <w:r w:rsidRPr="0073315D">
        <w:rPr>
          <w:rFonts w:ascii="Comic Sans MS" w:hAnsi="Comic Sans MS"/>
          <w:highlight w:val="cyan"/>
        </w:rPr>
        <w:t>KENDİMİ TANIYORUM ÜNİTE   Test- 1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 xml:space="preserve">   CEVAPLAR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1-Aşağıdakilerden hangisi bütün insanların sahip olduğu benzer yönlerden birisi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A-Her insanın bir adı vardır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B-Her insan kitap okumayı çok sever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C-Çevremizdeki sesleri duymak için kulakları vardır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D-Tüm insanları uykuya ihtiyacı vardır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2-Sınıfımıza başka bir okuldan engelli bir arkadaşımız geldiğinde hangi davranışta bulunmamız </w:t>
      </w:r>
      <w:r w:rsidRPr="0073315D">
        <w:rPr>
          <w:rFonts w:ascii="Comic Sans MS" w:hAnsi="Comic Sans MS"/>
          <w:b/>
          <w:u w:val="single"/>
        </w:rPr>
        <w:t>en uygun davranış olur?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A-Sürekli olarak onun engeli ile ilgili konuşmak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B-Teneffüste oyunlara almayıp onu dışlamak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C-Her bireyin farklı özellikleri olduğunu bilerek onun bireysel farklılığına uygun davranmak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D-Arkadaşımızın engeli ile alay etmek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6"/>
      </w:tblGrid>
      <w:tr w:rsidR="00A349B9" w:rsidRPr="00296B36" w:rsidTr="00296B36">
        <w:tc>
          <w:tcPr>
            <w:tcW w:w="5356" w:type="dxa"/>
            <w:shd w:val="clear" w:color="auto" w:fill="DAEEF3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4/B sınıfında Zeynep çok güzel resim yapmaktadır. Eda ve Sıla müzik derslerinde şarkı söylemeyi çok severler. Zeliha ise beden eğitimi derslerinde en hızlı koşan öğrencidir.</w:t>
            </w:r>
          </w:p>
        </w:tc>
      </w:tr>
    </w:tbl>
    <w:p w:rsidR="00A349B9" w:rsidRPr="007B5586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3-Yukarıdaki bilgilere göre aşağıdakilerden hangisi </w:t>
      </w:r>
      <w:r w:rsidRPr="0073315D">
        <w:rPr>
          <w:rFonts w:ascii="Comic Sans MS" w:hAnsi="Comic Sans MS"/>
          <w:b/>
          <w:u w:val="single"/>
        </w:rPr>
        <w:t>doğrudur?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A-İnsanların ilgileri ve yetenekleri farklıdır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B-Sınıfta Zeynep şarkı söylemeyi çok sever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C-Müzik dersinde şarkı söylenmemektedir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D-Zeliha’ dan daha hızlı koşan öğrenciler vardır.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4-Aşağıdaki öğrencilerden hangisinin kulüp seçimi  </w:t>
      </w:r>
      <w:r w:rsidRPr="0073315D">
        <w:rPr>
          <w:rFonts w:ascii="Comic Sans MS" w:hAnsi="Comic Sans MS"/>
          <w:b/>
          <w:u w:val="single"/>
        </w:rPr>
        <w:t>fiziksel farklılığı</w:t>
      </w:r>
      <w:r>
        <w:rPr>
          <w:rFonts w:ascii="Comic Sans MS" w:hAnsi="Comic Sans MS"/>
          <w:u w:val="single"/>
        </w:rPr>
        <w:t xml:space="preserve"> </w:t>
      </w:r>
      <w:r>
        <w:rPr>
          <w:rFonts w:ascii="Comic Sans MS" w:hAnsi="Comic Sans MS"/>
        </w:rPr>
        <w:t>sebebiyledir?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A-Ahmet, boyu uzun olduğu için basketbol kulübünü seçti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B-Tarık, sevdiği arkadaşları seçtiği için müzik kulübünü seçti.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C-Selma, çok güzel resim yaptığı için resim kulübünü seçti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D-Arif, içki ve sigarayı sevmediği için Yeşilay kulübünü seçti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Pr="0073315D" w:rsidRDefault="00A349B9" w:rsidP="0073315D">
      <w:pPr>
        <w:spacing w:after="0"/>
        <w:rPr>
          <w:rFonts w:ascii="Comic Sans MS" w:hAnsi="Comic Sans MS"/>
          <w:b/>
          <w:u w:val="single"/>
        </w:rPr>
      </w:pPr>
      <w:r>
        <w:rPr>
          <w:rFonts w:ascii="Comic Sans MS" w:hAnsi="Comic Sans MS"/>
        </w:rPr>
        <w:t xml:space="preserve">5-Aşağıdakilerden hangisi bireyin </w:t>
      </w:r>
      <w:r w:rsidRPr="0073315D">
        <w:rPr>
          <w:rFonts w:ascii="Comic Sans MS" w:hAnsi="Comic Sans MS"/>
          <w:b/>
          <w:u w:val="single"/>
        </w:rPr>
        <w:t>fiziksel özelliklerinden biridir?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A-Boyu</w:t>
      </w:r>
      <w:r>
        <w:rPr>
          <w:rFonts w:ascii="Comic Sans MS" w:hAnsi="Comic Sans MS"/>
        </w:rPr>
        <w:t xml:space="preserve">                     B-Kıskançlık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C-Hobiler                 D-Yetenekleri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1279"/>
      </w:tblGrid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Bu hafta babam yurtdışından gelecek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Heyecan</w:t>
            </w: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En sevdiğim kitabımı sonunda buldum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Arkadaşlarım sürekli benimle alay ediyor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A349B9" w:rsidRPr="00296B36" w:rsidTr="00296B36">
        <w:tc>
          <w:tcPr>
            <w:tcW w:w="4077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Karanlık bir odada kalmıştım</w:t>
            </w:r>
          </w:p>
        </w:tc>
        <w:tc>
          <w:tcPr>
            <w:tcW w:w="1279" w:type="dxa"/>
            <w:shd w:val="clear" w:color="auto" w:fill="E5DFEC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A349B9" w:rsidRPr="00EF7CE0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Pr="00F7726D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6-Yukarıdaki tabloya göre boş bırakılan yerlere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 kelimeler yazılmalıdır?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A-Öfke – Üzüntü – Sevinç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B-Sevinç – Korku – Şaşkınlık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C-Sevinç – Üzüntü – Korku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D-Korku – Heyecan – Kızgınlık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7-Aşağıdakilerin hangisinde duygularımız davranışlarımızı </w:t>
      </w:r>
      <w:r w:rsidRPr="0073315D">
        <w:rPr>
          <w:rFonts w:ascii="Comic Sans MS" w:hAnsi="Comic Sans MS"/>
          <w:b/>
          <w:u w:val="single"/>
        </w:rPr>
        <w:t>olumlu şekilde etkilemiştir?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A-Trafikteki yoğunluğa sinirlendiğimizde sürücülerle kavga etmek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B-Bize yapılan haksızlığa karşı öfkelenip etrafımızdaki eşyalara zarar vermek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C-Düşük not aldığımız bir sınav sonrası çok üzülüp ders çalışmayı tamamen bırakmak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D-Sokakta karşılaştığımız görme engelli birine yardım edip onun yolun karşısına geçirmesine yardım etmek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8-Abisinin hastalandığını gören bir bireyin </w:t>
      </w:r>
      <w:r w:rsidRPr="0073315D">
        <w:rPr>
          <w:rFonts w:ascii="Comic Sans MS" w:hAnsi="Comic Sans MS"/>
          <w:b/>
          <w:u w:val="single"/>
        </w:rPr>
        <w:t>öncelikle</w:t>
      </w:r>
      <w:r>
        <w:rPr>
          <w:rFonts w:ascii="Comic Sans MS" w:hAnsi="Comic Sans MS"/>
        </w:rPr>
        <w:t xml:space="preserve"> hangi duyguyu hissetmesi beklenir?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A-Sevinç                           B-Şaşkınlık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C-Üzüntü</w:t>
      </w:r>
      <w:r>
        <w:rPr>
          <w:rFonts w:ascii="Comic Sans MS" w:hAnsi="Comic Sans MS"/>
        </w:rPr>
        <w:t xml:space="preserve">                          D-Kıskançlık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Pr="0073315D" w:rsidRDefault="00A349B9" w:rsidP="0073315D">
      <w:pPr>
        <w:spacing w:after="0"/>
        <w:rPr>
          <w:rFonts w:ascii="Comic Sans MS" w:hAnsi="Comic Sans MS"/>
          <w:i/>
        </w:rPr>
      </w:pPr>
      <w:r w:rsidRPr="0073315D">
        <w:rPr>
          <w:rFonts w:ascii="Comic Sans MS" w:hAnsi="Comic Sans MS"/>
          <w:i/>
        </w:rPr>
        <w:t>‘’Başkalarına karşı anlayışlı olma,bireysel farklılıklara saygı duyma ve onların düşüncesine değer verme ………………………… olduğumuzu gösterir’’</w:t>
      </w:r>
    </w:p>
    <w:p w:rsidR="00A349B9" w:rsidRPr="0073315D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9-Cümlesinde boş bırakılan yere hangisi </w:t>
      </w:r>
      <w:r w:rsidRPr="0073315D">
        <w:rPr>
          <w:rFonts w:ascii="Comic Sans MS" w:hAnsi="Comic Sans MS"/>
          <w:b/>
          <w:u w:val="single"/>
        </w:rPr>
        <w:t>yazılmalıdır?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A-Sinirli                             B-Cömert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C-Meraklı                           </w:t>
      </w:r>
      <w:r w:rsidRPr="0073315D">
        <w:rPr>
          <w:rFonts w:ascii="Comic Sans MS" w:hAnsi="Comic Sans MS"/>
          <w:highlight w:val="cyan"/>
        </w:rPr>
        <w:t>D-Hoşgörülü</w:t>
      </w:r>
      <w:r>
        <w:rPr>
          <w:rFonts w:ascii="Comic Sans MS" w:hAnsi="Comic Sans MS"/>
        </w:rPr>
        <w:t xml:space="preserve"> 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 sorulardan hangisi fiziksel özellikleri öğrenmeye yönelik bir soru </w:t>
      </w:r>
      <w:r w:rsidRPr="0073315D">
        <w:rPr>
          <w:rFonts w:ascii="Comic Sans MS" w:hAnsi="Comic Sans MS"/>
          <w:b/>
          <w:u w:val="single"/>
        </w:rPr>
        <w:t>değildir?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A-Kaç numaralı ayakkabı giyiyorsun?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B-Boyunun uzunluğu kaç santimetredir?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C-Hangi diziyi izlemeyi seviyorsun?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D-Gözlerin hangi renktir?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11-Bir kimse hakkında aşağıdaki bilgilerden hangisi nüfus cüzdanından </w:t>
      </w:r>
      <w:r w:rsidRPr="0073315D">
        <w:rPr>
          <w:rFonts w:ascii="Comic Sans MS" w:hAnsi="Comic Sans MS"/>
          <w:b/>
          <w:u w:val="single"/>
        </w:rPr>
        <w:t>öğrenilemez?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A-Nerede doğduğu             B-Annesinin adı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C-Okul numarası</w:t>
      </w:r>
      <w:r>
        <w:rPr>
          <w:rFonts w:ascii="Comic Sans MS" w:hAnsi="Comic Sans MS"/>
        </w:rPr>
        <w:t xml:space="preserve">                 D-Ne zaman doğduğu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12-Aşağıdakilerden hangisi aynı sınıfta ders gören öğrencilerin </w:t>
      </w:r>
      <w:r w:rsidRPr="0073315D">
        <w:rPr>
          <w:rFonts w:ascii="Comic Sans MS" w:hAnsi="Comic Sans MS"/>
          <w:b/>
          <w:u w:val="single"/>
        </w:rPr>
        <w:t>ortak özelliklerinden biri değildir?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</w:t>
      </w:r>
      <w:r w:rsidRPr="0073315D">
        <w:rPr>
          <w:rFonts w:ascii="Comic Sans MS" w:hAnsi="Comic Sans MS"/>
          <w:highlight w:val="cyan"/>
        </w:rPr>
        <w:t>-Bütün öğrenciler aynı dersi severler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B-Bütün öğrenciler aynı okuldadır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C-Bütün öğrenciler aynı öğretmenlerden ders alırlar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D-Bütün öğrenciler aynı dersleri öğrenirler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Pr="00750E75" w:rsidRDefault="00A349B9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I-2005 yılında doğdum</w:t>
      </w:r>
    </w:p>
    <w:p w:rsidR="00A349B9" w:rsidRPr="00750E75" w:rsidRDefault="00A349B9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II-Bir yaşımda yürümeye başladım</w:t>
      </w:r>
    </w:p>
    <w:p w:rsidR="00A349B9" w:rsidRPr="00750E75" w:rsidRDefault="00A349B9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III-Şimdi 4. Sınıftayım</w:t>
      </w:r>
    </w:p>
    <w:p w:rsidR="00A349B9" w:rsidRPr="00750E75" w:rsidRDefault="00A349B9" w:rsidP="0073315D">
      <w:pPr>
        <w:spacing w:after="0"/>
        <w:rPr>
          <w:rFonts w:ascii="Comic Sans MS" w:hAnsi="Comic Sans MS"/>
          <w:i/>
        </w:rPr>
      </w:pPr>
      <w:r w:rsidRPr="00750E75">
        <w:rPr>
          <w:rFonts w:ascii="Comic Sans MS" w:hAnsi="Comic Sans MS"/>
          <w:i/>
        </w:rPr>
        <w:t>IV-Anaokuluna altı yaşımda gittim</w:t>
      </w:r>
    </w:p>
    <w:p w:rsidR="00A349B9" w:rsidRPr="00750E75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13-Kendisini yukarıdaki kronolojik sıraya göre tanıtan Hatice’nin sıralamasının doğru olması için hangi </w:t>
      </w:r>
      <w:r w:rsidRPr="0073315D">
        <w:rPr>
          <w:rFonts w:ascii="Comic Sans MS" w:hAnsi="Comic Sans MS"/>
          <w:b/>
          <w:u w:val="single"/>
        </w:rPr>
        <w:t>ikisinin yer değiştirmesi gerekir?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 ve III                        B-II ve III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C-II ve IV                        </w:t>
      </w:r>
      <w:r w:rsidRPr="0073315D">
        <w:rPr>
          <w:rFonts w:ascii="Comic Sans MS" w:hAnsi="Comic Sans MS"/>
          <w:highlight w:val="cyan"/>
        </w:rPr>
        <w:t>D-III ve IV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</w:tblGrid>
      <w:tr w:rsidR="00A349B9" w:rsidRPr="00296B36" w:rsidTr="00296B36">
        <w:tc>
          <w:tcPr>
            <w:tcW w:w="5103" w:type="dxa"/>
            <w:shd w:val="clear" w:color="auto" w:fill="F2DBDB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Nüfus cüzdanımızdaki bize ait birçok bilgi vardır.Bazı bölümlerde yazılan kelimeler pek çok insanınkiyle aynı olabilir. Ama bazı bölümlerde yazanlar sadece bizim nüfus cüzdanımıza özel bilgilerdir.</w:t>
            </w:r>
          </w:p>
        </w:tc>
      </w:tr>
    </w:tbl>
    <w:p w:rsidR="00A349B9" w:rsidRPr="00BA1557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14-Bu bilgilere göre sadece bizim nüfus cüzdanımızda yer alan, diğer insanların nüfus cüzdanları ile </w:t>
      </w:r>
      <w:r w:rsidRPr="0073315D">
        <w:rPr>
          <w:rFonts w:ascii="Comic Sans MS" w:hAnsi="Comic Sans MS"/>
          <w:b/>
          <w:u w:val="single"/>
        </w:rPr>
        <w:t>aynı olamayacak</w:t>
      </w:r>
      <w:r>
        <w:rPr>
          <w:rFonts w:ascii="Comic Sans MS" w:hAnsi="Comic Sans MS"/>
        </w:rPr>
        <w:t xml:space="preserve"> özel bilgi hangisidir?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A-Adımız                            B-Doğum yerimiz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C-T.C. kimlik numaramız</w:t>
      </w:r>
      <w:r>
        <w:rPr>
          <w:rFonts w:ascii="Comic Sans MS" w:hAnsi="Comic Sans MS"/>
        </w:rPr>
        <w:t xml:space="preserve">     D-Baba adımız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</w:t>
      </w:r>
      <w:r w:rsidRPr="00715CA9">
        <w:rPr>
          <w:rFonts w:ascii="Comic Sans MS" w:hAnsi="Comic Sans MS"/>
          <w:i/>
        </w:rPr>
        <w:t>- ‘’İkiz kardeşler olan Toprak ve Yaprak kardeşler nüfus cüzdanlarını karşılaştırmışlardır. ‘’</w:t>
      </w:r>
    </w:p>
    <w:p w:rsidR="00A349B9" w:rsidRPr="00BA1557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Buna göre Nüfus cüzdanları ile ilgili olarak aşağıdakilerden hangisi </w:t>
      </w:r>
      <w:r w:rsidRPr="0073315D">
        <w:rPr>
          <w:rFonts w:ascii="Comic Sans MS" w:hAnsi="Comic Sans MS"/>
          <w:b/>
          <w:u w:val="single"/>
        </w:rPr>
        <w:t>söylenemez?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A-T.C kimlik numaraları farklıdır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B-Aynı renktedirler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C-Soyadları aynıdır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D-Anne adları aynıdır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16-Aşağıdakilerden hangisi kimlik bilgilerini içeren </w:t>
      </w:r>
      <w:r w:rsidRPr="0073315D">
        <w:rPr>
          <w:rFonts w:ascii="Comic Sans MS" w:hAnsi="Comic Sans MS"/>
          <w:b/>
          <w:u w:val="single"/>
        </w:rPr>
        <w:t>resmi bir belge değildir?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A-Pasaport                           B-Ehliyet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C-Nüfus Cüzdanı                  </w:t>
      </w:r>
      <w:r w:rsidRPr="0073315D">
        <w:rPr>
          <w:rFonts w:ascii="Comic Sans MS" w:hAnsi="Comic Sans MS"/>
          <w:highlight w:val="cyan"/>
        </w:rPr>
        <w:t>D-Kartvizit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103"/>
      </w:tblGrid>
      <w:tr w:rsidR="00A349B9" w:rsidRPr="00296B36" w:rsidTr="00296B36">
        <w:tc>
          <w:tcPr>
            <w:tcW w:w="5103" w:type="dxa"/>
            <w:shd w:val="clear" w:color="auto" w:fill="EAF1DD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Arkadaşının evine ziyarete giden Nihat bahçeye girişinde aniden karşısına çıkan köpeği gördü. Nihat’ı  gören  arkadaşı Başar ona seslenerek köpeğin evcil bir köpek olduğunu ve kendisine zarar vermeyeceğini söyledi.</w:t>
            </w:r>
          </w:p>
        </w:tc>
      </w:tr>
    </w:tbl>
    <w:p w:rsidR="00A349B9" w:rsidRPr="00E42DF3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17-Bu durumda Nihat’ın hissettiği duygular </w:t>
      </w:r>
      <w:r w:rsidRPr="0073315D">
        <w:rPr>
          <w:rFonts w:ascii="Comic Sans MS" w:hAnsi="Comic Sans MS"/>
          <w:b/>
          <w:u w:val="single"/>
        </w:rPr>
        <w:t>sırasıyla</w:t>
      </w:r>
      <w:r>
        <w:rPr>
          <w:rFonts w:ascii="Comic Sans MS" w:hAnsi="Comic Sans MS"/>
        </w:rPr>
        <w:t xml:space="preserve"> hangisinde doğru olarak verilmiştir?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A-Korku – Öfke                 B-Sevinme – Üzülme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C-Korkma – Rahatlama</w:t>
      </w:r>
      <w:r>
        <w:rPr>
          <w:rFonts w:ascii="Comic Sans MS" w:hAnsi="Comic Sans MS"/>
        </w:rPr>
        <w:t xml:space="preserve">       D-Heyecan – Acıma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Pr="00715CA9" w:rsidRDefault="00A349B9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I-Hoşgörülü kimseler toplumda sevilen insanlardır</w:t>
      </w:r>
    </w:p>
    <w:p w:rsidR="00A349B9" w:rsidRPr="00715CA9" w:rsidRDefault="00A349B9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II-Başkalarının düşüncelerine işimize geldiği zaman saygı duymalıyız</w:t>
      </w:r>
    </w:p>
    <w:p w:rsidR="00A349B9" w:rsidRPr="00715CA9" w:rsidRDefault="00A349B9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III-Bize yapılan haksızlıklara karşı olabildiğince kırıcı ve kavgacı olmalıyız</w:t>
      </w:r>
    </w:p>
    <w:p w:rsidR="00A349B9" w:rsidRPr="00715CA9" w:rsidRDefault="00A349B9" w:rsidP="0073315D">
      <w:pPr>
        <w:spacing w:after="0"/>
        <w:rPr>
          <w:rFonts w:ascii="Comic Sans MS" w:hAnsi="Comic Sans MS"/>
          <w:i/>
        </w:rPr>
      </w:pPr>
      <w:r w:rsidRPr="00715CA9">
        <w:rPr>
          <w:rFonts w:ascii="Comic Sans MS" w:hAnsi="Comic Sans MS"/>
          <w:i/>
        </w:rPr>
        <w:t>IV-En iyi insanlar bizim gibi düşünen ve bize iyilik eden insanlardır</w:t>
      </w:r>
    </w:p>
    <w:p w:rsidR="00A349B9" w:rsidRPr="00715CA9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18-Yukarıdaki cümlelerden </w:t>
      </w:r>
      <w:r w:rsidRPr="0073315D">
        <w:rPr>
          <w:rFonts w:ascii="Comic Sans MS" w:hAnsi="Comic Sans MS"/>
          <w:b/>
          <w:u w:val="single"/>
        </w:rPr>
        <w:t>kaç tanesi doğrudur?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A-1</w:t>
      </w:r>
      <w:r>
        <w:rPr>
          <w:rFonts w:ascii="Comic Sans MS" w:hAnsi="Comic Sans MS"/>
        </w:rPr>
        <w:t xml:space="preserve">                B-2                C-3                 D-4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78"/>
        <w:gridCol w:w="2678"/>
      </w:tblGrid>
      <w:tr w:rsidR="00A349B9" w:rsidRPr="00296B36" w:rsidTr="00296B36">
        <w:tc>
          <w:tcPr>
            <w:tcW w:w="2678" w:type="dxa"/>
            <w:shd w:val="clear" w:color="auto" w:fill="C6D9F1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 xml:space="preserve">           Erdem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Siyah saçlıdır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Şarkı söylemeyi sever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2004 yılında doğmuştur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Uzun boyludur</w:t>
            </w:r>
          </w:p>
        </w:tc>
        <w:tc>
          <w:tcPr>
            <w:tcW w:w="2678" w:type="dxa"/>
            <w:shd w:val="clear" w:color="auto" w:fill="FDE9D9"/>
          </w:tcPr>
          <w:p w:rsidR="00A349B9" w:rsidRPr="00296B36" w:rsidRDefault="00A349B9" w:rsidP="00296B36">
            <w:p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 xml:space="preserve">         Aslı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Sarı saçlıdır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Resim yapmayı sever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10 yaşındadır</w:t>
            </w:r>
          </w:p>
          <w:p w:rsidR="00A349B9" w:rsidRPr="00296B36" w:rsidRDefault="00A349B9" w:rsidP="00296B36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/>
              </w:rPr>
            </w:pPr>
            <w:r w:rsidRPr="00296B36">
              <w:rPr>
                <w:rFonts w:ascii="Comic Sans MS" w:hAnsi="Comic Sans MS"/>
              </w:rPr>
              <w:t>Kısa boyludur</w:t>
            </w:r>
          </w:p>
        </w:tc>
      </w:tr>
    </w:tbl>
    <w:p w:rsidR="00A349B9" w:rsidRPr="00715CA9" w:rsidRDefault="00A349B9" w:rsidP="0073315D">
      <w:pPr>
        <w:spacing w:after="0"/>
        <w:rPr>
          <w:rFonts w:ascii="Comic Sans MS" w:hAnsi="Comic Sans MS"/>
          <w:sz w:val="10"/>
          <w:szCs w:val="10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19-Yukarıda Erdem ve Aslı’nın bireysel özellikleri yazılmıştır. Buna göre hangi özellikleri </w:t>
      </w:r>
      <w:r w:rsidRPr="0073315D">
        <w:rPr>
          <w:rFonts w:ascii="Comic Sans MS" w:hAnsi="Comic Sans MS"/>
          <w:b/>
          <w:i/>
        </w:rPr>
        <w:t>aynıdır?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A-Yaşları</w:t>
      </w:r>
      <w:r>
        <w:rPr>
          <w:rFonts w:ascii="Comic Sans MS" w:hAnsi="Comic Sans MS"/>
        </w:rPr>
        <w:t xml:space="preserve">                       B-Hoşlandıkları etkinlik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C-Boyları                       D-Saç renkleri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20-Nüfus cüzdanımızı kaybettiğimizde veya değiştirmek istediğimizde aşağıdaki kurumlardan hangisine </w:t>
      </w:r>
      <w:r w:rsidRPr="0073315D">
        <w:rPr>
          <w:rFonts w:ascii="Comic Sans MS" w:hAnsi="Comic Sans MS"/>
          <w:b/>
          <w:u w:val="single"/>
        </w:rPr>
        <w:t>başvurmamız gerekir?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A-Askerlik Şubesine           B-Sağlık Ocağına</w:t>
      </w:r>
    </w:p>
    <w:p w:rsidR="00A349B9" w:rsidRDefault="00A349B9" w:rsidP="0073315D">
      <w:pPr>
        <w:spacing w:after="0"/>
        <w:rPr>
          <w:rFonts w:ascii="Comic Sans MS" w:hAnsi="Comic Sans MS"/>
        </w:rPr>
      </w:pPr>
      <w:r w:rsidRPr="0073315D">
        <w:rPr>
          <w:rFonts w:ascii="Comic Sans MS" w:hAnsi="Comic Sans MS"/>
          <w:highlight w:val="cyan"/>
        </w:rPr>
        <w:t>C-Nüfus Müdürlüğüne</w:t>
      </w:r>
      <w:r>
        <w:rPr>
          <w:rFonts w:ascii="Comic Sans MS" w:hAnsi="Comic Sans MS"/>
        </w:rPr>
        <w:t xml:space="preserve">         D-Okul Müdürlüğüne</w:t>
      </w:r>
    </w:p>
    <w:p w:rsidR="00A349B9" w:rsidRDefault="00A349B9" w:rsidP="0073315D">
      <w:pPr>
        <w:spacing w:after="0"/>
        <w:rPr>
          <w:rFonts w:ascii="Comic Sans MS" w:hAnsi="Comic Sans MS"/>
        </w:rPr>
      </w:pPr>
    </w:p>
    <w:p w:rsidR="00A349B9" w:rsidRDefault="00A349B9" w:rsidP="0073315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</w:t>
      </w:r>
    </w:p>
    <w:p w:rsidR="00A349B9" w:rsidRPr="00A44753" w:rsidRDefault="00A349B9" w:rsidP="00A44753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sorubak.com</w:t>
      </w:r>
    </w:p>
    <w:sectPr w:rsidR="00A349B9" w:rsidRPr="00A44753" w:rsidSect="007B5586">
      <w:pgSz w:w="11906" w:h="16838"/>
      <w:pgMar w:top="454" w:right="454" w:bottom="454" w:left="454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E1D48"/>
    <w:multiLevelType w:val="hybridMultilevel"/>
    <w:tmpl w:val="FB0A3688"/>
    <w:lvl w:ilvl="0" w:tplc="5D0290C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F431509"/>
    <w:multiLevelType w:val="hybridMultilevel"/>
    <w:tmpl w:val="E3DC03AC"/>
    <w:lvl w:ilvl="0" w:tplc="F26802D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44753"/>
    <w:rsid w:val="00021FEB"/>
    <w:rsid w:val="000D1369"/>
    <w:rsid w:val="00296B36"/>
    <w:rsid w:val="0036364E"/>
    <w:rsid w:val="003863AA"/>
    <w:rsid w:val="003D05E3"/>
    <w:rsid w:val="00715CA9"/>
    <w:rsid w:val="0073315D"/>
    <w:rsid w:val="00750E75"/>
    <w:rsid w:val="007B5586"/>
    <w:rsid w:val="008E2453"/>
    <w:rsid w:val="00923E21"/>
    <w:rsid w:val="009E1A04"/>
    <w:rsid w:val="00A349B9"/>
    <w:rsid w:val="00A44753"/>
    <w:rsid w:val="00BA1557"/>
    <w:rsid w:val="00DA659A"/>
    <w:rsid w:val="00E345D2"/>
    <w:rsid w:val="00E42DF3"/>
    <w:rsid w:val="00E6400B"/>
    <w:rsid w:val="00EF7CE0"/>
    <w:rsid w:val="00F7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A0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B558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750E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104</TotalTime>
  <Pages>4</Pages>
  <Words>1838</Words>
  <Characters>10482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faruk</dc:creator>
  <cp:keywords/>
  <dc:description/>
  <cp:lastModifiedBy>BİRSEN</cp:lastModifiedBy>
  <cp:revision>6</cp:revision>
  <dcterms:created xsi:type="dcterms:W3CDTF">2014-09-18T21:31:00Z</dcterms:created>
  <dcterms:modified xsi:type="dcterms:W3CDTF">2015-09-30T20:16:00Z</dcterms:modified>
</cp:coreProperties>
</file>