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27"/>
        <w:gridCol w:w="1927"/>
        <w:gridCol w:w="1927"/>
        <w:gridCol w:w="1928"/>
      </w:tblGrid>
      <w:tr w:rsidR="00681166" w:rsidRPr="00E531E3" w:rsidTr="00E531E3"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sevinç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Nüfus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Kimlik</w:t>
            </w:r>
          </w:p>
        </w:tc>
        <w:tc>
          <w:tcPr>
            <w:tcW w:w="1928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duygusal</w:t>
            </w:r>
          </w:p>
        </w:tc>
      </w:tr>
      <w:tr w:rsidR="00681166" w:rsidRPr="00E531E3" w:rsidTr="00E531E3"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birey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pembe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Engelli</w:t>
            </w:r>
          </w:p>
        </w:tc>
        <w:tc>
          <w:tcPr>
            <w:tcW w:w="1928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farklı</w:t>
            </w:r>
          </w:p>
        </w:tc>
      </w:tr>
      <w:tr w:rsidR="00681166" w:rsidRPr="00E531E3" w:rsidTr="00E531E3"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mavi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giyinme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fiziksel</w:t>
            </w:r>
          </w:p>
        </w:tc>
        <w:tc>
          <w:tcPr>
            <w:tcW w:w="1928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T.C. kimlik</w:t>
            </w:r>
          </w:p>
        </w:tc>
      </w:tr>
      <w:tr w:rsidR="00681166" w:rsidRPr="00E531E3" w:rsidTr="00E531E3"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kronoloji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geniş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parmak izi</w:t>
            </w:r>
          </w:p>
        </w:tc>
        <w:tc>
          <w:tcPr>
            <w:tcW w:w="1928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soy ağacı</w:t>
            </w:r>
          </w:p>
        </w:tc>
      </w:tr>
    </w:tbl>
    <w:p w:rsidR="00681166" w:rsidRDefault="00681166" w:rsidP="00A44753">
      <w:pPr>
        <w:spacing w:after="0"/>
        <w:rPr>
          <w:rFonts w:ascii="Comic Sans MS" w:hAnsi="Comic Sans MS"/>
        </w:rPr>
      </w:pPr>
    </w:p>
    <w:p w:rsidR="00681166" w:rsidRPr="00B77E4B" w:rsidRDefault="00681166" w:rsidP="00A44753">
      <w:pPr>
        <w:spacing w:after="0"/>
        <w:rPr>
          <w:rFonts w:ascii="Comic Sans MS" w:hAnsi="Comic Sans MS"/>
          <w:b/>
        </w:rPr>
      </w:pPr>
      <w:r w:rsidRPr="00B77E4B">
        <w:rPr>
          <w:rFonts w:ascii="Comic Sans MS" w:hAnsi="Comic Sans MS"/>
          <w:b/>
        </w:rPr>
        <w:t>Aşağıdaki cümlelerde boş bırakılan yerlere tablodaki sözcüklerden uygun olanını yazınız.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1-Babamın bana oyuncak aldığında hissettiğim duygu …………………………… tir.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2-İkiz kardeş bile olsalar insanların duygusal özellikleri ………………… olabilir.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3-………………………… bilgilerimiz diğer insanlar tarafından tanınmamızda çok önemlidir.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4-Bayanlara ait nüfus cüzdanı ………………………… renkli , erkeklere ait olanlar ise ……………………… renklidir.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5-…………………… cüzdanımızda kendimize ve ailemize ait bilgiler yer alır.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6-Her insanın kendisine özel bir ………………………………………… vardır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7-Sevinçler,korkular,üzüntüler bireyin …………………………… özelliklerindendir.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8-Yaş,kilo ve boy gibi özellikler bireyin …………………………. özelliklerindendir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9-Herhangi bir kimsenin soyunu gösteren ağaç şeklindeki çizelgeye …………………………………………… denir.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10-Toplum içinde farklı fiziksel ve duygusal özellikleri olan her bir insana ………………………… deriz.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11-Büyükanne, dede gibi akrabalarımızın da bulunduğu aile şekline ……………………… aile adı verilir.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12-……………………………… insanlar çeşitli nedenlerle vücutlarının bir bölümünü kullanamazlar.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13-Olayların ve durumların tarih sırasına göre sıralanarak incelenmesine ……………………………………………… denir.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14-Her nüfus cüzdanında bireylere ait …………………………… numarası bulunur.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15-Bireylerin beslenme,barınma ve ………………………………… gibi zorunlu ihtiyaçları vardır.</w:t>
      </w:r>
    </w:p>
    <w:p w:rsidR="00681166" w:rsidRDefault="0068116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verilen bilgilerin doğru mu yanlış mı olduğunu yanlarındaki kutucuklara koyduğunuz işaretle belirtiniz.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5"/>
        <w:gridCol w:w="1442"/>
        <w:gridCol w:w="1927"/>
        <w:gridCol w:w="1927"/>
        <w:gridCol w:w="363"/>
        <w:gridCol w:w="828"/>
        <w:gridCol w:w="737"/>
        <w:gridCol w:w="76"/>
      </w:tblGrid>
      <w:tr w:rsidR="00681166" w:rsidRPr="00E531E3" w:rsidTr="00E531E3">
        <w:tc>
          <w:tcPr>
            <w:tcW w:w="6144" w:type="dxa"/>
            <w:gridSpan w:val="5"/>
            <w:tcBorders>
              <w:top w:val="nil"/>
              <w:left w:val="nil"/>
            </w:tcBorders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Doğru</w:t>
            </w: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Yanlış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 xml:space="preserve">Farklılıklar bizim zenginlik kaynağımızdır. 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 xml:space="preserve">   X</w:t>
            </w: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Bir olay karşısında herkes aynı duyguları hisseder.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3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bireyin nüfus cüzdanı aynı renktir.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4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bireyin farklı yetenekleri vardır.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5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Nüfus cüzdanımızda hangi okula gittiğimiz yazmaz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6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Başka insanların duygu ve düşünceleri önemli değildir.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7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Tüm erkeklerin parmak izleri aynıdır.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8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Pasaport belgesi hangi ülke vatandaşı olduğumuzu gösteren belgedir.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9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insanın benzer özelliklerinden biri de kardeşlerinin olmasıdır.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10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Hoşgörülü insanlardan oluşan toplum huzurlu olur.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11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Boyumuzun uzunluğu duygusal özelliklerimizdendir.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12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Nüfus cüzdanını değişen bayanlara mavi renkli nüfus cüzdanı verilir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13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Kimlik belgeleri içinde en önemlisi nüfus cüzdanıdır.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14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nüfus cüzdanında doğum yeri bilgisi vardır.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15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Ülkemizde nüfus cüzdanımızın olması için 18 yaşını geçmemiz gerekir.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16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Arkadaşlığın en önemli şartı bencilliktir.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17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Bir ailedeki herkesin fiziksel özellikleri aynıdır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18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birey farklı şeylerden korkabilir.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19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Nüfus Cüzdanımızı Jandarma Karakolundan değiştirebiliriz.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20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Bireylerin parmak izleri her yıl değişir.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21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Herkes bizim gibi düşünmeli,bizim gibi hissetmelidir.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22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Boyumuz ve kilomuz zamanla değişir.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23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Herkesin Galatasaray’ı tutması gerekir.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24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Anne , baba , dede ve çocuk çekirdek aileyi oluşturur.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25</w:t>
            </w:r>
          </w:p>
        </w:tc>
        <w:tc>
          <w:tcPr>
            <w:tcW w:w="5659" w:type="dxa"/>
            <w:gridSpan w:val="4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Engelli insanlara karşı her zaman hoşgörülü olmalıyız.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13" w:type="dxa"/>
            <w:gridSpan w:val="2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81166" w:rsidRPr="00E531E3" w:rsidTr="00E531E3">
        <w:trPr>
          <w:gridAfter w:val="1"/>
          <w:wAfter w:w="76" w:type="dxa"/>
        </w:trPr>
        <w:tc>
          <w:tcPr>
            <w:tcW w:w="1927" w:type="dxa"/>
            <w:gridSpan w:val="2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sevinç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Nüfus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Kimlik</w:t>
            </w:r>
          </w:p>
        </w:tc>
        <w:tc>
          <w:tcPr>
            <w:tcW w:w="1928" w:type="dxa"/>
            <w:gridSpan w:val="3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duygusal</w:t>
            </w:r>
          </w:p>
        </w:tc>
      </w:tr>
      <w:tr w:rsidR="00681166" w:rsidRPr="00E531E3" w:rsidTr="00E531E3">
        <w:trPr>
          <w:gridAfter w:val="1"/>
          <w:wAfter w:w="76" w:type="dxa"/>
        </w:trPr>
        <w:tc>
          <w:tcPr>
            <w:tcW w:w="1927" w:type="dxa"/>
            <w:gridSpan w:val="2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birey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pembe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Engelli</w:t>
            </w:r>
          </w:p>
        </w:tc>
        <w:tc>
          <w:tcPr>
            <w:tcW w:w="1928" w:type="dxa"/>
            <w:gridSpan w:val="3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farklı</w:t>
            </w:r>
          </w:p>
        </w:tc>
      </w:tr>
      <w:tr w:rsidR="00681166" w:rsidRPr="00E531E3" w:rsidTr="00E531E3">
        <w:trPr>
          <w:gridAfter w:val="1"/>
          <w:wAfter w:w="76" w:type="dxa"/>
        </w:trPr>
        <w:tc>
          <w:tcPr>
            <w:tcW w:w="1927" w:type="dxa"/>
            <w:gridSpan w:val="2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mavi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giyinme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fiziksel</w:t>
            </w:r>
          </w:p>
        </w:tc>
        <w:tc>
          <w:tcPr>
            <w:tcW w:w="1928" w:type="dxa"/>
            <w:gridSpan w:val="3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T.C. kimlik</w:t>
            </w:r>
          </w:p>
        </w:tc>
      </w:tr>
      <w:tr w:rsidR="00681166" w:rsidRPr="00E531E3" w:rsidTr="00E531E3">
        <w:trPr>
          <w:gridAfter w:val="1"/>
          <w:wAfter w:w="76" w:type="dxa"/>
        </w:trPr>
        <w:tc>
          <w:tcPr>
            <w:tcW w:w="1927" w:type="dxa"/>
            <w:gridSpan w:val="2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kronoloji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geniş</w:t>
            </w:r>
          </w:p>
        </w:tc>
        <w:tc>
          <w:tcPr>
            <w:tcW w:w="1927" w:type="dxa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parmak izi</w:t>
            </w:r>
          </w:p>
        </w:tc>
        <w:tc>
          <w:tcPr>
            <w:tcW w:w="1928" w:type="dxa"/>
            <w:gridSpan w:val="3"/>
            <w:shd w:val="clear" w:color="auto" w:fill="F2DBDB"/>
          </w:tcPr>
          <w:p w:rsidR="00681166" w:rsidRPr="00E531E3" w:rsidRDefault="00681166" w:rsidP="00E531E3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E531E3">
              <w:rPr>
                <w:rFonts w:ascii="Comic Sans MS" w:hAnsi="Comic Sans MS"/>
                <w:i/>
              </w:rPr>
              <w:t>soy ağacı</w:t>
            </w:r>
          </w:p>
        </w:tc>
      </w:tr>
    </w:tbl>
    <w:p w:rsidR="00681166" w:rsidRDefault="00681166" w:rsidP="00322122">
      <w:pPr>
        <w:spacing w:after="0"/>
        <w:rPr>
          <w:rFonts w:ascii="Comic Sans MS" w:hAnsi="Comic Sans MS"/>
        </w:rPr>
      </w:pPr>
    </w:p>
    <w:p w:rsidR="00681166" w:rsidRPr="00B77E4B" w:rsidRDefault="00681166" w:rsidP="00322122">
      <w:pPr>
        <w:spacing w:after="0"/>
        <w:rPr>
          <w:rFonts w:ascii="Comic Sans MS" w:hAnsi="Comic Sans MS"/>
          <w:b/>
        </w:rPr>
      </w:pPr>
      <w:r w:rsidRPr="00B77E4B">
        <w:rPr>
          <w:rFonts w:ascii="Comic Sans MS" w:hAnsi="Comic Sans MS"/>
          <w:b/>
        </w:rPr>
        <w:t>Aşağıdaki cümlelerde boş bırakılan yerlere tablodaki sözcüklerden uygun olanını yazınız.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1-Babamın bana oyuncak aldığında hissettiğim duygu ……</w:t>
      </w:r>
      <w:r w:rsidRPr="006072D5">
        <w:rPr>
          <w:rFonts w:ascii="Comic Sans MS" w:hAnsi="Comic Sans MS"/>
          <w:highlight w:val="cyan"/>
        </w:rPr>
        <w:t>sevinç</w:t>
      </w:r>
      <w:r>
        <w:rPr>
          <w:rFonts w:ascii="Comic Sans MS" w:hAnsi="Comic Sans MS"/>
        </w:rPr>
        <w:t>……… tir.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2-İkiz kardeş bile olsalar insanların duygusal özellikleri …</w:t>
      </w:r>
      <w:r w:rsidRPr="006072D5">
        <w:rPr>
          <w:rFonts w:ascii="Comic Sans MS" w:hAnsi="Comic Sans MS"/>
          <w:highlight w:val="cyan"/>
        </w:rPr>
        <w:t>farklı</w:t>
      </w:r>
      <w:r>
        <w:rPr>
          <w:rFonts w:ascii="Comic Sans MS" w:hAnsi="Comic Sans MS"/>
        </w:rPr>
        <w:t>… olabilir.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3-…</w:t>
      </w:r>
      <w:r w:rsidRPr="006072D5">
        <w:rPr>
          <w:rFonts w:ascii="Comic Sans MS" w:hAnsi="Comic Sans MS"/>
          <w:highlight w:val="cyan"/>
        </w:rPr>
        <w:t>kimlik</w:t>
      </w:r>
      <w:r>
        <w:rPr>
          <w:rFonts w:ascii="Comic Sans MS" w:hAnsi="Comic Sans MS"/>
        </w:rPr>
        <w:t>… bilgilerimiz diğer insanlar tarafından tanınmamızda çok önemlidir.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4-Bayanlara ait nüfus cüzdanı ………</w:t>
      </w:r>
      <w:r w:rsidRPr="006072D5">
        <w:rPr>
          <w:rFonts w:ascii="Comic Sans MS" w:hAnsi="Comic Sans MS"/>
          <w:highlight w:val="cyan"/>
        </w:rPr>
        <w:t>pembe</w:t>
      </w:r>
      <w:r>
        <w:rPr>
          <w:rFonts w:ascii="Comic Sans MS" w:hAnsi="Comic Sans MS"/>
        </w:rPr>
        <w:t>… renkli , erkeklere ait olanlar ise …</w:t>
      </w:r>
      <w:r w:rsidRPr="006072D5">
        <w:rPr>
          <w:rFonts w:ascii="Comic Sans MS" w:hAnsi="Comic Sans MS"/>
          <w:highlight w:val="cyan"/>
        </w:rPr>
        <w:t>mavi</w:t>
      </w:r>
      <w:r>
        <w:rPr>
          <w:rFonts w:ascii="Comic Sans MS" w:hAnsi="Comic Sans MS"/>
        </w:rPr>
        <w:t>…… renklidir.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5-……</w:t>
      </w:r>
      <w:r w:rsidRPr="006072D5">
        <w:rPr>
          <w:rFonts w:ascii="Comic Sans MS" w:hAnsi="Comic Sans MS"/>
          <w:highlight w:val="cyan"/>
        </w:rPr>
        <w:t xml:space="preserve">Nüfus </w:t>
      </w:r>
      <w:r>
        <w:rPr>
          <w:rFonts w:ascii="Comic Sans MS" w:hAnsi="Comic Sans MS"/>
        </w:rPr>
        <w:t>.. cüzdanımızda kendimize ve ailemize ait bilgiler yer alır.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6-Her insanın kendisine özel bir …</w:t>
      </w:r>
      <w:r w:rsidRPr="006072D5">
        <w:rPr>
          <w:rFonts w:ascii="Comic Sans MS" w:hAnsi="Comic Sans MS"/>
          <w:highlight w:val="cyan"/>
        </w:rPr>
        <w:t>parmak izi</w:t>
      </w:r>
      <w:r>
        <w:rPr>
          <w:rFonts w:ascii="Comic Sans MS" w:hAnsi="Comic Sans MS"/>
        </w:rPr>
        <w:t>… vardır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7-Sevinçler,korkular,üzüntüler bireyin …</w:t>
      </w:r>
      <w:r w:rsidRPr="006072D5">
        <w:rPr>
          <w:rFonts w:ascii="Comic Sans MS" w:hAnsi="Comic Sans MS"/>
          <w:highlight w:val="cyan"/>
        </w:rPr>
        <w:t>duygusal</w:t>
      </w:r>
      <w:r>
        <w:rPr>
          <w:rFonts w:ascii="Comic Sans MS" w:hAnsi="Comic Sans MS"/>
        </w:rPr>
        <w:t>… özelliklerindendir.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8-Yaş,kilo ve boy gibi özellikler bireyin …</w:t>
      </w:r>
      <w:r w:rsidRPr="006072D5">
        <w:rPr>
          <w:rFonts w:ascii="Comic Sans MS" w:hAnsi="Comic Sans MS"/>
          <w:highlight w:val="cyan"/>
        </w:rPr>
        <w:t>fiziksel</w:t>
      </w:r>
      <w:r>
        <w:rPr>
          <w:rFonts w:ascii="Comic Sans MS" w:hAnsi="Comic Sans MS"/>
        </w:rPr>
        <w:t>…. özelliklerindendir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9-Herhangi bir kimsenin soyunu gösteren ağaç şeklindeki çizelgeye ……</w:t>
      </w:r>
      <w:r w:rsidRPr="006072D5">
        <w:rPr>
          <w:rFonts w:ascii="Comic Sans MS" w:hAnsi="Comic Sans MS"/>
          <w:highlight w:val="cyan"/>
        </w:rPr>
        <w:t>soy</w:t>
      </w:r>
      <w:r>
        <w:rPr>
          <w:rFonts w:ascii="Comic Sans MS" w:hAnsi="Comic Sans MS"/>
        </w:rPr>
        <w:t xml:space="preserve"> </w:t>
      </w:r>
      <w:r w:rsidRPr="006072D5">
        <w:rPr>
          <w:rFonts w:ascii="Comic Sans MS" w:hAnsi="Comic Sans MS"/>
          <w:highlight w:val="cyan"/>
        </w:rPr>
        <w:t>ağacı</w:t>
      </w:r>
      <w:r>
        <w:rPr>
          <w:rFonts w:ascii="Comic Sans MS" w:hAnsi="Comic Sans MS"/>
        </w:rPr>
        <w:t>……… denir.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10-Toplum içinde farklı fiziksel ve duygusal özellikleri olan her bir insana </w:t>
      </w:r>
      <w:r w:rsidRPr="006072D5">
        <w:rPr>
          <w:rFonts w:ascii="Comic Sans MS" w:hAnsi="Comic Sans MS"/>
          <w:highlight w:val="cyan"/>
        </w:rPr>
        <w:t>…birey</w:t>
      </w:r>
      <w:r>
        <w:rPr>
          <w:rFonts w:ascii="Comic Sans MS" w:hAnsi="Comic Sans MS"/>
        </w:rPr>
        <w:t>…… deriz.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11-Büyükanne, dede gibi akrabalarımızın da bulunduğu aile şekline …</w:t>
      </w:r>
      <w:r w:rsidRPr="006072D5">
        <w:rPr>
          <w:rFonts w:ascii="Comic Sans MS" w:hAnsi="Comic Sans MS"/>
          <w:highlight w:val="cyan"/>
        </w:rPr>
        <w:t>geniş</w:t>
      </w:r>
      <w:r>
        <w:rPr>
          <w:rFonts w:ascii="Comic Sans MS" w:hAnsi="Comic Sans MS"/>
        </w:rPr>
        <w:t>… aile adı verilir.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12-……</w:t>
      </w:r>
      <w:r w:rsidRPr="006072D5">
        <w:rPr>
          <w:rFonts w:ascii="Comic Sans MS" w:hAnsi="Comic Sans MS"/>
          <w:highlight w:val="cyan"/>
        </w:rPr>
        <w:t>Engelli</w:t>
      </w:r>
      <w:r>
        <w:rPr>
          <w:rFonts w:ascii="Comic Sans MS" w:hAnsi="Comic Sans MS"/>
        </w:rPr>
        <w:t>……… insanlar çeşitli nedenlerle vücutlarının bir bölümünü kullanamazlar.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13-Olayların ve durumların tarih sırasına göre sıralanarak incelenmesine …</w:t>
      </w:r>
      <w:r w:rsidRPr="006072D5">
        <w:rPr>
          <w:rFonts w:ascii="Comic Sans MS" w:hAnsi="Comic Sans MS"/>
          <w:highlight w:val="cyan"/>
        </w:rPr>
        <w:t>kronoloji</w:t>
      </w:r>
      <w:r>
        <w:rPr>
          <w:rFonts w:ascii="Comic Sans MS" w:hAnsi="Comic Sans MS"/>
        </w:rPr>
        <w:t>………… denir.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14-Her nüfus cüzdanında bireylere ait …</w:t>
      </w:r>
      <w:r w:rsidRPr="006072D5">
        <w:rPr>
          <w:rFonts w:ascii="Comic Sans MS" w:hAnsi="Comic Sans MS"/>
          <w:highlight w:val="cyan"/>
        </w:rPr>
        <w:t>T.C. kimlik</w:t>
      </w:r>
      <w:r>
        <w:rPr>
          <w:rFonts w:ascii="Comic Sans MS" w:hAnsi="Comic Sans MS"/>
        </w:rPr>
        <w:t>…… numarası bulunur.</w:t>
      </w:r>
    </w:p>
    <w:p w:rsidR="00681166" w:rsidRDefault="00681166" w:rsidP="003221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15-Bireylerin beslenme,barınma ve .</w:t>
      </w:r>
      <w:r w:rsidRPr="006072D5">
        <w:rPr>
          <w:rFonts w:ascii="Comic Sans MS" w:hAnsi="Comic Sans MS"/>
          <w:highlight w:val="cyan"/>
        </w:rPr>
        <w:t>.giyinme</w:t>
      </w:r>
      <w:r>
        <w:rPr>
          <w:rFonts w:ascii="Comic Sans MS" w:hAnsi="Comic Sans MS"/>
        </w:rPr>
        <w:t>………… gibi zorunlu ihtiyaçları vardır.</w:t>
      </w:r>
    </w:p>
    <w:p w:rsidR="00681166" w:rsidRPr="00322122" w:rsidRDefault="00681166" w:rsidP="00322122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322122">
        <w:rPr>
          <w:rFonts w:ascii="Comic Sans MS" w:hAnsi="Comic Sans MS"/>
          <w:b/>
          <w:i/>
          <w:sz w:val="20"/>
          <w:szCs w:val="20"/>
        </w:rPr>
        <w:t>Aşağıdaki verilen bilgilerin doğru mu yanlış mı olduğunu yanlarındaki kutucuklara koyduğunuz işaretle belirtiniz.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5"/>
        <w:gridCol w:w="5659"/>
        <w:gridCol w:w="828"/>
        <w:gridCol w:w="813"/>
      </w:tblGrid>
      <w:tr w:rsidR="00681166" w:rsidRPr="00E531E3" w:rsidTr="00E531E3">
        <w:tc>
          <w:tcPr>
            <w:tcW w:w="6144" w:type="dxa"/>
            <w:gridSpan w:val="2"/>
            <w:tcBorders>
              <w:top w:val="nil"/>
              <w:left w:val="nil"/>
            </w:tcBorders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Doğru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Yanlış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 xml:space="preserve">Farklılıklar bizim zenginlik kaynağımızdır. 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 xml:space="preserve">   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Bir olay karşısında herkes aynı duyguları hisseder.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3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bireyin nüfus cüzdanı aynı renktir.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4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bireyin farklı yetenekleri vardır.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5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Nüfus cüzdanımızda hangi okula gittiğimiz yazmaz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6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Başka insanların duygu ve düşünceleri önemli değildir.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7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Tüm erkeklerin parmak izleri aynıdır.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8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Pasaport belgesi hangi ülke vatandaşı olduğumuzu gösteren belgedir.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9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insanın benzer özelliklerinden biri de kardeşlerinin olmasıdır.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10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Hoşgörülü insanlardan oluşan toplum huzurlu olur.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11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Boyumuzun uzunluğu duygusal özelliklerimizdendir.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12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Nüfus cüzdanını değişen bayanlara mavi renkli nüfus cüzdanı verilir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13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Kimlik belgeleri içinde en önemlisi nüfus cüzdanıdır.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14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nüfus cüzdanında doğum yeri bilgisi vardır.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15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Ülkemizde nüfus cüzdanımızın olması için 18 yaşını geçmemiz gerekir.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16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Arkadaşlığın en önemli şartı bencilliktir.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17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Bir ailedeki herkesin fiziksel özellikleri aynıdır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18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 birey farklı şeylerden korkabilir.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19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Nüfus Cüzdanımızı Jandarma Karakolundan değiştirebiliriz.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20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Bireylerin parmak izleri her yıl değişir.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21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Herkes bizim gibi düşünmeli,bizim gibi hissetmelidir.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22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Boyumuz ve kilomuz zamanla değişir.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23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Herkesin Galatasaray’ı tutması gerekir.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24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Anne , baba , dede ve çocuk çekirdek aileyi oluşturur.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</w:tr>
      <w:tr w:rsidR="00681166" w:rsidRPr="00E531E3" w:rsidTr="00E531E3">
        <w:tc>
          <w:tcPr>
            <w:tcW w:w="485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25</w:t>
            </w:r>
          </w:p>
        </w:tc>
        <w:tc>
          <w:tcPr>
            <w:tcW w:w="5659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</w:rPr>
            </w:pPr>
            <w:r w:rsidRPr="00E531E3">
              <w:rPr>
                <w:rFonts w:ascii="Comic Sans MS" w:hAnsi="Comic Sans MS"/>
              </w:rPr>
              <w:t>Engelli insanlara karşı her zaman hoşgörülü olmalıyız.</w:t>
            </w:r>
          </w:p>
        </w:tc>
        <w:tc>
          <w:tcPr>
            <w:tcW w:w="828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  <w:r w:rsidRPr="00E531E3">
              <w:rPr>
                <w:rFonts w:ascii="Comic Sans MS" w:hAnsi="Comic Sans MS"/>
                <w:highlight w:val="cyan"/>
              </w:rPr>
              <w:t>X</w:t>
            </w:r>
          </w:p>
        </w:tc>
        <w:tc>
          <w:tcPr>
            <w:tcW w:w="813" w:type="dxa"/>
          </w:tcPr>
          <w:p w:rsidR="00681166" w:rsidRPr="00E531E3" w:rsidRDefault="00681166" w:rsidP="00E531E3">
            <w:pPr>
              <w:spacing w:after="0" w:line="240" w:lineRule="auto"/>
              <w:rPr>
                <w:rFonts w:ascii="Comic Sans MS" w:hAnsi="Comic Sans MS"/>
                <w:highlight w:val="cyan"/>
              </w:rPr>
            </w:pPr>
          </w:p>
        </w:tc>
      </w:tr>
    </w:tbl>
    <w:p w:rsidR="00681166" w:rsidRPr="00A44753" w:rsidRDefault="00681166" w:rsidP="00322122">
      <w:pPr>
        <w:spacing w:after="0"/>
        <w:rPr>
          <w:rFonts w:ascii="Comic Sans MS" w:hAnsi="Comic Sans MS"/>
        </w:rPr>
      </w:pPr>
    </w:p>
    <w:sectPr w:rsidR="00681166" w:rsidRPr="00A44753" w:rsidSect="00322122">
      <w:headerReference w:type="default" r:id="rId6"/>
      <w:footerReference w:type="default" r:id="rId7"/>
      <w:pgSz w:w="16838" w:h="11906" w:orient="landscape"/>
      <w:pgMar w:top="568" w:right="567" w:bottom="567" w:left="567" w:header="283" w:footer="170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166" w:rsidRDefault="00681166" w:rsidP="001A1A15">
      <w:pPr>
        <w:spacing w:after="0" w:line="240" w:lineRule="auto"/>
      </w:pPr>
      <w:r>
        <w:separator/>
      </w:r>
    </w:p>
  </w:endnote>
  <w:endnote w:type="continuationSeparator" w:id="0">
    <w:p w:rsidR="00681166" w:rsidRDefault="00681166" w:rsidP="001A1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166" w:rsidRDefault="00681166" w:rsidP="00322122">
    <w:pPr>
      <w:pStyle w:val="Footer"/>
      <w:jc w:val="center"/>
    </w:pPr>
    <w:r>
      <w:t>sorubak.com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166" w:rsidRDefault="00681166" w:rsidP="001A1A15">
      <w:pPr>
        <w:spacing w:after="0" w:line="240" w:lineRule="auto"/>
      </w:pPr>
      <w:r>
        <w:separator/>
      </w:r>
    </w:p>
  </w:footnote>
  <w:footnote w:type="continuationSeparator" w:id="0">
    <w:p w:rsidR="00681166" w:rsidRDefault="00681166" w:rsidP="001A1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166" w:rsidRPr="001A1A15" w:rsidRDefault="00681166" w:rsidP="001A1A15">
    <w:pPr>
      <w:pStyle w:val="Header"/>
      <w:jc w:val="center"/>
      <w:rPr>
        <w:rFonts w:ascii="Comic Sans MS" w:hAnsi="Comic Sans MS"/>
      </w:rPr>
    </w:pPr>
    <w:r>
      <w:rPr>
        <w:rFonts w:ascii="Comic Sans MS" w:hAnsi="Comic Sans MS"/>
      </w:rPr>
      <w:t>Sosyal Bilgiler Kendimi Tanıyorum Ünitesi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753"/>
    <w:rsid w:val="001A1A15"/>
    <w:rsid w:val="00322122"/>
    <w:rsid w:val="003D17B5"/>
    <w:rsid w:val="004261F8"/>
    <w:rsid w:val="006072D5"/>
    <w:rsid w:val="00651AAF"/>
    <w:rsid w:val="006664AA"/>
    <w:rsid w:val="00681166"/>
    <w:rsid w:val="00724E74"/>
    <w:rsid w:val="00805740"/>
    <w:rsid w:val="0091202C"/>
    <w:rsid w:val="00923E21"/>
    <w:rsid w:val="00A35574"/>
    <w:rsid w:val="00A44753"/>
    <w:rsid w:val="00A771EA"/>
    <w:rsid w:val="00B77E4B"/>
    <w:rsid w:val="00E531E3"/>
    <w:rsid w:val="00EE3827"/>
    <w:rsid w:val="00F402A9"/>
    <w:rsid w:val="00FB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02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A1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1A1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A1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1A15"/>
    <w:rPr>
      <w:rFonts w:cs="Times New Roman"/>
    </w:rPr>
  </w:style>
  <w:style w:type="table" w:styleId="TableGrid">
    <w:name w:val="Table Grid"/>
    <w:basedOn w:val="TableNormal"/>
    <w:uiPriority w:val="99"/>
    <w:rsid w:val="001A1A1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886</Words>
  <Characters>5056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BİRSEN</cp:lastModifiedBy>
  <cp:revision>6</cp:revision>
  <dcterms:created xsi:type="dcterms:W3CDTF">2014-09-18T21:31:00Z</dcterms:created>
  <dcterms:modified xsi:type="dcterms:W3CDTF">2015-09-30T20:16:00Z</dcterms:modified>
</cp:coreProperties>
</file>