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07" w:rsidRPr="008947C7" w:rsidRDefault="005C7A07" w:rsidP="00A010ED">
      <w:pPr>
        <w:spacing w:line="276" w:lineRule="auto"/>
        <w:rPr>
          <w:sz w:val="22"/>
          <w:szCs w:val="22"/>
        </w:rPr>
      </w:pPr>
    </w:p>
    <w:p w:rsidR="005C7A07" w:rsidRPr="008947C7" w:rsidRDefault="005C7A07" w:rsidP="00A010ED">
      <w:pPr>
        <w:spacing w:line="276" w:lineRule="auto"/>
        <w:rPr>
          <w:sz w:val="22"/>
          <w:szCs w:val="22"/>
        </w:rPr>
      </w:pPr>
    </w:p>
    <w:p w:rsidR="005C7A07" w:rsidRPr="008947C7" w:rsidRDefault="005C7A07" w:rsidP="00A010ED">
      <w:pPr>
        <w:spacing w:line="276" w:lineRule="auto"/>
        <w:rPr>
          <w:sz w:val="22"/>
          <w:szCs w:val="22"/>
        </w:rPr>
      </w:pPr>
    </w:p>
    <w:p w:rsidR="005C7A07" w:rsidRPr="008947C7" w:rsidRDefault="005C7A07" w:rsidP="00A010ED">
      <w:pPr>
        <w:spacing w:line="276" w:lineRule="auto"/>
        <w:rPr>
          <w:sz w:val="22"/>
          <w:szCs w:val="22"/>
        </w:rPr>
        <w:sectPr w:rsidR="005C7A07" w:rsidRPr="008947C7" w:rsidSect="00812EA0">
          <w:footerReference w:type="default" r:id="rId7"/>
          <w:pgSz w:w="11906" w:h="16838"/>
          <w:pgMar w:top="567" w:right="567" w:bottom="567" w:left="567" w:header="709" w:footer="709" w:gutter="0"/>
          <w:pgBorders w:offsetFrom="page">
            <w:top w:val="ovals" w:sz="4" w:space="24" w:color="8064A2"/>
            <w:left w:val="ovals" w:sz="4" w:space="24" w:color="8064A2"/>
            <w:bottom w:val="ovals" w:sz="4" w:space="24" w:color="8064A2"/>
            <w:right w:val="ovals" w:sz="4" w:space="24" w:color="8064A2"/>
          </w:pgBorders>
          <w:cols w:num="2" w:space="708"/>
          <w:docGrid w:linePitch="360"/>
        </w:sectPr>
      </w:pPr>
    </w:p>
    <w:p w:rsidR="005C7A07" w:rsidRPr="008947C7" w:rsidRDefault="005C7A07" w:rsidP="00FA3CED">
      <w:pPr>
        <w:rPr>
          <w:b/>
          <w:bCs/>
          <w:sz w:val="22"/>
          <w:szCs w:val="22"/>
        </w:rPr>
      </w:pPr>
      <w:r>
        <w:rPr>
          <w:noProof/>
        </w:rPr>
        <w:pict>
          <v:group id="_x0000_s1026" style="position:absolute;margin-left:2.6pt;margin-top:-28.05pt;width:535.8pt;height:69.75pt;z-index:251658240" coordorigin="619,480" coordsize="10716,1500">
            <v:rect id="_x0000_s1027" style="position:absolute;left:619;top:480;width:10716;height:1500" fillcolor="#c39be1" strokecolor="#8064a2" strokeweight="5pt">
              <v:stroke linestyle="thickThin"/>
              <v:shadow color="#868686"/>
            </v:rect>
            <v:roundrect id="_x0000_s1028" style="position:absolute;left:4063;top:675;width:5207;height:1110" arcsize="10923f" strokecolor="#8064a2" strokeweight="5pt">
              <v:stroke linestyle="thickThin"/>
              <v:shadow color="#868686"/>
              <v:textbox style="mso-next-textbox:#_x0000_s1028">
                <w:txbxContent>
                  <w:p w:rsidR="005C7A07" w:rsidRPr="0020189C" w:rsidRDefault="005C7A07" w:rsidP="008947C7">
                    <w:pPr>
                      <w:jc w:val="center"/>
                      <w:rPr>
                        <w:b/>
                        <w:bCs/>
                        <w:sz w:val="8"/>
                        <w:szCs w:val="8"/>
                      </w:rPr>
                    </w:pPr>
                  </w:p>
                  <w:p w:rsidR="005C7A07" w:rsidRPr="00812EA0" w:rsidRDefault="005C7A07" w:rsidP="00812EA0">
                    <w:pPr>
                      <w:jc w:val="center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812EA0">
                      <w:rPr>
                        <w:rFonts w:ascii="Cambria" w:hAnsi="Cambria" w:cs="Cambria"/>
                        <w:b/>
                        <w:bCs/>
                      </w:rPr>
                      <w:t>4.SINIF SOSYAL BİLGİLER</w:t>
                    </w:r>
                  </w:p>
                  <w:p w:rsidR="005C7A07" w:rsidRPr="00E56E0B" w:rsidRDefault="005C7A07" w:rsidP="00812EA0">
                    <w:pPr>
                      <w:jc w:val="center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812EA0">
                      <w:rPr>
                        <w:rFonts w:ascii="Cambria" w:hAnsi="Cambria" w:cs="Cambria"/>
                        <w:b/>
                        <w:bCs/>
                      </w:rPr>
                      <w:t>İYİ Kİ VAR</w:t>
                    </w:r>
                  </w:p>
                </w:txbxContent>
              </v:textbox>
            </v:roundrect>
            <v:oval id="_x0000_s1029" style="position:absolute;left:9495;top:675;width:1605;height:1110" strokecolor="#8064a2" strokeweight="5pt">
              <v:stroke linestyle="thickThin"/>
              <v:shadow color="#868686"/>
              <v:textbox style="mso-next-textbox:#_x0000_s1029">
                <w:txbxContent>
                  <w:p w:rsidR="005C7A07" w:rsidRPr="00DA6A79" w:rsidRDefault="005C7A07" w:rsidP="008947C7">
                    <w:pPr>
                      <w:rPr>
                        <w:b/>
                        <w:bCs/>
                        <w:sz w:val="14"/>
                        <w:szCs w:val="14"/>
                      </w:rPr>
                    </w:pPr>
                  </w:p>
                  <w:p w:rsidR="005C7A07" w:rsidRPr="00E56E0B" w:rsidRDefault="005C7A07" w:rsidP="008947C7">
                    <w:pPr>
                      <w:rPr>
                        <w:rFonts w:ascii="Cambria" w:hAnsi="Cambria" w:cs="Cambria"/>
                        <w:b/>
                        <w:bCs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</w:rPr>
                      <w:t>TEST-</w:t>
                    </w:r>
                    <w:r w:rsidRPr="00E56E0B">
                      <w:rPr>
                        <w:rFonts w:ascii="Cambria" w:hAnsi="Cambria" w:cs="Cambria"/>
                        <w:b/>
                        <w:bCs/>
                      </w:rPr>
                      <w:t>1</w:t>
                    </w:r>
                  </w:p>
                  <w:p w:rsidR="005C7A07" w:rsidRPr="00F3584D" w:rsidRDefault="005C7A07" w:rsidP="008947C7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</w:p>
                  <w:p w:rsidR="005C7A07" w:rsidRDefault="005C7A07" w:rsidP="008947C7">
                    <w:r>
                      <w:t xml:space="preserve">       </w:t>
                    </w:r>
                  </w:p>
                </w:txbxContent>
              </v:textbox>
            </v:oval>
            <v:roundrect id="_x0000_s1030" style="position:absolute;left:840;top:675;width:3020;height:1110" arcsize="10923f" strokecolor="#8064a2" strokeweight="5pt">
              <v:stroke linestyle="thickThin"/>
              <v:shadow color="#868686"/>
              <v:textbox style="mso-next-textbox:#_x0000_s1030">
                <w:txbxContent>
                  <w:p w:rsidR="005C7A07" w:rsidRPr="00E56E0B" w:rsidRDefault="005C7A07" w:rsidP="008947C7">
                    <w:pPr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5C7A07" w:rsidRPr="00E56E0B" w:rsidRDefault="005C7A07" w:rsidP="008947C7">
                    <w:pPr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5C7A07" w:rsidRPr="00E56E0B" w:rsidRDefault="005C7A07" w:rsidP="008947C7">
                    <w:pPr>
                      <w:rPr>
                        <w:rFonts w:ascii="Cambria" w:hAnsi="Cambria" w:cs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  <w:r w:rsidRPr="008947C7">
        <w:rPr>
          <w:b/>
          <w:bCs/>
          <w:sz w:val="22"/>
          <w:szCs w:val="22"/>
        </w:rPr>
        <w:t xml:space="preserve">     </w:t>
      </w:r>
    </w:p>
    <w:p w:rsidR="005C7A07" w:rsidRPr="008947C7" w:rsidRDefault="005C7A07" w:rsidP="00FA3CED">
      <w:pPr>
        <w:rPr>
          <w:b/>
          <w:bCs/>
          <w:sz w:val="22"/>
          <w:szCs w:val="22"/>
        </w:rPr>
      </w:pPr>
      <w:r w:rsidRPr="008947C7">
        <w:rPr>
          <w:b/>
          <w:bCs/>
          <w:sz w:val="22"/>
          <w:szCs w:val="22"/>
        </w:rPr>
        <w:t xml:space="preserve">    </w:t>
      </w:r>
    </w:p>
    <w:p w:rsidR="005C7A07" w:rsidRPr="008947C7" w:rsidRDefault="005C7A07" w:rsidP="00FA3CED">
      <w:pPr>
        <w:rPr>
          <w:b/>
          <w:bCs/>
          <w:sz w:val="22"/>
          <w:szCs w:val="22"/>
        </w:rPr>
        <w:sectPr w:rsidR="005C7A07" w:rsidRPr="008947C7" w:rsidSect="00812EA0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8064A2"/>
            <w:left w:val="ovals" w:sz="4" w:space="24" w:color="8064A2"/>
            <w:bottom w:val="ovals" w:sz="4" w:space="24" w:color="8064A2"/>
            <w:right w:val="ovals" w:sz="4" w:space="24" w:color="8064A2"/>
          </w:pgBorders>
          <w:cols w:space="708"/>
          <w:docGrid w:linePitch="360"/>
        </w:sectPr>
      </w:pPr>
      <w:r w:rsidRPr="008947C7">
        <w:rPr>
          <w:b/>
          <w:bCs/>
          <w:sz w:val="22"/>
          <w:szCs w:val="22"/>
        </w:rPr>
        <w:t xml:space="preserve">     </w:t>
      </w:r>
    </w:p>
    <w:p w:rsidR="005C7A07" w:rsidRPr="008947C7" w:rsidRDefault="005C7A07" w:rsidP="00FA3CED">
      <w:pPr>
        <w:rPr>
          <w:b/>
          <w:bCs/>
          <w:sz w:val="22"/>
          <w:szCs w:val="22"/>
        </w:rPr>
      </w:pPr>
    </w:p>
    <w:p w:rsidR="005C7A07" w:rsidRPr="008947C7" w:rsidRDefault="005C7A07" w:rsidP="00FA3CED">
      <w:pPr>
        <w:rPr>
          <w:b/>
          <w:bCs/>
          <w:sz w:val="22"/>
          <w:szCs w:val="22"/>
        </w:rPr>
      </w:pPr>
    </w:p>
    <w:p w:rsidR="005C7A07" w:rsidRPr="008947C7" w:rsidRDefault="005C7A07" w:rsidP="00FA3CED">
      <w:pPr>
        <w:rPr>
          <w:sz w:val="22"/>
          <w:szCs w:val="22"/>
        </w:rPr>
      </w:pPr>
    </w:p>
    <w:p w:rsidR="005C7A07" w:rsidRPr="008947C7" w:rsidRDefault="005C7A07" w:rsidP="00FA3CED">
      <w:pPr>
        <w:rPr>
          <w:sz w:val="22"/>
          <w:szCs w:val="22"/>
        </w:rPr>
        <w:sectPr w:rsidR="005C7A07" w:rsidRPr="008947C7" w:rsidSect="00812EA0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8064A2"/>
            <w:left w:val="ovals" w:sz="4" w:space="24" w:color="8064A2"/>
            <w:bottom w:val="ovals" w:sz="4" w:space="24" w:color="8064A2"/>
            <w:right w:val="ovals" w:sz="4" w:space="24" w:color="8064A2"/>
          </w:pgBorders>
          <w:cols w:num="2" w:space="708"/>
          <w:docGrid w:linePitch="360"/>
        </w:sectPr>
      </w:pPr>
    </w:p>
    <w:p w:rsidR="005C7A07" w:rsidRPr="008947C7" w:rsidRDefault="005C7A07" w:rsidP="00812EA0">
      <w:pPr>
        <w:ind w:left="113" w:right="57"/>
        <w:rPr>
          <w:b/>
          <w:bCs/>
        </w:rPr>
      </w:pPr>
      <w:r>
        <w:rPr>
          <w:b/>
          <w:bCs/>
        </w:rPr>
        <w:t xml:space="preserve">1) </w:t>
      </w:r>
      <w:r w:rsidRPr="008947C7">
        <w:rPr>
          <w:b/>
          <w:bCs/>
        </w:rPr>
        <w:t>Aşağıdaki araçlardan hangisi evde kullanılır?</w:t>
      </w:r>
    </w:p>
    <w:p w:rsidR="005C7A07" w:rsidRPr="008947C7" w:rsidRDefault="005C7A07" w:rsidP="00812EA0">
      <w:pPr>
        <w:ind w:left="113" w:right="57"/>
        <w:rPr>
          <w:sz w:val="20"/>
          <w:szCs w:val="20"/>
        </w:rPr>
      </w:pPr>
    </w:p>
    <w:p w:rsidR="005C7A07" w:rsidRPr="008947C7" w:rsidRDefault="005C7A07" w:rsidP="00812EA0">
      <w:pPr>
        <w:pStyle w:val="NormalWeb"/>
        <w:spacing w:before="0" w:beforeAutospacing="0" w:after="0" w:afterAutospacing="0"/>
        <w:ind w:left="113" w:right="57"/>
        <w:rPr>
          <w:rStyle w:val="apple-style-span"/>
          <w:sz w:val="22"/>
          <w:szCs w:val="22"/>
        </w:rPr>
      </w:pPr>
      <w:r w:rsidRPr="008947C7">
        <w:rPr>
          <w:rStyle w:val="apple-style-span"/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Füze</w:t>
      </w:r>
    </w:p>
    <w:p w:rsidR="005C7A07" w:rsidRPr="008947C7" w:rsidRDefault="005C7A07" w:rsidP="00812EA0">
      <w:pPr>
        <w:pStyle w:val="NormalWeb"/>
        <w:spacing w:before="0" w:beforeAutospacing="0" w:after="0" w:afterAutospacing="0"/>
        <w:ind w:left="113" w:right="57"/>
        <w:rPr>
          <w:rStyle w:val="apple-style-span"/>
          <w:sz w:val="22"/>
          <w:szCs w:val="22"/>
        </w:rPr>
      </w:pPr>
      <w:r w:rsidRPr="008947C7">
        <w:rPr>
          <w:rStyle w:val="apple-style-span"/>
          <w:b/>
          <w:bCs/>
          <w:sz w:val="22"/>
          <w:szCs w:val="22"/>
        </w:rPr>
        <w:t>B)</w:t>
      </w:r>
      <w:r w:rsidRPr="008947C7">
        <w:rPr>
          <w:rStyle w:val="apple-style-span"/>
          <w:sz w:val="22"/>
          <w:szCs w:val="22"/>
        </w:rPr>
        <w:t xml:space="preserve"> </w:t>
      </w:r>
      <w:r w:rsidRPr="008947C7">
        <w:t>Uzay mekiği</w:t>
      </w:r>
    </w:p>
    <w:p w:rsidR="005C7A07" w:rsidRPr="008947C7" w:rsidRDefault="005C7A07" w:rsidP="00812EA0">
      <w:pPr>
        <w:pStyle w:val="NormalWeb"/>
        <w:spacing w:before="0" w:beforeAutospacing="0" w:after="0" w:afterAutospacing="0"/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Televizyon</w:t>
      </w:r>
    </w:p>
    <w:p w:rsidR="005C7A07" w:rsidRPr="008947C7" w:rsidRDefault="005C7A07" w:rsidP="00812EA0">
      <w:pPr>
        <w:pStyle w:val="NormalWeb"/>
        <w:spacing w:before="0" w:beforeAutospacing="0" w:after="0" w:afterAutospacing="0"/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Otomobil</w:t>
      </w:r>
      <w:r w:rsidRPr="008947C7">
        <w:rPr>
          <w:noProof/>
          <w:sz w:val="22"/>
          <w:szCs w:val="22"/>
        </w:rPr>
        <w:t xml:space="preserve"> </w: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rStyle w:val="Strong"/>
        </w:rPr>
      </w:pPr>
      <w:r>
        <w:rPr>
          <w:b/>
          <w:bCs/>
          <w:sz w:val="22"/>
          <w:szCs w:val="22"/>
        </w:rPr>
        <w:t>2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>İcatlar niçin yapılır?</w:t>
      </w:r>
    </w:p>
    <w:p w:rsidR="005C7A07" w:rsidRPr="008947C7" w:rsidRDefault="005C7A07" w:rsidP="00812EA0">
      <w:pPr>
        <w:ind w:left="113" w:right="57"/>
        <w:rPr>
          <w:sz w:val="20"/>
          <w:szCs w:val="20"/>
        </w:rPr>
      </w:pPr>
    </w:p>
    <w:p w:rsidR="005C7A07" w:rsidRPr="008947C7" w:rsidRDefault="005C7A07" w:rsidP="00812EA0">
      <w:pPr>
        <w:shd w:val="clear" w:color="auto" w:fill="FFFFFF"/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 xml:space="preserve">Boş zamanları değerlendirmek için </w:t>
      </w:r>
      <w:r w:rsidRPr="008947C7">
        <w:rPr>
          <w:sz w:val="22"/>
          <w:szCs w:val="22"/>
        </w:rPr>
        <w:br/>
      </w: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Hayatı kolaylaştırmak için</w:t>
      </w:r>
    </w:p>
    <w:p w:rsidR="005C7A07" w:rsidRPr="008947C7" w:rsidRDefault="005C7A07" w:rsidP="00812EA0">
      <w:pPr>
        <w:shd w:val="clear" w:color="auto" w:fill="FFFFFF"/>
        <w:ind w:left="113" w:right="57"/>
        <w:rPr>
          <w:b/>
          <w:bCs/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Meşhur olmak için</w:t>
      </w:r>
      <w:r w:rsidRPr="008947C7">
        <w:rPr>
          <w:b/>
          <w:bCs/>
          <w:sz w:val="22"/>
          <w:szCs w:val="22"/>
        </w:rPr>
        <w:t xml:space="preserve"> </w:t>
      </w:r>
    </w:p>
    <w:p w:rsidR="005C7A07" w:rsidRPr="008947C7" w:rsidRDefault="005C7A07" w:rsidP="00812EA0">
      <w:pPr>
        <w:shd w:val="clear" w:color="auto" w:fill="FFFFFF"/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Para kazanmak için</w: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rStyle w:val="Strong"/>
        </w:rPr>
      </w:pPr>
      <w:r>
        <w:rPr>
          <w:b/>
          <w:bCs/>
          <w:sz w:val="22"/>
          <w:szCs w:val="22"/>
        </w:rPr>
        <w:t>3)</w:t>
      </w:r>
      <w:r w:rsidRPr="008947C7">
        <w:rPr>
          <w:b/>
          <w:bCs/>
          <w:sz w:val="22"/>
          <w:szCs w:val="22"/>
        </w:rPr>
        <w:t xml:space="preserve"> </w:t>
      </w:r>
      <w:r w:rsidRPr="008947C7">
        <w:rPr>
          <w:b/>
          <w:bCs/>
        </w:rPr>
        <w:t>Aşağıdakilerden hangisi doğrudur?</w:t>
      </w:r>
    </w:p>
    <w:p w:rsidR="005C7A07" w:rsidRPr="008947C7" w:rsidRDefault="005C7A07" w:rsidP="00812EA0">
      <w:pPr>
        <w:ind w:left="113" w:right="57"/>
        <w:rPr>
          <w:sz w:val="20"/>
          <w:szCs w:val="20"/>
        </w:rPr>
      </w:pPr>
    </w:p>
    <w:p w:rsidR="005C7A07" w:rsidRPr="008947C7" w:rsidRDefault="005C7A07" w:rsidP="00812EA0">
      <w:pPr>
        <w:ind w:left="113" w:right="57"/>
        <w:rPr>
          <w:rStyle w:val="apple-style-span"/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Teknolojik ürünlerin zararı yoktur.</w:t>
      </w:r>
      <w:r w:rsidRPr="008947C7">
        <w:rPr>
          <w:sz w:val="22"/>
          <w:szCs w:val="22"/>
        </w:rPr>
        <w:br/>
      </w:r>
      <w:r w:rsidRPr="008947C7">
        <w:rPr>
          <w:rStyle w:val="apple-style-span"/>
          <w:b/>
          <w:bCs/>
          <w:sz w:val="22"/>
          <w:szCs w:val="22"/>
        </w:rPr>
        <w:t>B)</w:t>
      </w:r>
      <w:r w:rsidRPr="008947C7">
        <w:rPr>
          <w:rStyle w:val="apple-style-span"/>
          <w:sz w:val="22"/>
          <w:szCs w:val="22"/>
        </w:rPr>
        <w:t xml:space="preserve"> </w:t>
      </w:r>
      <w:r w:rsidRPr="008947C7">
        <w:t>Televizyon istenilen mesafeden izlenebilir.</w:t>
      </w:r>
      <w:r w:rsidRPr="008947C7">
        <w:rPr>
          <w:rStyle w:val="apple-style-span"/>
          <w:sz w:val="22"/>
          <w:szCs w:val="22"/>
        </w:rPr>
        <w:br/>
      </w:r>
      <w:r w:rsidRPr="008947C7">
        <w:rPr>
          <w:rStyle w:val="apple-style-span"/>
          <w:b/>
          <w:bCs/>
          <w:sz w:val="22"/>
          <w:szCs w:val="22"/>
        </w:rPr>
        <w:t>C)</w:t>
      </w:r>
      <w:r w:rsidRPr="008947C7">
        <w:t xml:space="preserve"> Teknoloji insan hayatını zorlaştırır.</w: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Kullanılan ürünler rastgele atılmamalıdır.</w: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rStyle w:val="Strong"/>
        </w:rPr>
      </w:pPr>
      <w:r>
        <w:rPr>
          <w:b/>
          <w:bCs/>
          <w:noProof/>
          <w:sz w:val="22"/>
          <w:szCs w:val="22"/>
        </w:rPr>
        <w:t>4</w:t>
      </w:r>
      <w:r w:rsidRPr="008947C7">
        <w:rPr>
          <w:b/>
          <w:bCs/>
          <w:noProof/>
          <w:sz w:val="22"/>
          <w:szCs w:val="22"/>
        </w:rPr>
        <w:t xml:space="preserve">) </w:t>
      </w:r>
      <w:r w:rsidRPr="008947C7">
        <w:rPr>
          <w:b/>
          <w:bCs/>
        </w:rPr>
        <w:t xml:space="preserve">Aşağıdakilerden hangisi evde kullandığımız teknolojik aletlerden </w:t>
      </w:r>
      <w:r w:rsidRPr="008947C7">
        <w:rPr>
          <w:b/>
          <w:bCs/>
          <w:u w:val="single"/>
        </w:rPr>
        <w:t>değildir?</w:t>
      </w:r>
    </w:p>
    <w:p w:rsidR="005C7A07" w:rsidRPr="008947C7" w:rsidRDefault="005C7A07" w:rsidP="00812EA0">
      <w:pPr>
        <w:ind w:left="113" w:right="57"/>
        <w:rPr>
          <w:sz w:val="20"/>
          <w:szCs w:val="20"/>
        </w:rPr>
      </w:pPr>
    </w:p>
    <w:p w:rsidR="005C7A07" w:rsidRPr="008947C7" w:rsidRDefault="005C7A07" w:rsidP="00812EA0">
      <w:pPr>
        <w:shd w:val="clear" w:color="auto" w:fill="FFFFFF"/>
        <w:autoSpaceDE w:val="0"/>
        <w:autoSpaceDN w:val="0"/>
        <w:adjustRightInd w:val="0"/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Telefon</w:t>
      </w:r>
      <w:r w:rsidRPr="008947C7">
        <w:rPr>
          <w:sz w:val="22"/>
          <w:szCs w:val="22"/>
        </w:rPr>
        <w:br/>
      </w: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Projeksiyon makinesi</w:t>
      </w:r>
      <w:r w:rsidRPr="008947C7">
        <w:rPr>
          <w:sz w:val="22"/>
          <w:szCs w:val="22"/>
        </w:rPr>
        <w:br/>
      </w: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Ütü</w:t>
      </w:r>
    </w:p>
    <w:p w:rsidR="005C7A07" w:rsidRPr="008947C7" w:rsidRDefault="005C7A07" w:rsidP="00812EA0">
      <w:pPr>
        <w:shd w:val="clear" w:color="auto" w:fill="FFFFFF"/>
        <w:autoSpaceDE w:val="0"/>
        <w:autoSpaceDN w:val="0"/>
        <w:adjustRightInd w:val="0"/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Elektrik süpürgesi</w: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noProof/>
          <w:sz w:val="22"/>
          <w:szCs w:val="22"/>
        </w:rPr>
      </w:pPr>
      <w:r w:rsidRPr="008947C7">
        <w:rPr>
          <w:noProof/>
          <w:sz w:val="22"/>
          <w:szCs w:val="22"/>
        </w:rPr>
        <w:t xml:space="preserve">                                               </w:t>
      </w:r>
    </w:p>
    <w:p w:rsidR="005C7A07" w:rsidRPr="008947C7" w:rsidRDefault="005C7A07" w:rsidP="00812EA0">
      <w:pPr>
        <w:pStyle w:val="NormalWeb"/>
        <w:spacing w:before="0" w:beforeAutospacing="0" w:after="0" w:afterAutospacing="0"/>
        <w:ind w:left="113" w:righ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>Teknolojik ürünlerin doğaya zarar vermesini önlemek için ne yapmalıyız?</w:t>
      </w:r>
    </w:p>
    <w:p w:rsidR="005C7A07" w:rsidRPr="008947C7" w:rsidRDefault="005C7A07" w:rsidP="00812EA0">
      <w:pPr>
        <w:pStyle w:val="NormalWeb"/>
        <w:spacing w:before="0" w:beforeAutospacing="0" w:after="0" w:afterAutospacing="0"/>
        <w:ind w:left="113" w:right="57"/>
        <w:rPr>
          <w:sz w:val="20"/>
          <w:szCs w:val="20"/>
        </w:rPr>
      </w:pPr>
    </w:p>
    <w:p w:rsidR="005C7A07" w:rsidRPr="008947C7" w:rsidRDefault="005C7A07" w:rsidP="00812EA0">
      <w:pPr>
        <w:shd w:val="clear" w:color="auto" w:fill="FFFFFF"/>
        <w:autoSpaceDE w:val="0"/>
        <w:autoSpaceDN w:val="0"/>
        <w:adjustRightInd w:val="0"/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Teknolojik ürünleri kullanmamalıyız.</w: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Teknolojik ürünleri kullananları uyarmalıyız.</w: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Doğayı sürekli ilaçlamayız.</w:t>
      </w:r>
    </w:p>
    <w:p w:rsidR="005C7A07" w:rsidRPr="008947C7" w:rsidRDefault="005C7A07" w:rsidP="00812EA0">
      <w:pPr>
        <w:shd w:val="clear" w:color="auto" w:fill="FFFFFF"/>
        <w:autoSpaceDE w:val="0"/>
        <w:autoSpaceDN w:val="0"/>
        <w:adjustRightInd w:val="0"/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Geri dönüşümlü maddeler kullanmalıyız.</w: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  <w:r>
        <w:rPr>
          <w:noProof/>
        </w:rPr>
        <w:pict>
          <v:group id="_x0000_s1031" style="position:absolute;left:0;text-align:left;margin-left:2.6pt;margin-top:34pt;width:535.8pt;height:34.95pt;z-index:251659264" coordorigin="675,15435" coordsize="10615,720">
            <v:rect id="_x0000_s1032" style="position:absolute;left:675;top:15435;width:10615;height:720" fillcolor="#c39be1" strokecolor="#8064a2" strokeweight="2.5pt">
              <v:shadow color="#868686"/>
              <v:textbox style="mso-next-textbox:#_x0000_s1032">
                <w:txbxContent>
                  <w:p w:rsidR="005C7A07" w:rsidRDefault="005C7A07" w:rsidP="00812EA0">
                    <w:r>
                      <w:rPr>
                        <w:rFonts w:ascii="Cambria" w:hAnsi="Cambria" w:cs="Cambria"/>
                        <w:b/>
                        <w:bCs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033" style="position:absolute;left:795;top:15534;width:10350;height:501" arcsize="10923f" strokecolor="#8064a2" strokeweight="2.5pt">
              <v:shadow color="#868686"/>
              <v:textbox style="mso-next-textbox:#_x0000_s1033">
                <w:txbxContent>
                  <w:p w:rsidR="005C7A07" w:rsidRPr="00CF7DD8" w:rsidRDefault="005C7A07" w:rsidP="00812EA0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roundrect>
          </v:group>
        </w:pict>
      </w: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812EA0">
      <w:pPr>
        <w:ind w:left="113" w:right="57"/>
        <w:rPr>
          <w:sz w:val="22"/>
          <w:szCs w:val="22"/>
        </w:rPr>
      </w:pPr>
    </w:p>
    <w:p w:rsidR="005C7A07" w:rsidRPr="008947C7" w:rsidRDefault="005C7A07" w:rsidP="00D975A4">
      <w:pPr>
        <w:rPr>
          <w:sz w:val="22"/>
          <w:szCs w:val="22"/>
        </w:rPr>
      </w:pP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 xml:space="preserve">Hangisi teknolojinin çevreye verdiği zararlardan </w:t>
      </w:r>
      <w:r w:rsidRPr="008947C7">
        <w:rPr>
          <w:b/>
          <w:bCs/>
          <w:u w:val="single"/>
        </w:rPr>
        <w:t>değildir?</w:t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sz w:val="20"/>
          <w:szCs w:val="20"/>
        </w:rPr>
      </w:pP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8947C7">
        <w:rPr>
          <w:rStyle w:val="apple-style-span"/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Hava kirliliği</w:t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8947C7">
        <w:rPr>
          <w:rStyle w:val="apple-style-span"/>
          <w:b/>
          <w:bCs/>
          <w:sz w:val="22"/>
          <w:szCs w:val="22"/>
        </w:rPr>
        <w:t>B)</w:t>
      </w:r>
      <w:r w:rsidRPr="008947C7">
        <w:rPr>
          <w:rStyle w:val="apple-style-span"/>
          <w:sz w:val="22"/>
          <w:szCs w:val="22"/>
        </w:rPr>
        <w:t xml:space="preserve"> </w:t>
      </w:r>
      <w:r w:rsidRPr="008947C7">
        <w:t>Rüzgâr kirliliği</w:t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Toprak kirliliği</w:t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Deniz kirliliği</w:t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ind w:left="170" w:right="57"/>
        <w:rPr>
          <w:b/>
          <w:bCs/>
          <w:sz w:val="22"/>
          <w:szCs w:val="22"/>
        </w:rPr>
      </w:pP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>Aşağıdakilerden hangisi geri dönüşüm kutusuna atılmaz?</w:t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sz w:val="20"/>
          <w:szCs w:val="20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Teneke</w:t>
      </w:r>
      <w:r w:rsidRPr="008947C7">
        <w:rPr>
          <w:sz w:val="22"/>
          <w:szCs w:val="22"/>
        </w:rPr>
        <w:br/>
      </w: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Kâğıt</w:t>
      </w:r>
      <w:r w:rsidRPr="008947C7">
        <w:rPr>
          <w:sz w:val="22"/>
          <w:szCs w:val="22"/>
        </w:rPr>
        <w:br/>
      </w: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Cam</w:t>
      </w:r>
      <w:r w:rsidRPr="008947C7">
        <w:rPr>
          <w:sz w:val="22"/>
          <w:szCs w:val="22"/>
        </w:rPr>
        <w:br/>
      </w: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Yemek artığı</w:t>
      </w:r>
      <w:r w:rsidRPr="008947C7">
        <w:rPr>
          <w:sz w:val="22"/>
          <w:szCs w:val="22"/>
        </w:rPr>
        <w:br/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8947C7">
        <w:rPr>
          <w:b/>
          <w:bCs/>
          <w:sz w:val="22"/>
          <w:szCs w:val="22"/>
        </w:rPr>
        <w:t>)</w:t>
      </w:r>
      <w:r w:rsidRPr="008947C7">
        <w:rPr>
          <w:sz w:val="22"/>
          <w:szCs w:val="22"/>
        </w:rPr>
        <w:t xml:space="preserve"> </w:t>
      </w:r>
      <w:r w:rsidRPr="008947C7">
        <w:rPr>
          <w:b/>
          <w:bCs/>
        </w:rPr>
        <w:t xml:space="preserve">Aşağıdakilerden hangisi zamanı ölçmek için </w:t>
      </w:r>
      <w:r w:rsidRPr="008947C7">
        <w:rPr>
          <w:b/>
          <w:bCs/>
          <w:u w:val="single"/>
        </w:rPr>
        <w:t>kullanılmamıştır?</w:t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sz w:val="20"/>
          <w:szCs w:val="20"/>
        </w:rPr>
      </w:pP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Pusula</w:t>
      </w:r>
      <w:r w:rsidRPr="008947C7">
        <w:rPr>
          <w:sz w:val="22"/>
          <w:szCs w:val="22"/>
        </w:rPr>
        <w:br/>
      </w:r>
      <w:r w:rsidRPr="008947C7">
        <w:rPr>
          <w:rStyle w:val="apple-style-span"/>
          <w:b/>
          <w:bCs/>
          <w:sz w:val="22"/>
          <w:szCs w:val="22"/>
        </w:rPr>
        <w:t>B)</w:t>
      </w:r>
      <w:r w:rsidRPr="008947C7">
        <w:rPr>
          <w:rStyle w:val="apple-style-span"/>
          <w:sz w:val="22"/>
          <w:szCs w:val="22"/>
        </w:rPr>
        <w:t xml:space="preserve"> </w:t>
      </w:r>
      <w:r w:rsidRPr="008947C7">
        <w:t>Kol saati</w:t>
      </w:r>
      <w:r w:rsidRPr="008947C7">
        <w:rPr>
          <w:rStyle w:val="apple-style-span"/>
          <w:b/>
          <w:bCs/>
          <w:sz w:val="22"/>
          <w:szCs w:val="22"/>
        </w:rPr>
        <w:br/>
        <w:t>C)</w:t>
      </w:r>
      <w:r w:rsidRPr="008947C7">
        <w:t xml:space="preserve"> Kum saati</w:t>
      </w:r>
    </w:p>
    <w:p w:rsidR="005C7A07" w:rsidRPr="008947C7" w:rsidRDefault="005C7A07" w:rsidP="00DB5A86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Güneş saati</w:t>
      </w: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8947C7">
        <w:rPr>
          <w:b/>
          <w:bCs/>
          <w:sz w:val="22"/>
          <w:szCs w:val="22"/>
        </w:rPr>
        <w:t>)</w:t>
      </w:r>
      <w:r w:rsidRPr="008947C7">
        <w:rPr>
          <w:sz w:val="22"/>
          <w:szCs w:val="22"/>
        </w:rPr>
        <w:t xml:space="preserve"> </w:t>
      </w:r>
      <w:r w:rsidRPr="008947C7">
        <w:rPr>
          <w:b/>
          <w:bCs/>
          <w:sz w:val="22"/>
          <w:szCs w:val="22"/>
        </w:rPr>
        <w:t>Aşağıdakilerden h</w:t>
      </w:r>
      <w:r w:rsidRPr="008947C7">
        <w:rPr>
          <w:b/>
          <w:bCs/>
        </w:rPr>
        <w:t>angisi ulaşım alanında kullanılan teknolojik araçlardan biridir?</w:t>
      </w:r>
    </w:p>
    <w:p w:rsidR="005C7A07" w:rsidRPr="008947C7" w:rsidRDefault="005C7A07" w:rsidP="00DB5A86">
      <w:pPr>
        <w:pStyle w:val="NormalWeb"/>
        <w:spacing w:before="0" w:beforeAutospacing="0" w:after="0" w:afterAutospacing="0"/>
        <w:ind w:left="170" w:right="57"/>
        <w:rPr>
          <w:sz w:val="20"/>
          <w:szCs w:val="20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t xml:space="preserve"> Televizyon</w:t>
      </w:r>
    </w:p>
    <w:p w:rsidR="005C7A07" w:rsidRPr="008947C7" w:rsidRDefault="005C7A07" w:rsidP="00DB5A86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Telefon</w:t>
      </w:r>
    </w:p>
    <w:p w:rsidR="005C7A07" w:rsidRPr="008947C7" w:rsidRDefault="005C7A07" w:rsidP="00DB5A86">
      <w:pPr>
        <w:pStyle w:val="NormalWeb"/>
        <w:shd w:val="clear" w:color="auto" w:fill="FFFFFF"/>
        <w:spacing w:before="0" w:beforeAutospacing="0" w:after="0" w:afterAutospacing="0"/>
        <w:ind w:left="170" w:right="57"/>
        <w:rPr>
          <w:sz w:val="22"/>
          <w:szCs w:val="22"/>
        </w:rPr>
      </w:pPr>
      <w:r w:rsidRPr="008947C7">
        <w:rPr>
          <w:rStyle w:val="apple-style-span"/>
          <w:b/>
          <w:bCs/>
          <w:sz w:val="22"/>
          <w:szCs w:val="22"/>
        </w:rPr>
        <w:t>C)</w:t>
      </w:r>
      <w:r w:rsidRPr="008947C7">
        <w:rPr>
          <w:rStyle w:val="apple-style-span"/>
          <w:sz w:val="22"/>
          <w:szCs w:val="22"/>
        </w:rPr>
        <w:t xml:space="preserve"> </w:t>
      </w:r>
      <w:r w:rsidRPr="008947C7">
        <w:t>Uçak</w:t>
      </w:r>
    </w:p>
    <w:p w:rsidR="005C7A07" w:rsidRPr="008947C7" w:rsidRDefault="005C7A07" w:rsidP="00DB5A86">
      <w:pPr>
        <w:ind w:left="170" w:right="57"/>
        <w:rPr>
          <w:b/>
          <w:bCs/>
          <w:sz w:val="22"/>
          <w:szCs w:val="22"/>
        </w:rPr>
      </w:pPr>
      <w:r w:rsidRPr="008947C7">
        <w:rPr>
          <w:b/>
          <w:bCs/>
          <w:sz w:val="22"/>
          <w:szCs w:val="22"/>
        </w:rPr>
        <w:t xml:space="preserve">D) </w:t>
      </w:r>
      <w:r w:rsidRPr="008947C7">
        <w:t>Faks</w:t>
      </w: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tabs>
          <w:tab w:val="left" w:pos="2520"/>
        </w:tabs>
        <w:ind w:left="170" w:right="57"/>
        <w:rPr>
          <w:b/>
          <w:bCs/>
        </w:rPr>
      </w:pPr>
      <w:r>
        <w:rPr>
          <w:b/>
          <w:bCs/>
          <w:sz w:val="22"/>
          <w:szCs w:val="22"/>
        </w:rPr>
        <w:t>10</w:t>
      </w:r>
      <w:r w:rsidRPr="008947C7">
        <w:rPr>
          <w:b/>
          <w:bCs/>
          <w:sz w:val="22"/>
          <w:szCs w:val="22"/>
        </w:rPr>
        <w:t>)</w:t>
      </w:r>
      <w:r w:rsidRPr="008947C7">
        <w:rPr>
          <w:sz w:val="22"/>
          <w:szCs w:val="22"/>
        </w:rPr>
        <w:t xml:space="preserve"> </w:t>
      </w:r>
      <w:r w:rsidRPr="008947C7">
        <w:rPr>
          <w:b/>
          <w:bCs/>
        </w:rPr>
        <w:t xml:space="preserve">Aşağıdaki teknolojik ürünlerden hangisi eğitim alanında </w:t>
      </w:r>
      <w:r w:rsidRPr="008947C7">
        <w:rPr>
          <w:b/>
          <w:bCs/>
          <w:u w:val="single"/>
        </w:rPr>
        <w:t>kullanılmaz?</w:t>
      </w:r>
    </w:p>
    <w:p w:rsidR="005C7A07" w:rsidRPr="008947C7" w:rsidRDefault="005C7A07" w:rsidP="00DB5A86">
      <w:pPr>
        <w:tabs>
          <w:tab w:val="left" w:pos="2520"/>
        </w:tabs>
        <w:ind w:left="170" w:right="57"/>
        <w:rPr>
          <w:b/>
          <w:bCs/>
          <w:sz w:val="20"/>
          <w:szCs w:val="20"/>
        </w:rPr>
      </w:pPr>
    </w:p>
    <w:p w:rsidR="005C7A07" w:rsidRPr="008947C7" w:rsidRDefault="005C7A07" w:rsidP="00DB5A86">
      <w:pPr>
        <w:tabs>
          <w:tab w:val="left" w:pos="1545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Stetoskop</w:t>
      </w:r>
    </w:p>
    <w:p w:rsidR="005C7A07" w:rsidRPr="008947C7" w:rsidRDefault="005C7A07" w:rsidP="00DB5A86">
      <w:pPr>
        <w:tabs>
          <w:tab w:val="left" w:pos="1545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Bilgisayar</w:t>
      </w:r>
    </w:p>
    <w:p w:rsidR="005C7A07" w:rsidRPr="008947C7" w:rsidRDefault="005C7A07" w:rsidP="00DB5A86">
      <w:pPr>
        <w:tabs>
          <w:tab w:val="left" w:pos="1545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Tepegöz</w:t>
      </w:r>
    </w:p>
    <w:p w:rsidR="005C7A07" w:rsidRPr="008947C7" w:rsidRDefault="005C7A07" w:rsidP="00DB5A86">
      <w:pPr>
        <w:ind w:left="170" w:right="57"/>
        <w:rPr>
          <w:b/>
          <w:bCs/>
          <w:sz w:val="22"/>
          <w:szCs w:val="22"/>
        </w:rPr>
      </w:pPr>
      <w:r w:rsidRPr="008947C7">
        <w:rPr>
          <w:b/>
          <w:bCs/>
          <w:sz w:val="22"/>
          <w:szCs w:val="22"/>
        </w:rPr>
        <w:t xml:space="preserve">D) </w:t>
      </w:r>
      <w:r w:rsidRPr="008947C7">
        <w:t>Projeksiyon</w:t>
      </w: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DB5A86">
      <w:pPr>
        <w:ind w:left="170" w:right="57"/>
        <w:rPr>
          <w:sz w:val="22"/>
          <w:szCs w:val="22"/>
        </w:rPr>
      </w:pPr>
    </w:p>
    <w:p w:rsidR="005C7A07" w:rsidRPr="008947C7" w:rsidRDefault="005C7A07" w:rsidP="00707950">
      <w:pPr>
        <w:rPr>
          <w:sz w:val="22"/>
          <w:szCs w:val="22"/>
        </w:rPr>
      </w:pPr>
    </w:p>
    <w:p w:rsidR="005C7A07" w:rsidRPr="008947C7" w:rsidRDefault="005C7A07" w:rsidP="00707950">
      <w:pPr>
        <w:rPr>
          <w:sz w:val="22"/>
          <w:szCs w:val="22"/>
        </w:rPr>
      </w:pPr>
      <w:r>
        <w:rPr>
          <w:noProof/>
        </w:rPr>
        <w:pict>
          <v:group id="_x0000_s1034" style="position:absolute;margin-left:2.85pt;margin-top:4pt;width:535.8pt;height:69.75pt;z-index:251660288" coordorigin="619,480" coordsize="10716,1500">
            <v:rect id="_x0000_s1035" style="position:absolute;left:619;top:480;width:10716;height:1500" fillcolor="#c39be1" strokecolor="#8064a2" strokeweight="5pt">
              <v:stroke linestyle="thickThin"/>
              <v:shadow color="#868686"/>
            </v:rect>
            <v:roundrect id="_x0000_s1036" style="position:absolute;left:4063;top:675;width:5207;height:1110" arcsize="10923f" strokecolor="#8064a2" strokeweight="5pt">
              <v:stroke linestyle="thickThin"/>
              <v:shadow color="#868686"/>
              <v:textbox style="mso-next-textbox:#_x0000_s1036">
                <w:txbxContent>
                  <w:p w:rsidR="005C7A07" w:rsidRPr="0020189C" w:rsidRDefault="005C7A07" w:rsidP="00812EA0">
                    <w:pPr>
                      <w:jc w:val="center"/>
                      <w:rPr>
                        <w:b/>
                        <w:bCs/>
                        <w:sz w:val="8"/>
                        <w:szCs w:val="8"/>
                      </w:rPr>
                    </w:pPr>
                  </w:p>
                  <w:p w:rsidR="005C7A07" w:rsidRPr="00812EA0" w:rsidRDefault="005C7A07" w:rsidP="00812EA0">
                    <w:pPr>
                      <w:jc w:val="center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812EA0">
                      <w:rPr>
                        <w:rFonts w:ascii="Cambria" w:hAnsi="Cambria" w:cs="Cambria"/>
                        <w:b/>
                        <w:bCs/>
                      </w:rPr>
                      <w:t>4.SINIF SOSYAL BİLGİLER</w:t>
                    </w:r>
                  </w:p>
                  <w:p w:rsidR="005C7A07" w:rsidRPr="00E56E0B" w:rsidRDefault="005C7A07" w:rsidP="00812EA0">
                    <w:pPr>
                      <w:jc w:val="center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812EA0">
                      <w:rPr>
                        <w:rFonts w:ascii="Cambria" w:hAnsi="Cambria" w:cs="Cambria"/>
                        <w:b/>
                        <w:bCs/>
                      </w:rPr>
                      <w:t>İYİ Kİ VAR</w:t>
                    </w:r>
                  </w:p>
                </w:txbxContent>
              </v:textbox>
            </v:roundrect>
            <v:oval id="_x0000_s1037" style="position:absolute;left:9495;top:675;width:1605;height:1110" strokecolor="#8064a2" strokeweight="5pt">
              <v:stroke linestyle="thickThin"/>
              <v:shadow color="#868686"/>
              <v:textbox style="mso-next-textbox:#_x0000_s1037">
                <w:txbxContent>
                  <w:p w:rsidR="005C7A07" w:rsidRPr="00DA6A79" w:rsidRDefault="005C7A07" w:rsidP="00812EA0">
                    <w:pPr>
                      <w:rPr>
                        <w:b/>
                        <w:bCs/>
                        <w:sz w:val="14"/>
                        <w:szCs w:val="14"/>
                      </w:rPr>
                    </w:pPr>
                  </w:p>
                  <w:p w:rsidR="005C7A07" w:rsidRPr="00E56E0B" w:rsidRDefault="005C7A07" w:rsidP="00812EA0">
                    <w:pPr>
                      <w:rPr>
                        <w:rFonts w:ascii="Cambria" w:hAnsi="Cambria" w:cs="Cambria"/>
                        <w:b/>
                        <w:bCs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</w:rPr>
                      <w:t>TEST-</w:t>
                    </w:r>
                    <w:r w:rsidRPr="00E56E0B">
                      <w:rPr>
                        <w:rFonts w:ascii="Cambria" w:hAnsi="Cambria" w:cs="Cambria"/>
                        <w:b/>
                        <w:bCs/>
                      </w:rPr>
                      <w:t>1</w:t>
                    </w:r>
                  </w:p>
                  <w:p w:rsidR="005C7A07" w:rsidRPr="00F3584D" w:rsidRDefault="005C7A07" w:rsidP="00812EA0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</w:p>
                  <w:p w:rsidR="005C7A07" w:rsidRDefault="005C7A07" w:rsidP="00812EA0">
                    <w:r>
                      <w:t xml:space="preserve">       </w:t>
                    </w:r>
                  </w:p>
                </w:txbxContent>
              </v:textbox>
            </v:oval>
            <v:roundrect id="_x0000_s1038" style="position:absolute;left:840;top:675;width:3020;height:1110" arcsize="10923f" strokecolor="#8064a2" strokeweight="5pt">
              <v:stroke linestyle="thickThin"/>
              <v:shadow color="#868686"/>
              <v:textbox style="mso-next-textbox:#_x0000_s1038">
                <w:txbxContent>
                  <w:p w:rsidR="005C7A07" w:rsidRPr="00E56E0B" w:rsidRDefault="005C7A07" w:rsidP="00812EA0">
                    <w:pPr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5C7A07" w:rsidRPr="00E56E0B" w:rsidRDefault="005C7A07" w:rsidP="00812EA0">
                    <w:pPr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5C7A07" w:rsidRPr="00E56E0B" w:rsidRDefault="005C7A07" w:rsidP="00812EA0">
                    <w:pPr>
                      <w:rPr>
                        <w:rFonts w:ascii="Cambria" w:hAnsi="Cambria" w:cs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 w:cs="Cambria"/>
                        <w:b/>
                        <w:bCs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</w:p>
    <w:p w:rsidR="005C7A07" w:rsidRPr="008947C7" w:rsidRDefault="005C7A07" w:rsidP="00707950">
      <w:pPr>
        <w:rPr>
          <w:sz w:val="22"/>
          <w:szCs w:val="22"/>
        </w:rPr>
      </w:pPr>
    </w:p>
    <w:p w:rsidR="005C7A07" w:rsidRPr="008947C7" w:rsidRDefault="005C7A07" w:rsidP="00707950">
      <w:pPr>
        <w:rPr>
          <w:sz w:val="22"/>
          <w:szCs w:val="22"/>
        </w:rPr>
      </w:pPr>
    </w:p>
    <w:p w:rsidR="005C7A07" w:rsidRPr="008947C7" w:rsidRDefault="005C7A07" w:rsidP="00707950">
      <w:pPr>
        <w:rPr>
          <w:sz w:val="22"/>
          <w:szCs w:val="22"/>
        </w:rPr>
      </w:pPr>
    </w:p>
    <w:p w:rsidR="005C7A07" w:rsidRPr="008947C7" w:rsidRDefault="005C7A07" w:rsidP="00707950">
      <w:pPr>
        <w:rPr>
          <w:sz w:val="22"/>
          <w:szCs w:val="22"/>
        </w:rPr>
      </w:pPr>
    </w:p>
    <w:p w:rsidR="005C7A07" w:rsidRPr="008947C7" w:rsidRDefault="005C7A07" w:rsidP="00707950">
      <w:pPr>
        <w:rPr>
          <w:sz w:val="22"/>
          <w:szCs w:val="22"/>
        </w:rPr>
        <w:sectPr w:rsidR="005C7A07" w:rsidRPr="008947C7" w:rsidSect="00812EA0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8064A2"/>
            <w:left w:val="ovals" w:sz="4" w:space="24" w:color="8064A2"/>
            <w:bottom w:val="ovals" w:sz="4" w:space="24" w:color="8064A2"/>
            <w:right w:val="ovals" w:sz="4" w:space="24" w:color="8064A2"/>
          </w:pgBorders>
          <w:cols w:num="2" w:sep="1" w:space="340"/>
          <w:docGrid w:linePitch="360"/>
        </w:sectPr>
      </w:pPr>
    </w:p>
    <w:p w:rsidR="005C7A07" w:rsidRPr="008947C7" w:rsidRDefault="005C7A07" w:rsidP="00FB7960">
      <w:pPr>
        <w:tabs>
          <w:tab w:val="left" w:pos="2520"/>
        </w:tabs>
        <w:rPr>
          <w:b/>
          <w:bCs/>
          <w:sz w:val="22"/>
          <w:szCs w:val="22"/>
        </w:rPr>
      </w:pPr>
    </w:p>
    <w:p w:rsidR="005C7A07" w:rsidRPr="008947C7" w:rsidRDefault="005C7A07" w:rsidP="004E6F91">
      <w:pPr>
        <w:tabs>
          <w:tab w:val="left" w:pos="2520"/>
        </w:tabs>
        <w:ind w:left="113"/>
        <w:rPr>
          <w:b/>
          <w:bCs/>
          <w:sz w:val="22"/>
          <w:szCs w:val="22"/>
        </w:rPr>
      </w:pPr>
    </w:p>
    <w:p w:rsidR="005C7A07" w:rsidRPr="008947C7" w:rsidRDefault="005C7A07" w:rsidP="004E6F91">
      <w:pPr>
        <w:tabs>
          <w:tab w:val="left" w:pos="2520"/>
        </w:tabs>
        <w:ind w:left="113"/>
        <w:rPr>
          <w:b/>
          <w:bCs/>
          <w:sz w:val="22"/>
          <w:szCs w:val="22"/>
        </w:rPr>
      </w:pPr>
    </w:p>
    <w:p w:rsidR="005C7A07" w:rsidRPr="008947C7" w:rsidRDefault="005C7A07" w:rsidP="004E6F91">
      <w:pPr>
        <w:tabs>
          <w:tab w:val="left" w:pos="2520"/>
        </w:tabs>
        <w:ind w:left="113"/>
        <w:rPr>
          <w:b/>
          <w:bCs/>
          <w:sz w:val="22"/>
          <w:szCs w:val="22"/>
        </w:rPr>
      </w:pPr>
    </w:p>
    <w:p w:rsidR="005C7A07" w:rsidRPr="008947C7" w:rsidRDefault="005C7A07" w:rsidP="00357657">
      <w:pPr>
        <w:tabs>
          <w:tab w:val="left" w:pos="2520"/>
        </w:tabs>
        <w:ind w:left="113" w:right="57"/>
        <w:rPr>
          <w:b/>
          <w:bCs/>
          <w:sz w:val="22"/>
          <w:szCs w:val="22"/>
          <w:u w:val="single"/>
        </w:rPr>
      </w:pPr>
      <w:r w:rsidRPr="008947C7">
        <w:rPr>
          <w:b/>
          <w:bCs/>
          <w:sz w:val="22"/>
          <w:szCs w:val="22"/>
        </w:rPr>
        <w:t xml:space="preserve">11) </w:t>
      </w:r>
      <w:r w:rsidRPr="008947C7">
        <w:rPr>
          <w:b/>
          <w:bCs/>
        </w:rPr>
        <w:t>Aşağıdaki teknolojik icatlardan hangisi diğerlerinden sonra gerçekleşmiştir?</w:t>
      </w:r>
    </w:p>
    <w:p w:rsidR="005C7A07" w:rsidRPr="008947C7" w:rsidRDefault="005C7A07" w:rsidP="00357657">
      <w:pPr>
        <w:tabs>
          <w:tab w:val="left" w:pos="2520"/>
        </w:tabs>
        <w:ind w:left="113" w:right="57"/>
        <w:rPr>
          <w:b/>
          <w:bCs/>
          <w:sz w:val="20"/>
          <w:szCs w:val="20"/>
          <w:u w:val="single"/>
        </w:rPr>
      </w:pPr>
    </w:p>
    <w:p w:rsidR="005C7A07" w:rsidRPr="008947C7" w:rsidRDefault="005C7A07" w:rsidP="00357657">
      <w:pPr>
        <w:tabs>
          <w:tab w:val="left" w:pos="2520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Bilgisayar</w:t>
      </w:r>
    </w:p>
    <w:p w:rsidR="005C7A07" w:rsidRPr="008947C7" w:rsidRDefault="005C7A07" w:rsidP="00357657">
      <w:pPr>
        <w:tabs>
          <w:tab w:val="left" w:pos="2520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Telefon</w:t>
      </w:r>
    </w:p>
    <w:p w:rsidR="005C7A07" w:rsidRPr="008947C7" w:rsidRDefault="005C7A07" w:rsidP="00357657">
      <w:pPr>
        <w:tabs>
          <w:tab w:val="left" w:pos="2520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Uçak</w:t>
      </w:r>
    </w:p>
    <w:p w:rsidR="005C7A07" w:rsidRPr="008947C7" w:rsidRDefault="005C7A07" w:rsidP="00357657">
      <w:pPr>
        <w:tabs>
          <w:tab w:val="left" w:pos="2520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Bisiklet</w:t>
      </w: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tabs>
          <w:tab w:val="left" w:pos="1170"/>
          <w:tab w:val="left" w:pos="1416"/>
          <w:tab w:val="left" w:pos="1875"/>
        </w:tabs>
        <w:ind w:left="113" w:right="57"/>
        <w:rPr>
          <w:b/>
          <w:bCs/>
        </w:rPr>
      </w:pPr>
      <w:r>
        <w:rPr>
          <w:b/>
          <w:bCs/>
        </w:rPr>
        <w:t>12</w:t>
      </w:r>
      <w:r w:rsidRPr="008947C7">
        <w:rPr>
          <w:b/>
          <w:bCs/>
        </w:rPr>
        <w:t>) Aşağıdakilerden hangisi yardımlaşma örgütlerinin özelliklerinden değildir?</w:t>
      </w:r>
    </w:p>
    <w:p w:rsidR="005C7A07" w:rsidRPr="008947C7" w:rsidRDefault="005C7A07" w:rsidP="00357657">
      <w:pPr>
        <w:tabs>
          <w:tab w:val="left" w:pos="1170"/>
          <w:tab w:val="left" w:pos="1416"/>
          <w:tab w:val="left" w:pos="1875"/>
        </w:tabs>
        <w:ind w:left="113" w:right="57"/>
        <w:rPr>
          <w:sz w:val="20"/>
          <w:szCs w:val="20"/>
        </w:rPr>
      </w:pPr>
    </w:p>
    <w:p w:rsidR="005C7A07" w:rsidRPr="008947C7" w:rsidRDefault="005C7A07" w:rsidP="00357657">
      <w:pPr>
        <w:tabs>
          <w:tab w:val="left" w:pos="1170"/>
          <w:tab w:val="left" w:pos="1416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İş bölümü</w:t>
      </w:r>
    </w:p>
    <w:p w:rsidR="005C7A07" w:rsidRPr="008947C7" w:rsidRDefault="005C7A07" w:rsidP="00357657">
      <w:pPr>
        <w:tabs>
          <w:tab w:val="left" w:pos="1170"/>
          <w:tab w:val="left" w:pos="1416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Ortak amaç</w:t>
      </w:r>
    </w:p>
    <w:p w:rsidR="005C7A07" w:rsidRPr="008947C7" w:rsidRDefault="005C7A07" w:rsidP="00357657">
      <w:pPr>
        <w:tabs>
          <w:tab w:val="left" w:pos="1170"/>
          <w:tab w:val="left" w:pos="1416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Çatışma</w:t>
      </w:r>
    </w:p>
    <w:p w:rsidR="005C7A07" w:rsidRPr="008947C7" w:rsidRDefault="005C7A07" w:rsidP="00357657">
      <w:pPr>
        <w:tabs>
          <w:tab w:val="left" w:pos="2520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G</w:t>
      </w:r>
      <w:r w:rsidRPr="008947C7">
        <w:t>rup bilinci</w:t>
      </w: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 xml:space="preserve">Bilimsel öğrenmede izlenecek yollardan hangisi </w:t>
      </w:r>
      <w:r w:rsidRPr="008947C7">
        <w:rPr>
          <w:b/>
          <w:bCs/>
          <w:u w:val="single"/>
        </w:rPr>
        <w:t>gereksizdir?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sz w:val="20"/>
          <w:szCs w:val="20"/>
        </w:rPr>
      </w:pP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Araştırma yapma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Merak etme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Kaynak bulma</w:t>
      </w:r>
    </w:p>
    <w:p w:rsidR="005C7A07" w:rsidRPr="008947C7" w:rsidRDefault="005C7A07" w:rsidP="00357657">
      <w:pPr>
        <w:tabs>
          <w:tab w:val="left" w:pos="2520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Var olan bilgileri ezberleme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b/>
          <w:bCs/>
        </w:rPr>
      </w:pPr>
      <w:r>
        <w:rPr>
          <w:b/>
          <w:bCs/>
          <w:sz w:val="22"/>
          <w:szCs w:val="22"/>
        </w:rPr>
        <w:t>14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 xml:space="preserve">Plastik eşyaların, ayrı kaplarda toplanıp, fabrikalarda işlenerek yeniden kullanılmasına 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b/>
          <w:bCs/>
          <w:u w:val="single"/>
        </w:rPr>
      </w:pPr>
      <w:r w:rsidRPr="008947C7">
        <w:rPr>
          <w:b/>
          <w:bCs/>
          <w:u w:val="single"/>
        </w:rPr>
        <w:t>ne denir?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b/>
          <w:bCs/>
          <w:sz w:val="20"/>
          <w:szCs w:val="20"/>
        </w:rPr>
      </w:pP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t xml:space="preserve"> Geri kazanım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Teknoloji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İletişim</w:t>
      </w:r>
    </w:p>
    <w:p w:rsidR="005C7A07" w:rsidRPr="008947C7" w:rsidRDefault="005C7A07" w:rsidP="00357657">
      <w:pPr>
        <w:tabs>
          <w:tab w:val="left" w:pos="2520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 xml:space="preserve">D) </w:t>
      </w:r>
      <w:r w:rsidRPr="008947C7">
        <w:t>Yardımlaşma</w:t>
      </w: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15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>Ulaşım araçlarının çoğunun temeli ilk neyin bulunmasına bağlıdır?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13" w:right="57"/>
        <w:rPr>
          <w:b/>
          <w:bCs/>
          <w:sz w:val="20"/>
          <w:szCs w:val="20"/>
        </w:rPr>
      </w:pPr>
    </w:p>
    <w:p w:rsidR="005C7A07" w:rsidRPr="008947C7" w:rsidRDefault="005C7A07" w:rsidP="00357657">
      <w:pPr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İnternet</w:t>
      </w:r>
    </w:p>
    <w:p w:rsidR="005C7A07" w:rsidRPr="008947C7" w:rsidRDefault="005C7A07" w:rsidP="00357657">
      <w:pPr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Tekerlek</w:t>
      </w:r>
    </w:p>
    <w:p w:rsidR="005C7A07" w:rsidRPr="008947C7" w:rsidRDefault="005C7A07" w:rsidP="00357657">
      <w:pPr>
        <w:ind w:left="113" w:right="57"/>
        <w:rPr>
          <w:b/>
          <w:bCs/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Otomobil</w:t>
      </w:r>
    </w:p>
    <w:p w:rsidR="005C7A07" w:rsidRPr="008947C7" w:rsidRDefault="005C7A07" w:rsidP="00357657">
      <w:pPr>
        <w:tabs>
          <w:tab w:val="left" w:pos="2520"/>
        </w:tabs>
        <w:ind w:left="113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 xml:space="preserve">D) </w:t>
      </w:r>
      <w:r w:rsidRPr="008947C7">
        <w:t>Zeplin</w:t>
      </w:r>
    </w:p>
    <w:p w:rsidR="005C7A07" w:rsidRPr="008947C7" w:rsidRDefault="005C7A07" w:rsidP="00357657">
      <w:pPr>
        <w:ind w:left="113" w:right="57"/>
        <w:rPr>
          <w:sz w:val="22"/>
          <w:szCs w:val="22"/>
        </w:rPr>
      </w:pPr>
      <w:r>
        <w:rPr>
          <w:noProof/>
        </w:rPr>
        <w:pict>
          <v:group id="_x0000_s1039" style="position:absolute;left:0;text-align:left;margin-left:2.85pt;margin-top:11.55pt;width:535.8pt;height:34.95pt;z-index:251661312" coordorigin="675,15435" coordsize="10615,720">
            <v:rect id="_x0000_s1040" style="position:absolute;left:675;top:15435;width:10615;height:720" fillcolor="#c39be1" strokecolor="#8064a2" strokeweight="2.5pt">
              <v:shadow color="#868686"/>
              <v:textbox style="mso-next-textbox:#_x0000_s1040">
                <w:txbxContent>
                  <w:p w:rsidR="005C7A07" w:rsidRDefault="005C7A07" w:rsidP="00622716">
                    <w:r>
                      <w:rPr>
                        <w:rFonts w:ascii="Cambria" w:hAnsi="Cambria" w:cs="Cambria"/>
                        <w:b/>
                        <w:bCs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041" style="position:absolute;left:795;top:15534;width:10350;height:501" arcsize="10923f" strokecolor="#8064a2" strokeweight="2.5pt">
              <v:shadow color="#868686"/>
              <v:textbox style="mso-next-textbox:#_x0000_s1041">
                <w:txbxContent>
                  <w:p w:rsidR="005C7A07" w:rsidRPr="00CF7DD8" w:rsidRDefault="005C7A07" w:rsidP="00622716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roundrect>
          </v:group>
        </w:pict>
      </w:r>
    </w:p>
    <w:p w:rsidR="005C7A07" w:rsidRPr="008947C7" w:rsidRDefault="005C7A07" w:rsidP="00111F2C">
      <w:pPr>
        <w:rPr>
          <w:sz w:val="22"/>
          <w:szCs w:val="22"/>
        </w:rPr>
      </w:pPr>
    </w:p>
    <w:p w:rsidR="005C7A07" w:rsidRPr="008947C7" w:rsidRDefault="005C7A07" w:rsidP="00111F2C">
      <w:pPr>
        <w:rPr>
          <w:sz w:val="22"/>
          <w:szCs w:val="22"/>
        </w:rPr>
      </w:pPr>
    </w:p>
    <w:p w:rsidR="005C7A07" w:rsidRDefault="005C7A07" w:rsidP="00111F2C">
      <w:pPr>
        <w:rPr>
          <w:sz w:val="22"/>
          <w:szCs w:val="22"/>
        </w:rPr>
      </w:pPr>
    </w:p>
    <w:p w:rsidR="005C7A07" w:rsidRPr="008947C7" w:rsidRDefault="005C7A07" w:rsidP="00111F2C">
      <w:pPr>
        <w:rPr>
          <w:sz w:val="22"/>
          <w:szCs w:val="22"/>
        </w:rPr>
      </w:pPr>
    </w:p>
    <w:p w:rsidR="005C7A07" w:rsidRPr="008947C7" w:rsidRDefault="005C7A07" w:rsidP="005A2612">
      <w:pPr>
        <w:tabs>
          <w:tab w:val="left" w:pos="1170"/>
          <w:tab w:val="left" w:pos="1875"/>
        </w:tabs>
        <w:rPr>
          <w:sz w:val="22"/>
          <w:szCs w:val="22"/>
        </w:rPr>
      </w:pPr>
    </w:p>
    <w:p w:rsidR="005C7A07" w:rsidRPr="008947C7" w:rsidRDefault="005C7A07" w:rsidP="00357657">
      <w:pPr>
        <w:tabs>
          <w:tab w:val="left" w:pos="1170"/>
          <w:tab w:val="left" w:pos="1875"/>
        </w:tabs>
        <w:ind w:left="170" w:right="57"/>
        <w:rPr>
          <w:rStyle w:val="Strong"/>
          <w:u w:val="single"/>
        </w:rPr>
      </w:pPr>
      <w:r>
        <w:rPr>
          <w:b/>
          <w:bCs/>
          <w:sz w:val="22"/>
          <w:szCs w:val="22"/>
        </w:rPr>
        <w:t>16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>Aşağıdakilerden hangisi en gelişmiş teknolojik üründür?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70" w:right="57"/>
        <w:rPr>
          <w:b/>
          <w:bCs/>
          <w:sz w:val="20"/>
          <w:szCs w:val="20"/>
        </w:rPr>
      </w:pPr>
    </w:p>
    <w:p w:rsidR="005C7A07" w:rsidRPr="008947C7" w:rsidRDefault="005C7A07" w:rsidP="00357657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Telsiz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Kablolu ev telefonu</w:t>
      </w:r>
    </w:p>
    <w:p w:rsidR="005C7A07" w:rsidRPr="008947C7" w:rsidRDefault="005C7A07" w:rsidP="00357657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Telgraf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 xml:space="preserve">D) </w:t>
      </w:r>
      <w:r w:rsidRPr="008947C7">
        <w:t>Cep telefonu</w:t>
      </w:r>
    </w:p>
    <w:p w:rsidR="005C7A07" w:rsidRPr="008947C7" w:rsidRDefault="005C7A07" w:rsidP="00357657">
      <w:pPr>
        <w:ind w:left="170" w:right="57"/>
        <w:rPr>
          <w:b/>
          <w:bCs/>
          <w:sz w:val="22"/>
          <w:szCs w:val="22"/>
        </w:rPr>
      </w:pPr>
    </w:p>
    <w:p w:rsidR="005C7A07" w:rsidRPr="008947C7" w:rsidRDefault="005C7A07" w:rsidP="00357657">
      <w:pPr>
        <w:tabs>
          <w:tab w:val="left" w:pos="2520"/>
        </w:tabs>
        <w:ind w:left="170" w:right="57"/>
        <w:rPr>
          <w:b/>
          <w:bCs/>
          <w:sz w:val="22"/>
          <w:szCs w:val="22"/>
        </w:rPr>
      </w:pPr>
    </w:p>
    <w:p w:rsidR="005C7A07" w:rsidRPr="008947C7" w:rsidRDefault="005C7A07" w:rsidP="00357657">
      <w:pPr>
        <w:tabs>
          <w:tab w:val="left" w:pos="2520"/>
        </w:tabs>
        <w:ind w:left="170" w:right="57"/>
        <w:rPr>
          <w:b/>
          <w:bCs/>
          <w:sz w:val="22"/>
          <w:szCs w:val="22"/>
        </w:rPr>
      </w:pPr>
    </w:p>
    <w:p w:rsidR="005C7A07" w:rsidRPr="008947C7" w:rsidRDefault="005C7A07" w:rsidP="00357657">
      <w:pPr>
        <w:tabs>
          <w:tab w:val="left" w:pos="2520"/>
        </w:tabs>
        <w:ind w:left="170" w:right="57"/>
        <w:rPr>
          <w:b/>
          <w:bCs/>
          <w:sz w:val="22"/>
          <w:szCs w:val="22"/>
        </w:rPr>
      </w:pPr>
      <w:r w:rsidRPr="008947C7">
        <w:rPr>
          <w:b/>
          <w:bCs/>
          <w:sz w:val="22"/>
          <w:szCs w:val="22"/>
        </w:rPr>
        <w:t xml:space="preserve">17) </w:t>
      </w:r>
      <w:r w:rsidRPr="008947C7">
        <w:rPr>
          <w:b/>
          <w:bCs/>
        </w:rPr>
        <w:t xml:space="preserve">Aşağıdakilerden hangisi, dedemizin çocukluğunda müzik dinlemek için kullandığı araçlardan biri </w:t>
      </w:r>
      <w:r w:rsidRPr="008947C7">
        <w:rPr>
          <w:b/>
          <w:bCs/>
          <w:u w:val="single"/>
        </w:rPr>
        <w:t>olamaz?</w:t>
      </w:r>
    </w:p>
    <w:p w:rsidR="005C7A07" w:rsidRPr="008947C7" w:rsidRDefault="005C7A07" w:rsidP="00357657">
      <w:pPr>
        <w:tabs>
          <w:tab w:val="left" w:pos="2520"/>
        </w:tabs>
        <w:ind w:left="170" w:right="57"/>
        <w:rPr>
          <w:b/>
          <w:bCs/>
          <w:sz w:val="20"/>
          <w:szCs w:val="20"/>
        </w:rPr>
      </w:pPr>
    </w:p>
    <w:p w:rsidR="005C7A07" w:rsidRPr="008947C7" w:rsidRDefault="005C7A07" w:rsidP="00357657">
      <w:pPr>
        <w:tabs>
          <w:tab w:val="left" w:pos="2520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Pikap</w:t>
      </w:r>
    </w:p>
    <w:p w:rsidR="005C7A07" w:rsidRPr="008947C7" w:rsidRDefault="005C7A07" w:rsidP="00357657">
      <w:pPr>
        <w:tabs>
          <w:tab w:val="left" w:pos="2520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Bilgisayar</w:t>
      </w:r>
    </w:p>
    <w:p w:rsidR="005C7A07" w:rsidRPr="008947C7" w:rsidRDefault="005C7A07" w:rsidP="00357657">
      <w:pPr>
        <w:tabs>
          <w:tab w:val="left" w:pos="2520"/>
        </w:tabs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G</w:t>
      </w:r>
      <w:r w:rsidRPr="008947C7">
        <w:t>ramofon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Kasetçalar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</w:p>
    <w:p w:rsidR="005C7A07" w:rsidRPr="008947C7" w:rsidRDefault="005C7A07" w:rsidP="00357657">
      <w:pPr>
        <w:ind w:left="170" w:right="57"/>
        <w:rPr>
          <w:sz w:val="22"/>
          <w:szCs w:val="22"/>
        </w:rPr>
      </w:pPr>
    </w:p>
    <w:p w:rsidR="005C7A07" w:rsidRPr="008947C7" w:rsidRDefault="005C7A07" w:rsidP="00357657">
      <w:pPr>
        <w:ind w:left="170" w:right="57"/>
      </w:pPr>
      <w:r>
        <w:rPr>
          <w:b/>
          <w:bCs/>
          <w:sz w:val="22"/>
          <w:szCs w:val="22"/>
        </w:rPr>
        <w:t>18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>Geçmişte yaşamış insanların zamanı ölçmek için kullandığı Güneş saati için hangisi söylenebilir?</w:t>
      </w:r>
      <w:r w:rsidRPr="008947C7">
        <w:t xml:space="preserve"> </w:t>
      </w:r>
    </w:p>
    <w:p w:rsidR="005C7A07" w:rsidRPr="008947C7" w:rsidRDefault="005C7A07" w:rsidP="00357657">
      <w:pPr>
        <w:ind w:left="170" w:right="57"/>
        <w:rPr>
          <w:rStyle w:val="Strong"/>
        </w:rPr>
      </w:pP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t xml:space="preserve"> Güneş ışığının oluşturduğu gölgeye göre zamanı belirler.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Akrep ve yelkovanı vardır.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Güneş enerjisini ışıklarından alır.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Saniye ve saliseleri gösterir.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</w:p>
    <w:p w:rsidR="005C7A07" w:rsidRPr="008947C7" w:rsidRDefault="005C7A07" w:rsidP="00357657">
      <w:pPr>
        <w:ind w:left="170" w:right="57"/>
        <w:rPr>
          <w:b/>
          <w:bCs/>
          <w:sz w:val="22"/>
          <w:szCs w:val="22"/>
        </w:rPr>
      </w:pPr>
    </w:p>
    <w:p w:rsidR="005C7A07" w:rsidRPr="008947C7" w:rsidRDefault="005C7A07" w:rsidP="00357657">
      <w:pPr>
        <w:ind w:left="170" w:right="57"/>
        <w:rPr>
          <w:b/>
          <w:bCs/>
          <w:sz w:val="22"/>
          <w:szCs w:val="22"/>
        </w:rPr>
      </w:pPr>
    </w:p>
    <w:p w:rsidR="005C7A07" w:rsidRPr="008947C7" w:rsidRDefault="005C7A07" w:rsidP="00357657">
      <w:pPr>
        <w:ind w:left="170" w:righ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19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>Aşağıdakilerden hangisi eğitim alanında kullanılan teknolojik ürünlerden değildir?</w:t>
      </w:r>
    </w:p>
    <w:p w:rsidR="005C7A07" w:rsidRPr="008947C7" w:rsidRDefault="005C7A07" w:rsidP="00357657">
      <w:pPr>
        <w:ind w:left="170" w:right="57"/>
        <w:rPr>
          <w:b/>
          <w:bCs/>
          <w:sz w:val="20"/>
          <w:szCs w:val="20"/>
        </w:rPr>
      </w:pP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rPr>
          <w:sz w:val="22"/>
          <w:szCs w:val="22"/>
        </w:rPr>
        <w:t xml:space="preserve"> </w:t>
      </w:r>
      <w:r w:rsidRPr="008947C7">
        <w:t>Tepegöz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Projeksiyon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C)</w:t>
      </w:r>
      <w:r w:rsidRPr="008947C7">
        <w:rPr>
          <w:sz w:val="22"/>
          <w:szCs w:val="22"/>
        </w:rPr>
        <w:t xml:space="preserve"> </w:t>
      </w:r>
      <w:r w:rsidRPr="008947C7">
        <w:t>Takometre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D)</w:t>
      </w:r>
      <w:r w:rsidRPr="008947C7">
        <w:rPr>
          <w:sz w:val="22"/>
          <w:szCs w:val="22"/>
        </w:rPr>
        <w:t xml:space="preserve"> </w:t>
      </w:r>
      <w:r w:rsidRPr="008947C7">
        <w:t>Bilgisayar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</w:p>
    <w:p w:rsidR="005C7A07" w:rsidRDefault="005C7A07" w:rsidP="000F0C60">
      <w:pPr>
        <w:jc w:val="both"/>
        <w:rPr>
          <w:rFonts w:ascii="ALFABET98" w:hAnsi="ALFABET98" w:cs="ALFABET98"/>
          <w:color w:val="00B0F0"/>
        </w:rPr>
      </w:pPr>
      <w:hyperlink r:id="rId8" w:history="1">
        <w:r>
          <w:rPr>
            <w:rStyle w:val="Hyperlink"/>
            <w:rFonts w:ascii="ALFABET98" w:hAnsi="ALFABET98" w:cs="ALFABET98"/>
          </w:rPr>
          <w:t>www.sorubak.com</w:t>
        </w:r>
      </w:hyperlink>
      <w:r>
        <w:rPr>
          <w:rFonts w:ascii="ALFABET98" w:hAnsi="ALFABET98" w:cs="ALFABET98"/>
          <w:color w:val="00B0F0"/>
        </w:rPr>
        <w:t xml:space="preserve"> </w:t>
      </w:r>
    </w:p>
    <w:p w:rsidR="005C7A07" w:rsidRDefault="005C7A07" w:rsidP="00357657">
      <w:pPr>
        <w:ind w:left="170" w:right="57"/>
        <w:rPr>
          <w:sz w:val="22"/>
          <w:szCs w:val="22"/>
        </w:rPr>
      </w:pPr>
    </w:p>
    <w:p w:rsidR="005C7A07" w:rsidRPr="008947C7" w:rsidRDefault="005C7A07" w:rsidP="00357657">
      <w:pPr>
        <w:ind w:left="170" w:right="57"/>
        <w:rPr>
          <w:sz w:val="22"/>
          <w:szCs w:val="22"/>
        </w:rPr>
      </w:pPr>
    </w:p>
    <w:p w:rsidR="005C7A07" w:rsidRPr="008947C7" w:rsidRDefault="005C7A07" w:rsidP="00357657">
      <w:pPr>
        <w:ind w:left="170" w:righ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</w:t>
      </w:r>
      <w:r w:rsidRPr="008947C7">
        <w:rPr>
          <w:b/>
          <w:bCs/>
          <w:sz w:val="22"/>
          <w:szCs w:val="22"/>
        </w:rPr>
        <w:t xml:space="preserve">) </w:t>
      </w:r>
      <w:r w:rsidRPr="008947C7">
        <w:rPr>
          <w:b/>
          <w:bCs/>
        </w:rPr>
        <w:t>Günümüzde kullanılan en hızlı taşıma aracı aşağıdakilerden hangisidir?</w:t>
      </w:r>
    </w:p>
    <w:p w:rsidR="005C7A07" w:rsidRPr="008947C7" w:rsidRDefault="005C7A07" w:rsidP="00357657">
      <w:pPr>
        <w:ind w:left="170" w:right="57"/>
        <w:rPr>
          <w:b/>
          <w:bCs/>
          <w:sz w:val="20"/>
          <w:szCs w:val="20"/>
        </w:rPr>
      </w:pP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A)</w:t>
      </w:r>
      <w:r w:rsidRPr="008947C7">
        <w:t xml:space="preserve"> Bisiklet</w:t>
      </w:r>
    </w:p>
    <w:p w:rsidR="005C7A07" w:rsidRPr="008947C7" w:rsidRDefault="005C7A07" w:rsidP="00357657">
      <w:pPr>
        <w:ind w:left="170" w:right="57"/>
        <w:rPr>
          <w:sz w:val="22"/>
          <w:szCs w:val="22"/>
        </w:rPr>
      </w:pPr>
      <w:r w:rsidRPr="008947C7">
        <w:rPr>
          <w:b/>
          <w:bCs/>
          <w:sz w:val="22"/>
          <w:szCs w:val="22"/>
        </w:rPr>
        <w:t>B)</w:t>
      </w:r>
      <w:r w:rsidRPr="008947C7">
        <w:rPr>
          <w:sz w:val="22"/>
          <w:szCs w:val="22"/>
        </w:rPr>
        <w:t xml:space="preserve"> </w:t>
      </w:r>
      <w:r w:rsidRPr="008947C7">
        <w:t>Gemi</w:t>
      </w:r>
    </w:p>
    <w:p w:rsidR="005C7A07" w:rsidRPr="008947C7" w:rsidRDefault="005C7A07" w:rsidP="00357657">
      <w:pPr>
        <w:shd w:val="clear" w:color="auto" w:fill="FFFFFF"/>
        <w:ind w:left="170" w:right="57"/>
        <w:rPr>
          <w:sz w:val="22"/>
          <w:szCs w:val="22"/>
        </w:rPr>
      </w:pPr>
      <w:r w:rsidRPr="008947C7">
        <w:rPr>
          <w:rStyle w:val="apple-style-span"/>
          <w:b/>
          <w:bCs/>
          <w:sz w:val="22"/>
          <w:szCs w:val="22"/>
        </w:rPr>
        <w:t>C)</w:t>
      </w:r>
      <w:r w:rsidRPr="008947C7">
        <w:rPr>
          <w:rStyle w:val="apple-style-span"/>
          <w:sz w:val="22"/>
          <w:szCs w:val="22"/>
        </w:rPr>
        <w:t xml:space="preserve"> </w:t>
      </w:r>
      <w:r w:rsidRPr="008947C7">
        <w:t>Uçak</w:t>
      </w:r>
    </w:p>
    <w:p w:rsidR="005C7A07" w:rsidRPr="008947C7" w:rsidRDefault="005C7A07" w:rsidP="00357657">
      <w:pPr>
        <w:ind w:left="170" w:right="57"/>
        <w:rPr>
          <w:b/>
          <w:bCs/>
          <w:sz w:val="22"/>
          <w:szCs w:val="22"/>
        </w:rPr>
      </w:pPr>
      <w:r w:rsidRPr="008947C7">
        <w:rPr>
          <w:b/>
          <w:bCs/>
          <w:sz w:val="22"/>
          <w:szCs w:val="22"/>
        </w:rPr>
        <w:t xml:space="preserve">D) </w:t>
      </w:r>
      <w:r w:rsidRPr="008947C7">
        <w:t>Otomobil</w:t>
      </w:r>
    </w:p>
    <w:sectPr w:rsidR="005C7A07" w:rsidRPr="008947C7" w:rsidSect="00812EA0">
      <w:type w:val="continuous"/>
      <w:pgSz w:w="11906" w:h="16838"/>
      <w:pgMar w:top="680" w:right="567" w:bottom="680" w:left="567" w:header="709" w:footer="709" w:gutter="0"/>
      <w:pgBorders w:offsetFrom="page">
        <w:top w:val="ovals" w:sz="4" w:space="24" w:color="8064A2"/>
        <w:left w:val="ovals" w:sz="4" w:space="24" w:color="8064A2"/>
        <w:bottom w:val="ovals" w:sz="4" w:space="24" w:color="8064A2"/>
        <w:right w:val="ovals" w:sz="4" w:space="24" w:color="8064A2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A07" w:rsidRDefault="005C7A07" w:rsidP="0078058C">
      <w:r>
        <w:separator/>
      </w:r>
    </w:p>
  </w:endnote>
  <w:endnote w:type="continuationSeparator" w:id="0">
    <w:p w:rsidR="005C7A07" w:rsidRDefault="005C7A07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07" w:rsidRPr="00323E9A" w:rsidRDefault="005C7A07" w:rsidP="0052144F">
    <w:pPr>
      <w:pStyle w:val="Footer"/>
      <w:ind w:right="360"/>
      <w:jc w:val="center"/>
      <w:rPr>
        <w:rFonts w:ascii="Cambria" w:hAnsi="Cambria" w:cs="Cambria"/>
        <w:b/>
        <w:bCs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A07" w:rsidRDefault="005C7A07" w:rsidP="0078058C">
      <w:r>
        <w:separator/>
      </w:r>
    </w:p>
  </w:footnote>
  <w:footnote w:type="continuationSeparator" w:id="0">
    <w:p w:rsidR="005C7A07" w:rsidRDefault="005C7A07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hint="default"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cs="Cambria"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13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2D293D5B"/>
    <w:multiLevelType w:val="hybridMultilevel"/>
    <w:tmpl w:val="39747806"/>
    <w:lvl w:ilvl="0" w:tplc="5EE4C41E">
      <w:start w:val="1"/>
      <w:numFmt w:val="decimal"/>
      <w:lvlText w:val="%1.)"/>
      <w:lvlJc w:val="left"/>
      <w:pPr>
        <w:ind w:left="405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7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51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9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8733A06"/>
    <w:multiLevelType w:val="hybridMultilevel"/>
    <w:tmpl w:val="17349EA0"/>
    <w:lvl w:ilvl="0" w:tplc="52948F46">
      <w:start w:val="1"/>
      <w:numFmt w:val="decimal"/>
      <w:lvlText w:val="%1.)"/>
      <w:lvlJc w:val="left"/>
      <w:pPr>
        <w:ind w:left="473" w:hanging="360"/>
      </w:pPr>
      <w:rPr>
        <w:rFonts w:hint="default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24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26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28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29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31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32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33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27"/>
  </w:num>
  <w:num w:numId="5">
    <w:abstractNumId w:val="0"/>
  </w:num>
  <w:num w:numId="6">
    <w:abstractNumId w:val="15"/>
  </w:num>
  <w:num w:numId="7">
    <w:abstractNumId w:val="1"/>
  </w:num>
  <w:num w:numId="8">
    <w:abstractNumId w:val="10"/>
  </w:num>
  <w:num w:numId="9">
    <w:abstractNumId w:val="28"/>
  </w:num>
  <w:num w:numId="10">
    <w:abstractNumId w:val="18"/>
  </w:num>
  <w:num w:numId="11">
    <w:abstractNumId w:val="11"/>
  </w:num>
  <w:num w:numId="12">
    <w:abstractNumId w:val="31"/>
  </w:num>
  <w:num w:numId="13">
    <w:abstractNumId w:val="9"/>
  </w:num>
  <w:num w:numId="14">
    <w:abstractNumId w:val="4"/>
  </w:num>
  <w:num w:numId="15">
    <w:abstractNumId w:val="16"/>
  </w:num>
  <w:num w:numId="16">
    <w:abstractNumId w:val="5"/>
  </w:num>
  <w:num w:numId="17">
    <w:abstractNumId w:val="3"/>
  </w:num>
  <w:num w:numId="18">
    <w:abstractNumId w:val="32"/>
  </w:num>
  <w:num w:numId="19">
    <w:abstractNumId w:val="25"/>
  </w:num>
  <w:num w:numId="20">
    <w:abstractNumId w:val="33"/>
  </w:num>
  <w:num w:numId="21">
    <w:abstractNumId w:val="13"/>
  </w:num>
  <w:num w:numId="22">
    <w:abstractNumId w:val="24"/>
  </w:num>
  <w:num w:numId="23">
    <w:abstractNumId w:val="21"/>
  </w:num>
  <w:num w:numId="24">
    <w:abstractNumId w:val="19"/>
  </w:num>
  <w:num w:numId="25">
    <w:abstractNumId w:val="30"/>
  </w:num>
  <w:num w:numId="26">
    <w:abstractNumId w:val="12"/>
  </w:num>
  <w:num w:numId="27">
    <w:abstractNumId w:val="8"/>
  </w:num>
  <w:num w:numId="28">
    <w:abstractNumId w:val="26"/>
  </w:num>
  <w:num w:numId="29">
    <w:abstractNumId w:val="22"/>
  </w:num>
  <w:num w:numId="30">
    <w:abstractNumId w:val="20"/>
  </w:num>
  <w:num w:numId="31">
    <w:abstractNumId w:val="29"/>
  </w:num>
  <w:num w:numId="32">
    <w:abstractNumId w:val="6"/>
  </w:num>
  <w:num w:numId="33">
    <w:abstractNumId w:val="14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2F6"/>
    <w:rsid w:val="0000137A"/>
    <w:rsid w:val="00001DAC"/>
    <w:rsid w:val="00004930"/>
    <w:rsid w:val="000074C3"/>
    <w:rsid w:val="00010FF5"/>
    <w:rsid w:val="00014014"/>
    <w:rsid w:val="00015DFB"/>
    <w:rsid w:val="00016787"/>
    <w:rsid w:val="00016BFD"/>
    <w:rsid w:val="00020802"/>
    <w:rsid w:val="00021CC5"/>
    <w:rsid w:val="00023634"/>
    <w:rsid w:val="0002394C"/>
    <w:rsid w:val="00025F9E"/>
    <w:rsid w:val="00025FDE"/>
    <w:rsid w:val="00030E1B"/>
    <w:rsid w:val="00032F8F"/>
    <w:rsid w:val="000334A9"/>
    <w:rsid w:val="00033712"/>
    <w:rsid w:val="00034987"/>
    <w:rsid w:val="0004175B"/>
    <w:rsid w:val="00041CE8"/>
    <w:rsid w:val="00042F9D"/>
    <w:rsid w:val="00043080"/>
    <w:rsid w:val="0004342C"/>
    <w:rsid w:val="000457BF"/>
    <w:rsid w:val="00047B34"/>
    <w:rsid w:val="00047CB1"/>
    <w:rsid w:val="0005347C"/>
    <w:rsid w:val="000537D2"/>
    <w:rsid w:val="00054F0B"/>
    <w:rsid w:val="000573FE"/>
    <w:rsid w:val="00057442"/>
    <w:rsid w:val="000579D7"/>
    <w:rsid w:val="00062153"/>
    <w:rsid w:val="0006621D"/>
    <w:rsid w:val="000667B9"/>
    <w:rsid w:val="00067BEE"/>
    <w:rsid w:val="0007161F"/>
    <w:rsid w:val="00072A41"/>
    <w:rsid w:val="00074684"/>
    <w:rsid w:val="00074A8A"/>
    <w:rsid w:val="00080E08"/>
    <w:rsid w:val="0008342E"/>
    <w:rsid w:val="00084653"/>
    <w:rsid w:val="00084974"/>
    <w:rsid w:val="0008531B"/>
    <w:rsid w:val="0008593E"/>
    <w:rsid w:val="00090EF1"/>
    <w:rsid w:val="000913BC"/>
    <w:rsid w:val="00091CD6"/>
    <w:rsid w:val="00091CF5"/>
    <w:rsid w:val="00092718"/>
    <w:rsid w:val="00092F60"/>
    <w:rsid w:val="00093D8B"/>
    <w:rsid w:val="00094792"/>
    <w:rsid w:val="00094E12"/>
    <w:rsid w:val="000953E8"/>
    <w:rsid w:val="00096578"/>
    <w:rsid w:val="00096954"/>
    <w:rsid w:val="00097D0B"/>
    <w:rsid w:val="000A056B"/>
    <w:rsid w:val="000A13AC"/>
    <w:rsid w:val="000A1D8F"/>
    <w:rsid w:val="000A1F0C"/>
    <w:rsid w:val="000A3FAC"/>
    <w:rsid w:val="000A515B"/>
    <w:rsid w:val="000B1312"/>
    <w:rsid w:val="000B1576"/>
    <w:rsid w:val="000B1753"/>
    <w:rsid w:val="000B2572"/>
    <w:rsid w:val="000B2AE2"/>
    <w:rsid w:val="000B480B"/>
    <w:rsid w:val="000C022A"/>
    <w:rsid w:val="000C105E"/>
    <w:rsid w:val="000C2AA3"/>
    <w:rsid w:val="000C4450"/>
    <w:rsid w:val="000C5158"/>
    <w:rsid w:val="000C5421"/>
    <w:rsid w:val="000C6E35"/>
    <w:rsid w:val="000C7367"/>
    <w:rsid w:val="000D0259"/>
    <w:rsid w:val="000D2647"/>
    <w:rsid w:val="000D2F11"/>
    <w:rsid w:val="000D32EF"/>
    <w:rsid w:val="000D3732"/>
    <w:rsid w:val="000D4551"/>
    <w:rsid w:val="000D4577"/>
    <w:rsid w:val="000D5305"/>
    <w:rsid w:val="000D5622"/>
    <w:rsid w:val="000D746E"/>
    <w:rsid w:val="000E1407"/>
    <w:rsid w:val="000E151F"/>
    <w:rsid w:val="000E1599"/>
    <w:rsid w:val="000E1C24"/>
    <w:rsid w:val="000E584E"/>
    <w:rsid w:val="000F0C60"/>
    <w:rsid w:val="000F0D88"/>
    <w:rsid w:val="000F128D"/>
    <w:rsid w:val="000F3D3C"/>
    <w:rsid w:val="000F3D4B"/>
    <w:rsid w:val="000F4065"/>
    <w:rsid w:val="000F760C"/>
    <w:rsid w:val="000F775C"/>
    <w:rsid w:val="00101832"/>
    <w:rsid w:val="00102265"/>
    <w:rsid w:val="00104B6C"/>
    <w:rsid w:val="00104E29"/>
    <w:rsid w:val="00105462"/>
    <w:rsid w:val="00111F2C"/>
    <w:rsid w:val="00112BB9"/>
    <w:rsid w:val="0012122A"/>
    <w:rsid w:val="00121D35"/>
    <w:rsid w:val="00122159"/>
    <w:rsid w:val="00122E3A"/>
    <w:rsid w:val="001234E3"/>
    <w:rsid w:val="00123E2F"/>
    <w:rsid w:val="00125007"/>
    <w:rsid w:val="001305F7"/>
    <w:rsid w:val="001305FC"/>
    <w:rsid w:val="00131DDF"/>
    <w:rsid w:val="00132D6A"/>
    <w:rsid w:val="00133073"/>
    <w:rsid w:val="00133F38"/>
    <w:rsid w:val="001361C8"/>
    <w:rsid w:val="0013659B"/>
    <w:rsid w:val="00136860"/>
    <w:rsid w:val="00136AF8"/>
    <w:rsid w:val="00140270"/>
    <w:rsid w:val="00142372"/>
    <w:rsid w:val="00143276"/>
    <w:rsid w:val="00143FCD"/>
    <w:rsid w:val="001446D6"/>
    <w:rsid w:val="00145F3E"/>
    <w:rsid w:val="00147AE5"/>
    <w:rsid w:val="00147D6F"/>
    <w:rsid w:val="00151099"/>
    <w:rsid w:val="001517FA"/>
    <w:rsid w:val="0015206C"/>
    <w:rsid w:val="00152B36"/>
    <w:rsid w:val="00154F87"/>
    <w:rsid w:val="00155F8C"/>
    <w:rsid w:val="00157142"/>
    <w:rsid w:val="00161DC6"/>
    <w:rsid w:val="001621C0"/>
    <w:rsid w:val="00162A05"/>
    <w:rsid w:val="00163B2D"/>
    <w:rsid w:val="001653F2"/>
    <w:rsid w:val="00166C3B"/>
    <w:rsid w:val="00167503"/>
    <w:rsid w:val="00167AD6"/>
    <w:rsid w:val="0017032E"/>
    <w:rsid w:val="0017116D"/>
    <w:rsid w:val="001716F2"/>
    <w:rsid w:val="00173738"/>
    <w:rsid w:val="0017508A"/>
    <w:rsid w:val="001845ED"/>
    <w:rsid w:val="00184E32"/>
    <w:rsid w:val="00186898"/>
    <w:rsid w:val="00191A3C"/>
    <w:rsid w:val="00191D70"/>
    <w:rsid w:val="00192384"/>
    <w:rsid w:val="001959C7"/>
    <w:rsid w:val="00195E7E"/>
    <w:rsid w:val="00197BAF"/>
    <w:rsid w:val="001A1861"/>
    <w:rsid w:val="001A25B9"/>
    <w:rsid w:val="001A2BCF"/>
    <w:rsid w:val="001A3EFB"/>
    <w:rsid w:val="001A690B"/>
    <w:rsid w:val="001A6C7E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D4C"/>
    <w:rsid w:val="001C2F85"/>
    <w:rsid w:val="001C3F47"/>
    <w:rsid w:val="001C42E5"/>
    <w:rsid w:val="001C47D5"/>
    <w:rsid w:val="001C5586"/>
    <w:rsid w:val="001C78B5"/>
    <w:rsid w:val="001C7B7A"/>
    <w:rsid w:val="001D11BF"/>
    <w:rsid w:val="001D1A72"/>
    <w:rsid w:val="001D1E8C"/>
    <w:rsid w:val="001D473D"/>
    <w:rsid w:val="001D4E42"/>
    <w:rsid w:val="001D739D"/>
    <w:rsid w:val="001E218E"/>
    <w:rsid w:val="001E3177"/>
    <w:rsid w:val="001E5B45"/>
    <w:rsid w:val="001F09DD"/>
    <w:rsid w:val="001F1142"/>
    <w:rsid w:val="001F2BA3"/>
    <w:rsid w:val="001F5526"/>
    <w:rsid w:val="001F74CA"/>
    <w:rsid w:val="001F780F"/>
    <w:rsid w:val="0020003B"/>
    <w:rsid w:val="0020189C"/>
    <w:rsid w:val="00202900"/>
    <w:rsid w:val="00203760"/>
    <w:rsid w:val="00205A5E"/>
    <w:rsid w:val="00211E2D"/>
    <w:rsid w:val="00212168"/>
    <w:rsid w:val="00212758"/>
    <w:rsid w:val="002155C8"/>
    <w:rsid w:val="00215B33"/>
    <w:rsid w:val="00215EF3"/>
    <w:rsid w:val="00216AA4"/>
    <w:rsid w:val="00225C9F"/>
    <w:rsid w:val="00227143"/>
    <w:rsid w:val="00232245"/>
    <w:rsid w:val="002329A4"/>
    <w:rsid w:val="00236156"/>
    <w:rsid w:val="00236288"/>
    <w:rsid w:val="002368CB"/>
    <w:rsid w:val="00240FD0"/>
    <w:rsid w:val="002437C6"/>
    <w:rsid w:val="00246BD8"/>
    <w:rsid w:val="00246C7E"/>
    <w:rsid w:val="00247D88"/>
    <w:rsid w:val="00250A9A"/>
    <w:rsid w:val="002600D9"/>
    <w:rsid w:val="0026239D"/>
    <w:rsid w:val="00263F0D"/>
    <w:rsid w:val="0026462A"/>
    <w:rsid w:val="002649B8"/>
    <w:rsid w:val="00266D4C"/>
    <w:rsid w:val="0027070E"/>
    <w:rsid w:val="00270B21"/>
    <w:rsid w:val="0027198F"/>
    <w:rsid w:val="00272563"/>
    <w:rsid w:val="00272EC5"/>
    <w:rsid w:val="00272FA9"/>
    <w:rsid w:val="00274D54"/>
    <w:rsid w:val="00276B22"/>
    <w:rsid w:val="00276BEA"/>
    <w:rsid w:val="00277798"/>
    <w:rsid w:val="00281FC9"/>
    <w:rsid w:val="00282065"/>
    <w:rsid w:val="00282450"/>
    <w:rsid w:val="00282A45"/>
    <w:rsid w:val="00283BC6"/>
    <w:rsid w:val="0028472E"/>
    <w:rsid w:val="00285270"/>
    <w:rsid w:val="00286469"/>
    <w:rsid w:val="002876B4"/>
    <w:rsid w:val="00287FA4"/>
    <w:rsid w:val="002905F3"/>
    <w:rsid w:val="00295D50"/>
    <w:rsid w:val="00297B8D"/>
    <w:rsid w:val="002A2388"/>
    <w:rsid w:val="002A31EC"/>
    <w:rsid w:val="002A3443"/>
    <w:rsid w:val="002A6EFC"/>
    <w:rsid w:val="002A7CCA"/>
    <w:rsid w:val="002B0E60"/>
    <w:rsid w:val="002B43A2"/>
    <w:rsid w:val="002C060A"/>
    <w:rsid w:val="002C3225"/>
    <w:rsid w:val="002C3522"/>
    <w:rsid w:val="002C3B60"/>
    <w:rsid w:val="002C4C5C"/>
    <w:rsid w:val="002D1468"/>
    <w:rsid w:val="002D30D2"/>
    <w:rsid w:val="002D3B66"/>
    <w:rsid w:val="002D5D15"/>
    <w:rsid w:val="002E02F5"/>
    <w:rsid w:val="002E06EB"/>
    <w:rsid w:val="002E0A02"/>
    <w:rsid w:val="002E333D"/>
    <w:rsid w:val="002E3865"/>
    <w:rsid w:val="002E4F0F"/>
    <w:rsid w:val="002E4F77"/>
    <w:rsid w:val="002E6C09"/>
    <w:rsid w:val="002E7EF5"/>
    <w:rsid w:val="002F02F6"/>
    <w:rsid w:val="002F1025"/>
    <w:rsid w:val="002F2CB6"/>
    <w:rsid w:val="002F34F5"/>
    <w:rsid w:val="002F4FE3"/>
    <w:rsid w:val="002F51EC"/>
    <w:rsid w:val="002F5A97"/>
    <w:rsid w:val="002F6645"/>
    <w:rsid w:val="002F6A9B"/>
    <w:rsid w:val="00304ABB"/>
    <w:rsid w:val="00304F70"/>
    <w:rsid w:val="00305E85"/>
    <w:rsid w:val="00306DC1"/>
    <w:rsid w:val="00310DD9"/>
    <w:rsid w:val="00312091"/>
    <w:rsid w:val="00315130"/>
    <w:rsid w:val="00315B07"/>
    <w:rsid w:val="003161A7"/>
    <w:rsid w:val="0031655F"/>
    <w:rsid w:val="00322F89"/>
    <w:rsid w:val="00323C2D"/>
    <w:rsid w:val="00323E9A"/>
    <w:rsid w:val="00324434"/>
    <w:rsid w:val="0032499E"/>
    <w:rsid w:val="003261AF"/>
    <w:rsid w:val="003261BD"/>
    <w:rsid w:val="00326E4E"/>
    <w:rsid w:val="00331D24"/>
    <w:rsid w:val="00333D31"/>
    <w:rsid w:val="003346F9"/>
    <w:rsid w:val="00334BED"/>
    <w:rsid w:val="00334D73"/>
    <w:rsid w:val="003351E1"/>
    <w:rsid w:val="003364EA"/>
    <w:rsid w:val="003372F5"/>
    <w:rsid w:val="00337E5B"/>
    <w:rsid w:val="003400DB"/>
    <w:rsid w:val="00340846"/>
    <w:rsid w:val="00341A1E"/>
    <w:rsid w:val="003428BE"/>
    <w:rsid w:val="00343877"/>
    <w:rsid w:val="003454AD"/>
    <w:rsid w:val="003457B7"/>
    <w:rsid w:val="003459DF"/>
    <w:rsid w:val="00345A3B"/>
    <w:rsid w:val="003462CB"/>
    <w:rsid w:val="00347DA2"/>
    <w:rsid w:val="00353565"/>
    <w:rsid w:val="003574B2"/>
    <w:rsid w:val="00357657"/>
    <w:rsid w:val="00357BBE"/>
    <w:rsid w:val="00360B0C"/>
    <w:rsid w:val="00361DD1"/>
    <w:rsid w:val="003641D7"/>
    <w:rsid w:val="00364869"/>
    <w:rsid w:val="003659D2"/>
    <w:rsid w:val="003663E7"/>
    <w:rsid w:val="003670D1"/>
    <w:rsid w:val="00367BC5"/>
    <w:rsid w:val="003704AF"/>
    <w:rsid w:val="0037361E"/>
    <w:rsid w:val="003736B7"/>
    <w:rsid w:val="00374EA8"/>
    <w:rsid w:val="0037609F"/>
    <w:rsid w:val="003806C9"/>
    <w:rsid w:val="00380DB8"/>
    <w:rsid w:val="003819D6"/>
    <w:rsid w:val="003876F9"/>
    <w:rsid w:val="00397DD0"/>
    <w:rsid w:val="003A0AE7"/>
    <w:rsid w:val="003A119E"/>
    <w:rsid w:val="003A1696"/>
    <w:rsid w:val="003A3949"/>
    <w:rsid w:val="003A7133"/>
    <w:rsid w:val="003A77A0"/>
    <w:rsid w:val="003A7D58"/>
    <w:rsid w:val="003B0468"/>
    <w:rsid w:val="003B072B"/>
    <w:rsid w:val="003C4A1B"/>
    <w:rsid w:val="003C569A"/>
    <w:rsid w:val="003C595D"/>
    <w:rsid w:val="003C733E"/>
    <w:rsid w:val="003D1FA5"/>
    <w:rsid w:val="003D271E"/>
    <w:rsid w:val="003D5E87"/>
    <w:rsid w:val="003D6031"/>
    <w:rsid w:val="003D6759"/>
    <w:rsid w:val="003E0443"/>
    <w:rsid w:val="003E2240"/>
    <w:rsid w:val="003E3102"/>
    <w:rsid w:val="003E3115"/>
    <w:rsid w:val="003E3CCA"/>
    <w:rsid w:val="003E51AF"/>
    <w:rsid w:val="003E7DAE"/>
    <w:rsid w:val="003F0A56"/>
    <w:rsid w:val="003F5AC6"/>
    <w:rsid w:val="003F6AB1"/>
    <w:rsid w:val="003F6DAB"/>
    <w:rsid w:val="003F6ED8"/>
    <w:rsid w:val="003F7A44"/>
    <w:rsid w:val="004023C0"/>
    <w:rsid w:val="004044DE"/>
    <w:rsid w:val="00406392"/>
    <w:rsid w:val="00407143"/>
    <w:rsid w:val="004078E4"/>
    <w:rsid w:val="0041448C"/>
    <w:rsid w:val="00414589"/>
    <w:rsid w:val="00415B16"/>
    <w:rsid w:val="00416295"/>
    <w:rsid w:val="00417F72"/>
    <w:rsid w:val="00420E8D"/>
    <w:rsid w:val="00423693"/>
    <w:rsid w:val="0042490D"/>
    <w:rsid w:val="00424A13"/>
    <w:rsid w:val="00425732"/>
    <w:rsid w:val="00425E61"/>
    <w:rsid w:val="0043105A"/>
    <w:rsid w:val="00431A60"/>
    <w:rsid w:val="00433515"/>
    <w:rsid w:val="0043392A"/>
    <w:rsid w:val="00434F15"/>
    <w:rsid w:val="00435459"/>
    <w:rsid w:val="004355DD"/>
    <w:rsid w:val="0043740C"/>
    <w:rsid w:val="00437B36"/>
    <w:rsid w:val="00437C6F"/>
    <w:rsid w:val="00441808"/>
    <w:rsid w:val="004427CB"/>
    <w:rsid w:val="00443E01"/>
    <w:rsid w:val="00445E7E"/>
    <w:rsid w:val="00446039"/>
    <w:rsid w:val="004461E9"/>
    <w:rsid w:val="0045029B"/>
    <w:rsid w:val="00450BAB"/>
    <w:rsid w:val="00450C4E"/>
    <w:rsid w:val="0045158A"/>
    <w:rsid w:val="0045186C"/>
    <w:rsid w:val="00452D74"/>
    <w:rsid w:val="00453494"/>
    <w:rsid w:val="004543CA"/>
    <w:rsid w:val="00454E25"/>
    <w:rsid w:val="0045524D"/>
    <w:rsid w:val="00456252"/>
    <w:rsid w:val="00456962"/>
    <w:rsid w:val="00457372"/>
    <w:rsid w:val="00457969"/>
    <w:rsid w:val="00460021"/>
    <w:rsid w:val="004616CF"/>
    <w:rsid w:val="004628A5"/>
    <w:rsid w:val="004650D4"/>
    <w:rsid w:val="004676EB"/>
    <w:rsid w:val="0047206B"/>
    <w:rsid w:val="00472901"/>
    <w:rsid w:val="00473613"/>
    <w:rsid w:val="00473C61"/>
    <w:rsid w:val="00475829"/>
    <w:rsid w:val="004759B8"/>
    <w:rsid w:val="00475BC8"/>
    <w:rsid w:val="00481262"/>
    <w:rsid w:val="0048333A"/>
    <w:rsid w:val="004836D4"/>
    <w:rsid w:val="004856AE"/>
    <w:rsid w:val="004930AA"/>
    <w:rsid w:val="00493D63"/>
    <w:rsid w:val="00494688"/>
    <w:rsid w:val="00494D1F"/>
    <w:rsid w:val="004952E4"/>
    <w:rsid w:val="00495C53"/>
    <w:rsid w:val="004A0E38"/>
    <w:rsid w:val="004A6614"/>
    <w:rsid w:val="004A6D8D"/>
    <w:rsid w:val="004A7E27"/>
    <w:rsid w:val="004B3E95"/>
    <w:rsid w:val="004B5094"/>
    <w:rsid w:val="004B6370"/>
    <w:rsid w:val="004B7E19"/>
    <w:rsid w:val="004C0643"/>
    <w:rsid w:val="004C1B52"/>
    <w:rsid w:val="004C268E"/>
    <w:rsid w:val="004C32F3"/>
    <w:rsid w:val="004C3A60"/>
    <w:rsid w:val="004C4FB5"/>
    <w:rsid w:val="004C6B34"/>
    <w:rsid w:val="004D222A"/>
    <w:rsid w:val="004D279B"/>
    <w:rsid w:val="004D5FA3"/>
    <w:rsid w:val="004D66D3"/>
    <w:rsid w:val="004D6CB3"/>
    <w:rsid w:val="004D7C43"/>
    <w:rsid w:val="004E12AF"/>
    <w:rsid w:val="004E3AFA"/>
    <w:rsid w:val="004E4F3F"/>
    <w:rsid w:val="004E51A4"/>
    <w:rsid w:val="004E6F91"/>
    <w:rsid w:val="004E7521"/>
    <w:rsid w:val="004E76F0"/>
    <w:rsid w:val="004F0CFB"/>
    <w:rsid w:val="00506698"/>
    <w:rsid w:val="00507B56"/>
    <w:rsid w:val="005113F9"/>
    <w:rsid w:val="00512D3C"/>
    <w:rsid w:val="00513A67"/>
    <w:rsid w:val="00513EC9"/>
    <w:rsid w:val="00513F8C"/>
    <w:rsid w:val="00515DD1"/>
    <w:rsid w:val="00520A7D"/>
    <w:rsid w:val="0052144F"/>
    <w:rsid w:val="005307EF"/>
    <w:rsid w:val="00532B4A"/>
    <w:rsid w:val="00532E88"/>
    <w:rsid w:val="00534AAD"/>
    <w:rsid w:val="00534EF2"/>
    <w:rsid w:val="00535E03"/>
    <w:rsid w:val="005378AB"/>
    <w:rsid w:val="00537D31"/>
    <w:rsid w:val="00542036"/>
    <w:rsid w:val="005463A0"/>
    <w:rsid w:val="005466F9"/>
    <w:rsid w:val="005511ED"/>
    <w:rsid w:val="00551733"/>
    <w:rsid w:val="00552093"/>
    <w:rsid w:val="0055341C"/>
    <w:rsid w:val="00557364"/>
    <w:rsid w:val="0055757E"/>
    <w:rsid w:val="00562D39"/>
    <w:rsid w:val="00566A84"/>
    <w:rsid w:val="00567EB6"/>
    <w:rsid w:val="005715EC"/>
    <w:rsid w:val="00571FA9"/>
    <w:rsid w:val="00572814"/>
    <w:rsid w:val="005730DC"/>
    <w:rsid w:val="00575B26"/>
    <w:rsid w:val="00577A53"/>
    <w:rsid w:val="0058036F"/>
    <w:rsid w:val="00581E35"/>
    <w:rsid w:val="005844A1"/>
    <w:rsid w:val="005864B0"/>
    <w:rsid w:val="00587BF7"/>
    <w:rsid w:val="00592B39"/>
    <w:rsid w:val="00592FE5"/>
    <w:rsid w:val="00596867"/>
    <w:rsid w:val="00597C37"/>
    <w:rsid w:val="005A2612"/>
    <w:rsid w:val="005A2BDF"/>
    <w:rsid w:val="005A2E1D"/>
    <w:rsid w:val="005A37EF"/>
    <w:rsid w:val="005A418C"/>
    <w:rsid w:val="005A4C93"/>
    <w:rsid w:val="005A5D5A"/>
    <w:rsid w:val="005A72FF"/>
    <w:rsid w:val="005A7727"/>
    <w:rsid w:val="005B21C1"/>
    <w:rsid w:val="005B3CD5"/>
    <w:rsid w:val="005B43E7"/>
    <w:rsid w:val="005B5AB7"/>
    <w:rsid w:val="005B6159"/>
    <w:rsid w:val="005B6B62"/>
    <w:rsid w:val="005B7DE5"/>
    <w:rsid w:val="005C09EF"/>
    <w:rsid w:val="005C1EA1"/>
    <w:rsid w:val="005C52E9"/>
    <w:rsid w:val="005C6229"/>
    <w:rsid w:val="005C6B2F"/>
    <w:rsid w:val="005C7A07"/>
    <w:rsid w:val="005C7D71"/>
    <w:rsid w:val="005D240D"/>
    <w:rsid w:val="005D3D97"/>
    <w:rsid w:val="005D4B51"/>
    <w:rsid w:val="005D4C14"/>
    <w:rsid w:val="005D7B80"/>
    <w:rsid w:val="005E09C9"/>
    <w:rsid w:val="005E2831"/>
    <w:rsid w:val="005E3D7B"/>
    <w:rsid w:val="005E65D7"/>
    <w:rsid w:val="005E6FD2"/>
    <w:rsid w:val="005F0807"/>
    <w:rsid w:val="005F0B3A"/>
    <w:rsid w:val="005F166B"/>
    <w:rsid w:val="005F3513"/>
    <w:rsid w:val="005F468E"/>
    <w:rsid w:val="00601316"/>
    <w:rsid w:val="00603645"/>
    <w:rsid w:val="006061BB"/>
    <w:rsid w:val="00611903"/>
    <w:rsid w:val="006119E4"/>
    <w:rsid w:val="00611F71"/>
    <w:rsid w:val="006168C8"/>
    <w:rsid w:val="00620E29"/>
    <w:rsid w:val="00621030"/>
    <w:rsid w:val="00621527"/>
    <w:rsid w:val="00622716"/>
    <w:rsid w:val="00622DBE"/>
    <w:rsid w:val="00623DA4"/>
    <w:rsid w:val="006244BF"/>
    <w:rsid w:val="0062451D"/>
    <w:rsid w:val="00624BC6"/>
    <w:rsid w:val="00626F31"/>
    <w:rsid w:val="00627CC5"/>
    <w:rsid w:val="00632238"/>
    <w:rsid w:val="00632759"/>
    <w:rsid w:val="0063565A"/>
    <w:rsid w:val="00636056"/>
    <w:rsid w:val="006402BB"/>
    <w:rsid w:val="006408F3"/>
    <w:rsid w:val="00640BB4"/>
    <w:rsid w:val="00640F1E"/>
    <w:rsid w:val="00642377"/>
    <w:rsid w:val="00642B1B"/>
    <w:rsid w:val="00643E53"/>
    <w:rsid w:val="00644BA6"/>
    <w:rsid w:val="00644DA7"/>
    <w:rsid w:val="0064594D"/>
    <w:rsid w:val="006461D5"/>
    <w:rsid w:val="00647CCF"/>
    <w:rsid w:val="00654C09"/>
    <w:rsid w:val="00654E54"/>
    <w:rsid w:val="00655E8C"/>
    <w:rsid w:val="00657AAD"/>
    <w:rsid w:val="006620A6"/>
    <w:rsid w:val="006638A6"/>
    <w:rsid w:val="00664666"/>
    <w:rsid w:val="006647A3"/>
    <w:rsid w:val="0066481A"/>
    <w:rsid w:val="006649AD"/>
    <w:rsid w:val="006663E9"/>
    <w:rsid w:val="00666472"/>
    <w:rsid w:val="006728E5"/>
    <w:rsid w:val="00673022"/>
    <w:rsid w:val="00673BEA"/>
    <w:rsid w:val="00676980"/>
    <w:rsid w:val="00677650"/>
    <w:rsid w:val="00680A1B"/>
    <w:rsid w:val="00680CB0"/>
    <w:rsid w:val="00680E86"/>
    <w:rsid w:val="00682481"/>
    <w:rsid w:val="006837D9"/>
    <w:rsid w:val="006859AD"/>
    <w:rsid w:val="0069179E"/>
    <w:rsid w:val="00691962"/>
    <w:rsid w:val="0069318D"/>
    <w:rsid w:val="006A0D8D"/>
    <w:rsid w:val="006A0FB3"/>
    <w:rsid w:val="006A16B4"/>
    <w:rsid w:val="006A17AC"/>
    <w:rsid w:val="006A2935"/>
    <w:rsid w:val="006A5CEB"/>
    <w:rsid w:val="006A736A"/>
    <w:rsid w:val="006B01B1"/>
    <w:rsid w:val="006B0FCC"/>
    <w:rsid w:val="006B1D9A"/>
    <w:rsid w:val="006B2AC9"/>
    <w:rsid w:val="006C0173"/>
    <w:rsid w:val="006C14C7"/>
    <w:rsid w:val="006C170A"/>
    <w:rsid w:val="006C53B7"/>
    <w:rsid w:val="006C5516"/>
    <w:rsid w:val="006C5BB7"/>
    <w:rsid w:val="006C6F6E"/>
    <w:rsid w:val="006C727A"/>
    <w:rsid w:val="006D0C58"/>
    <w:rsid w:val="006D0D85"/>
    <w:rsid w:val="006D2D03"/>
    <w:rsid w:val="006D2EEF"/>
    <w:rsid w:val="006D663F"/>
    <w:rsid w:val="006D68BF"/>
    <w:rsid w:val="006D6C4F"/>
    <w:rsid w:val="006E1ED3"/>
    <w:rsid w:val="006E2CE8"/>
    <w:rsid w:val="006E4F17"/>
    <w:rsid w:val="006E5601"/>
    <w:rsid w:val="006E74A3"/>
    <w:rsid w:val="006E7536"/>
    <w:rsid w:val="006E7FD3"/>
    <w:rsid w:val="006F102B"/>
    <w:rsid w:val="006F35C5"/>
    <w:rsid w:val="006F423F"/>
    <w:rsid w:val="006F5636"/>
    <w:rsid w:val="006F7C97"/>
    <w:rsid w:val="00700431"/>
    <w:rsid w:val="007004A5"/>
    <w:rsid w:val="007014D9"/>
    <w:rsid w:val="00701DBD"/>
    <w:rsid w:val="00703549"/>
    <w:rsid w:val="00705737"/>
    <w:rsid w:val="0070579F"/>
    <w:rsid w:val="00706906"/>
    <w:rsid w:val="0070724E"/>
    <w:rsid w:val="00707950"/>
    <w:rsid w:val="00710053"/>
    <w:rsid w:val="00711DC0"/>
    <w:rsid w:val="00712AC7"/>
    <w:rsid w:val="00714C78"/>
    <w:rsid w:val="00715346"/>
    <w:rsid w:val="007158A0"/>
    <w:rsid w:val="00716B0B"/>
    <w:rsid w:val="007201E9"/>
    <w:rsid w:val="00720B11"/>
    <w:rsid w:val="00721E72"/>
    <w:rsid w:val="00723EC5"/>
    <w:rsid w:val="007252EC"/>
    <w:rsid w:val="00726AF6"/>
    <w:rsid w:val="00726FE5"/>
    <w:rsid w:val="00727315"/>
    <w:rsid w:val="00730A28"/>
    <w:rsid w:val="00730E6C"/>
    <w:rsid w:val="0073127C"/>
    <w:rsid w:val="007318D6"/>
    <w:rsid w:val="00732A25"/>
    <w:rsid w:val="00733CE1"/>
    <w:rsid w:val="007343E5"/>
    <w:rsid w:val="00736282"/>
    <w:rsid w:val="00736905"/>
    <w:rsid w:val="00737553"/>
    <w:rsid w:val="0074243C"/>
    <w:rsid w:val="00745697"/>
    <w:rsid w:val="007462E5"/>
    <w:rsid w:val="0075411A"/>
    <w:rsid w:val="00754AD0"/>
    <w:rsid w:val="007557AA"/>
    <w:rsid w:val="0075638B"/>
    <w:rsid w:val="00761512"/>
    <w:rsid w:val="00762B7E"/>
    <w:rsid w:val="00762F0F"/>
    <w:rsid w:val="00763835"/>
    <w:rsid w:val="00763F9A"/>
    <w:rsid w:val="00765C6A"/>
    <w:rsid w:val="0077000A"/>
    <w:rsid w:val="00771752"/>
    <w:rsid w:val="00773803"/>
    <w:rsid w:val="00773D33"/>
    <w:rsid w:val="00777AF3"/>
    <w:rsid w:val="00777B95"/>
    <w:rsid w:val="007804AD"/>
    <w:rsid w:val="0078058C"/>
    <w:rsid w:val="00780B39"/>
    <w:rsid w:val="00780BA9"/>
    <w:rsid w:val="00780E70"/>
    <w:rsid w:val="00780ED9"/>
    <w:rsid w:val="007811AE"/>
    <w:rsid w:val="00781AFA"/>
    <w:rsid w:val="00782B9F"/>
    <w:rsid w:val="00782EC8"/>
    <w:rsid w:val="00783DA8"/>
    <w:rsid w:val="00783E00"/>
    <w:rsid w:val="0078536D"/>
    <w:rsid w:val="00785435"/>
    <w:rsid w:val="00785C10"/>
    <w:rsid w:val="007903FA"/>
    <w:rsid w:val="0079043C"/>
    <w:rsid w:val="00791B4C"/>
    <w:rsid w:val="00793413"/>
    <w:rsid w:val="00793E54"/>
    <w:rsid w:val="0079542C"/>
    <w:rsid w:val="00797268"/>
    <w:rsid w:val="007A29B3"/>
    <w:rsid w:val="007A2B60"/>
    <w:rsid w:val="007A2CE0"/>
    <w:rsid w:val="007A2E54"/>
    <w:rsid w:val="007A3E42"/>
    <w:rsid w:val="007A40DB"/>
    <w:rsid w:val="007A7B16"/>
    <w:rsid w:val="007B0A00"/>
    <w:rsid w:val="007B3F56"/>
    <w:rsid w:val="007B55CE"/>
    <w:rsid w:val="007B591C"/>
    <w:rsid w:val="007B7447"/>
    <w:rsid w:val="007C0E6F"/>
    <w:rsid w:val="007C1BBE"/>
    <w:rsid w:val="007C5782"/>
    <w:rsid w:val="007C5FB2"/>
    <w:rsid w:val="007C74A0"/>
    <w:rsid w:val="007C75B9"/>
    <w:rsid w:val="007C77BC"/>
    <w:rsid w:val="007C7A47"/>
    <w:rsid w:val="007D16C5"/>
    <w:rsid w:val="007D30AB"/>
    <w:rsid w:val="007D59ED"/>
    <w:rsid w:val="007D65BB"/>
    <w:rsid w:val="007D76D0"/>
    <w:rsid w:val="007E04A4"/>
    <w:rsid w:val="007E137C"/>
    <w:rsid w:val="007E2F5D"/>
    <w:rsid w:val="007E572A"/>
    <w:rsid w:val="007F05AB"/>
    <w:rsid w:val="007F0B4F"/>
    <w:rsid w:val="007F1180"/>
    <w:rsid w:val="007F18B3"/>
    <w:rsid w:val="007F21E2"/>
    <w:rsid w:val="007F2210"/>
    <w:rsid w:val="007F2E33"/>
    <w:rsid w:val="007F3D50"/>
    <w:rsid w:val="007F5382"/>
    <w:rsid w:val="007F7BD4"/>
    <w:rsid w:val="00801D03"/>
    <w:rsid w:val="00804B88"/>
    <w:rsid w:val="00805859"/>
    <w:rsid w:val="00805B5C"/>
    <w:rsid w:val="00806EFE"/>
    <w:rsid w:val="00811189"/>
    <w:rsid w:val="00811579"/>
    <w:rsid w:val="00811CAC"/>
    <w:rsid w:val="00812EA0"/>
    <w:rsid w:val="008148E6"/>
    <w:rsid w:val="00814DE3"/>
    <w:rsid w:val="0081775F"/>
    <w:rsid w:val="00817B46"/>
    <w:rsid w:val="00820A0D"/>
    <w:rsid w:val="0082262A"/>
    <w:rsid w:val="00823E03"/>
    <w:rsid w:val="0082473C"/>
    <w:rsid w:val="00827831"/>
    <w:rsid w:val="00830F5E"/>
    <w:rsid w:val="0083145B"/>
    <w:rsid w:val="0083159D"/>
    <w:rsid w:val="00833AD8"/>
    <w:rsid w:val="00833F9B"/>
    <w:rsid w:val="00834242"/>
    <w:rsid w:val="0083589F"/>
    <w:rsid w:val="008377CC"/>
    <w:rsid w:val="00837B88"/>
    <w:rsid w:val="0084214F"/>
    <w:rsid w:val="008422C5"/>
    <w:rsid w:val="00843BA3"/>
    <w:rsid w:val="00843E4A"/>
    <w:rsid w:val="00845520"/>
    <w:rsid w:val="00845C6D"/>
    <w:rsid w:val="00845D2C"/>
    <w:rsid w:val="008501AA"/>
    <w:rsid w:val="00852C39"/>
    <w:rsid w:val="00853DE1"/>
    <w:rsid w:val="00854DA1"/>
    <w:rsid w:val="00855049"/>
    <w:rsid w:val="008565C6"/>
    <w:rsid w:val="0086562B"/>
    <w:rsid w:val="0087034A"/>
    <w:rsid w:val="008720AE"/>
    <w:rsid w:val="00873D57"/>
    <w:rsid w:val="00875644"/>
    <w:rsid w:val="0088063B"/>
    <w:rsid w:val="008842D1"/>
    <w:rsid w:val="0088471B"/>
    <w:rsid w:val="00885AC5"/>
    <w:rsid w:val="00886C18"/>
    <w:rsid w:val="008871A9"/>
    <w:rsid w:val="00890258"/>
    <w:rsid w:val="00890DDF"/>
    <w:rsid w:val="00893FD1"/>
    <w:rsid w:val="008947C7"/>
    <w:rsid w:val="0089683A"/>
    <w:rsid w:val="008A0853"/>
    <w:rsid w:val="008A284B"/>
    <w:rsid w:val="008A4727"/>
    <w:rsid w:val="008A47A8"/>
    <w:rsid w:val="008A53B0"/>
    <w:rsid w:val="008A750D"/>
    <w:rsid w:val="008B04F9"/>
    <w:rsid w:val="008B246A"/>
    <w:rsid w:val="008B2B9D"/>
    <w:rsid w:val="008B3F15"/>
    <w:rsid w:val="008B4CB8"/>
    <w:rsid w:val="008B6772"/>
    <w:rsid w:val="008B7C23"/>
    <w:rsid w:val="008C1102"/>
    <w:rsid w:val="008C3763"/>
    <w:rsid w:val="008C6174"/>
    <w:rsid w:val="008C70A8"/>
    <w:rsid w:val="008D1885"/>
    <w:rsid w:val="008D1DDC"/>
    <w:rsid w:val="008D3325"/>
    <w:rsid w:val="008D39C6"/>
    <w:rsid w:val="008D6E2E"/>
    <w:rsid w:val="008D70EB"/>
    <w:rsid w:val="008E0135"/>
    <w:rsid w:val="008E10B8"/>
    <w:rsid w:val="008E1607"/>
    <w:rsid w:val="008E3BEF"/>
    <w:rsid w:val="008E40A7"/>
    <w:rsid w:val="008E7458"/>
    <w:rsid w:val="008F05C7"/>
    <w:rsid w:val="008F0AA6"/>
    <w:rsid w:val="008F2A32"/>
    <w:rsid w:val="008F39E5"/>
    <w:rsid w:val="008F42D4"/>
    <w:rsid w:val="008F4D74"/>
    <w:rsid w:val="008F7910"/>
    <w:rsid w:val="008F7AE2"/>
    <w:rsid w:val="009017FC"/>
    <w:rsid w:val="00903040"/>
    <w:rsid w:val="00904467"/>
    <w:rsid w:val="0090689A"/>
    <w:rsid w:val="00906BB1"/>
    <w:rsid w:val="00907EC2"/>
    <w:rsid w:val="00910358"/>
    <w:rsid w:val="009112CA"/>
    <w:rsid w:val="009140B7"/>
    <w:rsid w:val="00915E7C"/>
    <w:rsid w:val="00915EBC"/>
    <w:rsid w:val="009168AA"/>
    <w:rsid w:val="00917D0C"/>
    <w:rsid w:val="00923D21"/>
    <w:rsid w:val="00924886"/>
    <w:rsid w:val="00924F00"/>
    <w:rsid w:val="009278F1"/>
    <w:rsid w:val="009301C8"/>
    <w:rsid w:val="00930E4B"/>
    <w:rsid w:val="00932404"/>
    <w:rsid w:val="00932D24"/>
    <w:rsid w:val="0093348B"/>
    <w:rsid w:val="00936E22"/>
    <w:rsid w:val="00937D7F"/>
    <w:rsid w:val="00941D2C"/>
    <w:rsid w:val="009423E2"/>
    <w:rsid w:val="009433C7"/>
    <w:rsid w:val="00943AF3"/>
    <w:rsid w:val="00943D3B"/>
    <w:rsid w:val="00944A0E"/>
    <w:rsid w:val="00946F52"/>
    <w:rsid w:val="009504A2"/>
    <w:rsid w:val="00951967"/>
    <w:rsid w:val="00951DEF"/>
    <w:rsid w:val="009558F9"/>
    <w:rsid w:val="00956E2B"/>
    <w:rsid w:val="00956EE4"/>
    <w:rsid w:val="009612DB"/>
    <w:rsid w:val="00961D05"/>
    <w:rsid w:val="00961E28"/>
    <w:rsid w:val="00961F67"/>
    <w:rsid w:val="009623AD"/>
    <w:rsid w:val="009625DA"/>
    <w:rsid w:val="00963E0F"/>
    <w:rsid w:val="009655E4"/>
    <w:rsid w:val="00966D2E"/>
    <w:rsid w:val="0096701B"/>
    <w:rsid w:val="00967178"/>
    <w:rsid w:val="00967AA5"/>
    <w:rsid w:val="00967BCB"/>
    <w:rsid w:val="00967C2B"/>
    <w:rsid w:val="00970720"/>
    <w:rsid w:val="00973152"/>
    <w:rsid w:val="00973EDF"/>
    <w:rsid w:val="0097421E"/>
    <w:rsid w:val="009745D1"/>
    <w:rsid w:val="00974958"/>
    <w:rsid w:val="00977853"/>
    <w:rsid w:val="00980E48"/>
    <w:rsid w:val="00982C76"/>
    <w:rsid w:val="00983EDD"/>
    <w:rsid w:val="00984180"/>
    <w:rsid w:val="00984787"/>
    <w:rsid w:val="0098539C"/>
    <w:rsid w:val="0098642D"/>
    <w:rsid w:val="00990AE0"/>
    <w:rsid w:val="00990B96"/>
    <w:rsid w:val="00990E0E"/>
    <w:rsid w:val="00992582"/>
    <w:rsid w:val="00995B62"/>
    <w:rsid w:val="009960FC"/>
    <w:rsid w:val="009A1C51"/>
    <w:rsid w:val="009A4DDF"/>
    <w:rsid w:val="009A56A2"/>
    <w:rsid w:val="009A5AB7"/>
    <w:rsid w:val="009A5C37"/>
    <w:rsid w:val="009A5CEA"/>
    <w:rsid w:val="009B6337"/>
    <w:rsid w:val="009B699D"/>
    <w:rsid w:val="009B6F98"/>
    <w:rsid w:val="009B6FA6"/>
    <w:rsid w:val="009B79BB"/>
    <w:rsid w:val="009B7C57"/>
    <w:rsid w:val="009B7DC9"/>
    <w:rsid w:val="009C0707"/>
    <w:rsid w:val="009C1158"/>
    <w:rsid w:val="009C310B"/>
    <w:rsid w:val="009C59AA"/>
    <w:rsid w:val="009C6301"/>
    <w:rsid w:val="009D1EE9"/>
    <w:rsid w:val="009D27D3"/>
    <w:rsid w:val="009E0713"/>
    <w:rsid w:val="009E655C"/>
    <w:rsid w:val="009E6EC5"/>
    <w:rsid w:val="009E7F52"/>
    <w:rsid w:val="009F07F3"/>
    <w:rsid w:val="009F12C0"/>
    <w:rsid w:val="009F1AA0"/>
    <w:rsid w:val="009F433C"/>
    <w:rsid w:val="009F454B"/>
    <w:rsid w:val="009F54B3"/>
    <w:rsid w:val="009F5555"/>
    <w:rsid w:val="009F67A9"/>
    <w:rsid w:val="009F7F5E"/>
    <w:rsid w:val="00A00726"/>
    <w:rsid w:val="00A010ED"/>
    <w:rsid w:val="00A024D8"/>
    <w:rsid w:val="00A0443D"/>
    <w:rsid w:val="00A06DE2"/>
    <w:rsid w:val="00A0705C"/>
    <w:rsid w:val="00A07C4C"/>
    <w:rsid w:val="00A07F4D"/>
    <w:rsid w:val="00A126B1"/>
    <w:rsid w:val="00A13646"/>
    <w:rsid w:val="00A1482F"/>
    <w:rsid w:val="00A14A6E"/>
    <w:rsid w:val="00A155B8"/>
    <w:rsid w:val="00A1588D"/>
    <w:rsid w:val="00A160C4"/>
    <w:rsid w:val="00A208A4"/>
    <w:rsid w:val="00A20B78"/>
    <w:rsid w:val="00A20F7F"/>
    <w:rsid w:val="00A2121F"/>
    <w:rsid w:val="00A21EC8"/>
    <w:rsid w:val="00A23879"/>
    <w:rsid w:val="00A256B6"/>
    <w:rsid w:val="00A25D35"/>
    <w:rsid w:val="00A26B86"/>
    <w:rsid w:val="00A26DFE"/>
    <w:rsid w:val="00A279EF"/>
    <w:rsid w:val="00A30966"/>
    <w:rsid w:val="00A3097C"/>
    <w:rsid w:val="00A30EC0"/>
    <w:rsid w:val="00A31CFE"/>
    <w:rsid w:val="00A31D2C"/>
    <w:rsid w:val="00A340B6"/>
    <w:rsid w:val="00A355CE"/>
    <w:rsid w:val="00A4003C"/>
    <w:rsid w:val="00A44B1F"/>
    <w:rsid w:val="00A453B3"/>
    <w:rsid w:val="00A51549"/>
    <w:rsid w:val="00A54532"/>
    <w:rsid w:val="00A55ABD"/>
    <w:rsid w:val="00A56994"/>
    <w:rsid w:val="00A62111"/>
    <w:rsid w:val="00A6297D"/>
    <w:rsid w:val="00A62A0D"/>
    <w:rsid w:val="00A667AD"/>
    <w:rsid w:val="00A7180C"/>
    <w:rsid w:val="00A71957"/>
    <w:rsid w:val="00A722B4"/>
    <w:rsid w:val="00A724B1"/>
    <w:rsid w:val="00A74B36"/>
    <w:rsid w:val="00A74BD8"/>
    <w:rsid w:val="00A75B92"/>
    <w:rsid w:val="00A75F20"/>
    <w:rsid w:val="00A77DBF"/>
    <w:rsid w:val="00A81752"/>
    <w:rsid w:val="00A83F12"/>
    <w:rsid w:val="00A8429F"/>
    <w:rsid w:val="00A84CA1"/>
    <w:rsid w:val="00A86857"/>
    <w:rsid w:val="00A8732B"/>
    <w:rsid w:val="00A877A5"/>
    <w:rsid w:val="00A93FE2"/>
    <w:rsid w:val="00A9673B"/>
    <w:rsid w:val="00A974F5"/>
    <w:rsid w:val="00A97947"/>
    <w:rsid w:val="00AA017F"/>
    <w:rsid w:val="00AA09BB"/>
    <w:rsid w:val="00AA3A19"/>
    <w:rsid w:val="00AA6547"/>
    <w:rsid w:val="00AA73CF"/>
    <w:rsid w:val="00AA76E2"/>
    <w:rsid w:val="00AB1EED"/>
    <w:rsid w:val="00AB3421"/>
    <w:rsid w:val="00AB449B"/>
    <w:rsid w:val="00AB62C6"/>
    <w:rsid w:val="00AB7610"/>
    <w:rsid w:val="00AC15D0"/>
    <w:rsid w:val="00AC24FF"/>
    <w:rsid w:val="00AC660E"/>
    <w:rsid w:val="00AD09E1"/>
    <w:rsid w:val="00AD143C"/>
    <w:rsid w:val="00AD1605"/>
    <w:rsid w:val="00AD399D"/>
    <w:rsid w:val="00AD4C27"/>
    <w:rsid w:val="00AE0B84"/>
    <w:rsid w:val="00AE3CE7"/>
    <w:rsid w:val="00AE466C"/>
    <w:rsid w:val="00AE497B"/>
    <w:rsid w:val="00AE692E"/>
    <w:rsid w:val="00AE7161"/>
    <w:rsid w:val="00AF04E3"/>
    <w:rsid w:val="00AF0F0F"/>
    <w:rsid w:val="00AF1AD6"/>
    <w:rsid w:val="00AF3F2B"/>
    <w:rsid w:val="00AF4385"/>
    <w:rsid w:val="00AF4B34"/>
    <w:rsid w:val="00AF5504"/>
    <w:rsid w:val="00AF697B"/>
    <w:rsid w:val="00AF6F4A"/>
    <w:rsid w:val="00B007D3"/>
    <w:rsid w:val="00B03913"/>
    <w:rsid w:val="00B117BF"/>
    <w:rsid w:val="00B12F6A"/>
    <w:rsid w:val="00B12F96"/>
    <w:rsid w:val="00B1479D"/>
    <w:rsid w:val="00B150D6"/>
    <w:rsid w:val="00B1524C"/>
    <w:rsid w:val="00B15FA9"/>
    <w:rsid w:val="00B22CFB"/>
    <w:rsid w:val="00B22E68"/>
    <w:rsid w:val="00B26D4B"/>
    <w:rsid w:val="00B31742"/>
    <w:rsid w:val="00B326CE"/>
    <w:rsid w:val="00B32BEB"/>
    <w:rsid w:val="00B332DE"/>
    <w:rsid w:val="00B35432"/>
    <w:rsid w:val="00B371F5"/>
    <w:rsid w:val="00B425E6"/>
    <w:rsid w:val="00B44507"/>
    <w:rsid w:val="00B4569D"/>
    <w:rsid w:val="00B51025"/>
    <w:rsid w:val="00B51FD2"/>
    <w:rsid w:val="00B52F05"/>
    <w:rsid w:val="00B53FA5"/>
    <w:rsid w:val="00B54924"/>
    <w:rsid w:val="00B5493F"/>
    <w:rsid w:val="00B549E0"/>
    <w:rsid w:val="00B56BB6"/>
    <w:rsid w:val="00B62163"/>
    <w:rsid w:val="00B621A6"/>
    <w:rsid w:val="00B62202"/>
    <w:rsid w:val="00B62F49"/>
    <w:rsid w:val="00B63036"/>
    <w:rsid w:val="00B64D5E"/>
    <w:rsid w:val="00B65E3C"/>
    <w:rsid w:val="00B72AB8"/>
    <w:rsid w:val="00B72CB0"/>
    <w:rsid w:val="00B7578F"/>
    <w:rsid w:val="00B8032B"/>
    <w:rsid w:val="00B80608"/>
    <w:rsid w:val="00B809BE"/>
    <w:rsid w:val="00B810B8"/>
    <w:rsid w:val="00B81621"/>
    <w:rsid w:val="00B81B1E"/>
    <w:rsid w:val="00B83A83"/>
    <w:rsid w:val="00B87B23"/>
    <w:rsid w:val="00B95067"/>
    <w:rsid w:val="00B97AD4"/>
    <w:rsid w:val="00B97C24"/>
    <w:rsid w:val="00BA4373"/>
    <w:rsid w:val="00BA437D"/>
    <w:rsid w:val="00BA4E9A"/>
    <w:rsid w:val="00BA5A51"/>
    <w:rsid w:val="00BA674E"/>
    <w:rsid w:val="00BA6FB1"/>
    <w:rsid w:val="00BA73FB"/>
    <w:rsid w:val="00BB0332"/>
    <w:rsid w:val="00BB1571"/>
    <w:rsid w:val="00BB2E4C"/>
    <w:rsid w:val="00BB3B22"/>
    <w:rsid w:val="00BC1115"/>
    <w:rsid w:val="00BC11ED"/>
    <w:rsid w:val="00BC1370"/>
    <w:rsid w:val="00BC2602"/>
    <w:rsid w:val="00BC3608"/>
    <w:rsid w:val="00BC54BC"/>
    <w:rsid w:val="00BC62F6"/>
    <w:rsid w:val="00BD4114"/>
    <w:rsid w:val="00BD4261"/>
    <w:rsid w:val="00BD5886"/>
    <w:rsid w:val="00BE1345"/>
    <w:rsid w:val="00BF0897"/>
    <w:rsid w:val="00BF229D"/>
    <w:rsid w:val="00BF3323"/>
    <w:rsid w:val="00BF36ED"/>
    <w:rsid w:val="00BF46CB"/>
    <w:rsid w:val="00BF699D"/>
    <w:rsid w:val="00BF7795"/>
    <w:rsid w:val="00BF7A4D"/>
    <w:rsid w:val="00C011EA"/>
    <w:rsid w:val="00C01A29"/>
    <w:rsid w:val="00C0204B"/>
    <w:rsid w:val="00C02E0B"/>
    <w:rsid w:val="00C0591F"/>
    <w:rsid w:val="00C067B8"/>
    <w:rsid w:val="00C07E1A"/>
    <w:rsid w:val="00C10009"/>
    <w:rsid w:val="00C120AC"/>
    <w:rsid w:val="00C13BA4"/>
    <w:rsid w:val="00C152DE"/>
    <w:rsid w:val="00C17437"/>
    <w:rsid w:val="00C17EB5"/>
    <w:rsid w:val="00C20000"/>
    <w:rsid w:val="00C202CF"/>
    <w:rsid w:val="00C21954"/>
    <w:rsid w:val="00C21B0D"/>
    <w:rsid w:val="00C2227F"/>
    <w:rsid w:val="00C238C2"/>
    <w:rsid w:val="00C24603"/>
    <w:rsid w:val="00C248C1"/>
    <w:rsid w:val="00C25E41"/>
    <w:rsid w:val="00C25E9D"/>
    <w:rsid w:val="00C26316"/>
    <w:rsid w:val="00C26E1B"/>
    <w:rsid w:val="00C26EF6"/>
    <w:rsid w:val="00C34734"/>
    <w:rsid w:val="00C34A9F"/>
    <w:rsid w:val="00C37A08"/>
    <w:rsid w:val="00C37C89"/>
    <w:rsid w:val="00C42A80"/>
    <w:rsid w:val="00C4360D"/>
    <w:rsid w:val="00C43F6E"/>
    <w:rsid w:val="00C454CF"/>
    <w:rsid w:val="00C45B04"/>
    <w:rsid w:val="00C45C74"/>
    <w:rsid w:val="00C45E4E"/>
    <w:rsid w:val="00C46520"/>
    <w:rsid w:val="00C50FFE"/>
    <w:rsid w:val="00C53B23"/>
    <w:rsid w:val="00C54400"/>
    <w:rsid w:val="00C54D03"/>
    <w:rsid w:val="00C54E0E"/>
    <w:rsid w:val="00C574ED"/>
    <w:rsid w:val="00C57F08"/>
    <w:rsid w:val="00C60177"/>
    <w:rsid w:val="00C63748"/>
    <w:rsid w:val="00C6427F"/>
    <w:rsid w:val="00C66B80"/>
    <w:rsid w:val="00C66E5D"/>
    <w:rsid w:val="00C705DA"/>
    <w:rsid w:val="00C706D6"/>
    <w:rsid w:val="00C741FD"/>
    <w:rsid w:val="00C76C98"/>
    <w:rsid w:val="00C7748E"/>
    <w:rsid w:val="00C777CE"/>
    <w:rsid w:val="00C8108B"/>
    <w:rsid w:val="00C849E3"/>
    <w:rsid w:val="00C86FDE"/>
    <w:rsid w:val="00C902DE"/>
    <w:rsid w:val="00C905D0"/>
    <w:rsid w:val="00C9106B"/>
    <w:rsid w:val="00C913EC"/>
    <w:rsid w:val="00C9195A"/>
    <w:rsid w:val="00C91E5E"/>
    <w:rsid w:val="00C969B5"/>
    <w:rsid w:val="00C97187"/>
    <w:rsid w:val="00C97FB8"/>
    <w:rsid w:val="00CA118A"/>
    <w:rsid w:val="00CA1CB6"/>
    <w:rsid w:val="00CA3340"/>
    <w:rsid w:val="00CA5CEE"/>
    <w:rsid w:val="00CA7D12"/>
    <w:rsid w:val="00CB0C26"/>
    <w:rsid w:val="00CB1FBF"/>
    <w:rsid w:val="00CB4637"/>
    <w:rsid w:val="00CB683C"/>
    <w:rsid w:val="00CB6FCC"/>
    <w:rsid w:val="00CC0869"/>
    <w:rsid w:val="00CC0B6F"/>
    <w:rsid w:val="00CC162C"/>
    <w:rsid w:val="00CC19DC"/>
    <w:rsid w:val="00CC4696"/>
    <w:rsid w:val="00CC5633"/>
    <w:rsid w:val="00CC58DB"/>
    <w:rsid w:val="00CC75CD"/>
    <w:rsid w:val="00CC7920"/>
    <w:rsid w:val="00CD2B1F"/>
    <w:rsid w:val="00CD40F7"/>
    <w:rsid w:val="00CE03CC"/>
    <w:rsid w:val="00CE0CF7"/>
    <w:rsid w:val="00CE2121"/>
    <w:rsid w:val="00CE358A"/>
    <w:rsid w:val="00CE3F81"/>
    <w:rsid w:val="00CE75EB"/>
    <w:rsid w:val="00CE7D14"/>
    <w:rsid w:val="00CF056B"/>
    <w:rsid w:val="00CF4FCA"/>
    <w:rsid w:val="00CF66E3"/>
    <w:rsid w:val="00CF7AE7"/>
    <w:rsid w:val="00CF7DD8"/>
    <w:rsid w:val="00D003C6"/>
    <w:rsid w:val="00D0042A"/>
    <w:rsid w:val="00D00B46"/>
    <w:rsid w:val="00D01E80"/>
    <w:rsid w:val="00D02536"/>
    <w:rsid w:val="00D029AC"/>
    <w:rsid w:val="00D030E8"/>
    <w:rsid w:val="00D04A6B"/>
    <w:rsid w:val="00D0724C"/>
    <w:rsid w:val="00D0788E"/>
    <w:rsid w:val="00D07C95"/>
    <w:rsid w:val="00D10CD8"/>
    <w:rsid w:val="00D118A3"/>
    <w:rsid w:val="00D130D5"/>
    <w:rsid w:val="00D14505"/>
    <w:rsid w:val="00D15681"/>
    <w:rsid w:val="00D22BA0"/>
    <w:rsid w:val="00D239E1"/>
    <w:rsid w:val="00D3103D"/>
    <w:rsid w:val="00D312F3"/>
    <w:rsid w:val="00D33189"/>
    <w:rsid w:val="00D34996"/>
    <w:rsid w:val="00D379AD"/>
    <w:rsid w:val="00D409C7"/>
    <w:rsid w:val="00D41423"/>
    <w:rsid w:val="00D418F9"/>
    <w:rsid w:val="00D42B91"/>
    <w:rsid w:val="00D434DA"/>
    <w:rsid w:val="00D4405D"/>
    <w:rsid w:val="00D44E02"/>
    <w:rsid w:val="00D4755B"/>
    <w:rsid w:val="00D47AA2"/>
    <w:rsid w:val="00D47B02"/>
    <w:rsid w:val="00D526DE"/>
    <w:rsid w:val="00D565E6"/>
    <w:rsid w:val="00D57C9B"/>
    <w:rsid w:val="00D60BF2"/>
    <w:rsid w:val="00D61795"/>
    <w:rsid w:val="00D61C7E"/>
    <w:rsid w:val="00D630CD"/>
    <w:rsid w:val="00D644B7"/>
    <w:rsid w:val="00D65E18"/>
    <w:rsid w:val="00D6628C"/>
    <w:rsid w:val="00D7172D"/>
    <w:rsid w:val="00D72365"/>
    <w:rsid w:val="00D72513"/>
    <w:rsid w:val="00D72B4E"/>
    <w:rsid w:val="00D72CA5"/>
    <w:rsid w:val="00D72F5E"/>
    <w:rsid w:val="00D7618F"/>
    <w:rsid w:val="00D80623"/>
    <w:rsid w:val="00D844C7"/>
    <w:rsid w:val="00D8505A"/>
    <w:rsid w:val="00D853FA"/>
    <w:rsid w:val="00D864EB"/>
    <w:rsid w:val="00D867F8"/>
    <w:rsid w:val="00D91B71"/>
    <w:rsid w:val="00D9259A"/>
    <w:rsid w:val="00D93EF7"/>
    <w:rsid w:val="00D9431C"/>
    <w:rsid w:val="00D94B17"/>
    <w:rsid w:val="00D953EF"/>
    <w:rsid w:val="00D972B8"/>
    <w:rsid w:val="00D975A4"/>
    <w:rsid w:val="00DA1135"/>
    <w:rsid w:val="00DA148A"/>
    <w:rsid w:val="00DA21FA"/>
    <w:rsid w:val="00DA37C2"/>
    <w:rsid w:val="00DA3F91"/>
    <w:rsid w:val="00DA4EA9"/>
    <w:rsid w:val="00DA6A79"/>
    <w:rsid w:val="00DA74D4"/>
    <w:rsid w:val="00DA7710"/>
    <w:rsid w:val="00DB07EE"/>
    <w:rsid w:val="00DB1686"/>
    <w:rsid w:val="00DB2657"/>
    <w:rsid w:val="00DB272B"/>
    <w:rsid w:val="00DB2E17"/>
    <w:rsid w:val="00DB48BE"/>
    <w:rsid w:val="00DB5A86"/>
    <w:rsid w:val="00DB6279"/>
    <w:rsid w:val="00DC0CDE"/>
    <w:rsid w:val="00DC113C"/>
    <w:rsid w:val="00DC3C5F"/>
    <w:rsid w:val="00DC4DCD"/>
    <w:rsid w:val="00DC4FC9"/>
    <w:rsid w:val="00DC5318"/>
    <w:rsid w:val="00DC6FAD"/>
    <w:rsid w:val="00DD3A73"/>
    <w:rsid w:val="00DD3A9A"/>
    <w:rsid w:val="00DD47C4"/>
    <w:rsid w:val="00DD68A3"/>
    <w:rsid w:val="00DE06FA"/>
    <w:rsid w:val="00DE1260"/>
    <w:rsid w:val="00DE581A"/>
    <w:rsid w:val="00DE74C0"/>
    <w:rsid w:val="00DE751A"/>
    <w:rsid w:val="00DF15CF"/>
    <w:rsid w:val="00DF1825"/>
    <w:rsid w:val="00DF219B"/>
    <w:rsid w:val="00DF2699"/>
    <w:rsid w:val="00DF6850"/>
    <w:rsid w:val="00DF6A6C"/>
    <w:rsid w:val="00DF761C"/>
    <w:rsid w:val="00E0131D"/>
    <w:rsid w:val="00E04A68"/>
    <w:rsid w:val="00E07175"/>
    <w:rsid w:val="00E07D1F"/>
    <w:rsid w:val="00E1063E"/>
    <w:rsid w:val="00E10C40"/>
    <w:rsid w:val="00E12D08"/>
    <w:rsid w:val="00E12E3C"/>
    <w:rsid w:val="00E12FA2"/>
    <w:rsid w:val="00E16058"/>
    <w:rsid w:val="00E16822"/>
    <w:rsid w:val="00E168F9"/>
    <w:rsid w:val="00E16F56"/>
    <w:rsid w:val="00E21358"/>
    <w:rsid w:val="00E2494A"/>
    <w:rsid w:val="00E25278"/>
    <w:rsid w:val="00E25412"/>
    <w:rsid w:val="00E25A2C"/>
    <w:rsid w:val="00E25FF8"/>
    <w:rsid w:val="00E308F2"/>
    <w:rsid w:val="00E31FEB"/>
    <w:rsid w:val="00E33332"/>
    <w:rsid w:val="00E33E92"/>
    <w:rsid w:val="00E36EBE"/>
    <w:rsid w:val="00E408F8"/>
    <w:rsid w:val="00E455F8"/>
    <w:rsid w:val="00E4629E"/>
    <w:rsid w:val="00E509C8"/>
    <w:rsid w:val="00E50EAA"/>
    <w:rsid w:val="00E50F11"/>
    <w:rsid w:val="00E53D28"/>
    <w:rsid w:val="00E543B6"/>
    <w:rsid w:val="00E56E0B"/>
    <w:rsid w:val="00E603CF"/>
    <w:rsid w:val="00E6068E"/>
    <w:rsid w:val="00E609EC"/>
    <w:rsid w:val="00E61E82"/>
    <w:rsid w:val="00E63077"/>
    <w:rsid w:val="00E646E6"/>
    <w:rsid w:val="00E67CB0"/>
    <w:rsid w:val="00E708DA"/>
    <w:rsid w:val="00E70EAD"/>
    <w:rsid w:val="00E752FA"/>
    <w:rsid w:val="00E800FF"/>
    <w:rsid w:val="00E80F93"/>
    <w:rsid w:val="00E8370A"/>
    <w:rsid w:val="00E84BB1"/>
    <w:rsid w:val="00E84D25"/>
    <w:rsid w:val="00E86E38"/>
    <w:rsid w:val="00E87B32"/>
    <w:rsid w:val="00E91348"/>
    <w:rsid w:val="00E91FAB"/>
    <w:rsid w:val="00E9224C"/>
    <w:rsid w:val="00E92889"/>
    <w:rsid w:val="00E9606B"/>
    <w:rsid w:val="00E9632F"/>
    <w:rsid w:val="00EA034A"/>
    <w:rsid w:val="00EA1C88"/>
    <w:rsid w:val="00EA438E"/>
    <w:rsid w:val="00EA58D1"/>
    <w:rsid w:val="00EA5A79"/>
    <w:rsid w:val="00EA6DD2"/>
    <w:rsid w:val="00EA78E3"/>
    <w:rsid w:val="00EB09CE"/>
    <w:rsid w:val="00EB45CA"/>
    <w:rsid w:val="00EB47B5"/>
    <w:rsid w:val="00EB61ED"/>
    <w:rsid w:val="00EB7563"/>
    <w:rsid w:val="00EC091E"/>
    <w:rsid w:val="00EC132C"/>
    <w:rsid w:val="00EC220D"/>
    <w:rsid w:val="00EC31D6"/>
    <w:rsid w:val="00EC47A3"/>
    <w:rsid w:val="00ED13BA"/>
    <w:rsid w:val="00ED31A8"/>
    <w:rsid w:val="00ED3255"/>
    <w:rsid w:val="00ED383D"/>
    <w:rsid w:val="00ED4B93"/>
    <w:rsid w:val="00ED4E45"/>
    <w:rsid w:val="00ED5987"/>
    <w:rsid w:val="00ED76B8"/>
    <w:rsid w:val="00EE322D"/>
    <w:rsid w:val="00EE35BD"/>
    <w:rsid w:val="00EE404D"/>
    <w:rsid w:val="00EE4C10"/>
    <w:rsid w:val="00EE4EC6"/>
    <w:rsid w:val="00EE4FE2"/>
    <w:rsid w:val="00EE759C"/>
    <w:rsid w:val="00EE7A10"/>
    <w:rsid w:val="00EF00A2"/>
    <w:rsid w:val="00EF13B6"/>
    <w:rsid w:val="00EF1B0B"/>
    <w:rsid w:val="00EF1B73"/>
    <w:rsid w:val="00EF4CA7"/>
    <w:rsid w:val="00EF4D93"/>
    <w:rsid w:val="00EF5D97"/>
    <w:rsid w:val="00EF6477"/>
    <w:rsid w:val="00EF79C5"/>
    <w:rsid w:val="00F00573"/>
    <w:rsid w:val="00F007E2"/>
    <w:rsid w:val="00F01F90"/>
    <w:rsid w:val="00F021AE"/>
    <w:rsid w:val="00F05714"/>
    <w:rsid w:val="00F064EA"/>
    <w:rsid w:val="00F07191"/>
    <w:rsid w:val="00F109A1"/>
    <w:rsid w:val="00F10F77"/>
    <w:rsid w:val="00F122E9"/>
    <w:rsid w:val="00F15100"/>
    <w:rsid w:val="00F16D75"/>
    <w:rsid w:val="00F21270"/>
    <w:rsid w:val="00F23B5B"/>
    <w:rsid w:val="00F24DDF"/>
    <w:rsid w:val="00F25224"/>
    <w:rsid w:val="00F25BBF"/>
    <w:rsid w:val="00F27C3F"/>
    <w:rsid w:val="00F31070"/>
    <w:rsid w:val="00F311A8"/>
    <w:rsid w:val="00F3200C"/>
    <w:rsid w:val="00F33543"/>
    <w:rsid w:val="00F3492A"/>
    <w:rsid w:val="00F352E4"/>
    <w:rsid w:val="00F3584D"/>
    <w:rsid w:val="00F374DD"/>
    <w:rsid w:val="00F37DEF"/>
    <w:rsid w:val="00F41BB5"/>
    <w:rsid w:val="00F440AD"/>
    <w:rsid w:val="00F44FA5"/>
    <w:rsid w:val="00F4521D"/>
    <w:rsid w:val="00F4614B"/>
    <w:rsid w:val="00F501E7"/>
    <w:rsid w:val="00F548C9"/>
    <w:rsid w:val="00F54A8F"/>
    <w:rsid w:val="00F612E2"/>
    <w:rsid w:val="00F633D0"/>
    <w:rsid w:val="00F64220"/>
    <w:rsid w:val="00F648E4"/>
    <w:rsid w:val="00F6746A"/>
    <w:rsid w:val="00F71A79"/>
    <w:rsid w:val="00F7561F"/>
    <w:rsid w:val="00F757C0"/>
    <w:rsid w:val="00F75DC4"/>
    <w:rsid w:val="00F767A9"/>
    <w:rsid w:val="00F77068"/>
    <w:rsid w:val="00F77805"/>
    <w:rsid w:val="00F8002B"/>
    <w:rsid w:val="00F8111D"/>
    <w:rsid w:val="00F8356C"/>
    <w:rsid w:val="00F83E66"/>
    <w:rsid w:val="00F84955"/>
    <w:rsid w:val="00F84F3D"/>
    <w:rsid w:val="00F85CA7"/>
    <w:rsid w:val="00F8698F"/>
    <w:rsid w:val="00F9291C"/>
    <w:rsid w:val="00F929F1"/>
    <w:rsid w:val="00F92B1C"/>
    <w:rsid w:val="00F94EBF"/>
    <w:rsid w:val="00F97362"/>
    <w:rsid w:val="00F974B6"/>
    <w:rsid w:val="00FA0DD4"/>
    <w:rsid w:val="00FA23CD"/>
    <w:rsid w:val="00FA2862"/>
    <w:rsid w:val="00FA354B"/>
    <w:rsid w:val="00FA3C4D"/>
    <w:rsid w:val="00FA3CED"/>
    <w:rsid w:val="00FA7473"/>
    <w:rsid w:val="00FA7B5B"/>
    <w:rsid w:val="00FA7CE3"/>
    <w:rsid w:val="00FB336D"/>
    <w:rsid w:val="00FB4467"/>
    <w:rsid w:val="00FB4C13"/>
    <w:rsid w:val="00FB4C90"/>
    <w:rsid w:val="00FB5373"/>
    <w:rsid w:val="00FB54F4"/>
    <w:rsid w:val="00FB73AE"/>
    <w:rsid w:val="00FB7960"/>
    <w:rsid w:val="00FC1BDC"/>
    <w:rsid w:val="00FC2966"/>
    <w:rsid w:val="00FC49E0"/>
    <w:rsid w:val="00FC4FC4"/>
    <w:rsid w:val="00FC7174"/>
    <w:rsid w:val="00FD259A"/>
    <w:rsid w:val="00FD27B7"/>
    <w:rsid w:val="00FD383F"/>
    <w:rsid w:val="00FD4646"/>
    <w:rsid w:val="00FD4A44"/>
    <w:rsid w:val="00FD557B"/>
    <w:rsid w:val="00FD76C3"/>
    <w:rsid w:val="00FD7B64"/>
    <w:rsid w:val="00FD7EC8"/>
    <w:rsid w:val="00FE0616"/>
    <w:rsid w:val="00FE12D3"/>
    <w:rsid w:val="00FE2AD5"/>
    <w:rsid w:val="00FE2E20"/>
    <w:rsid w:val="00FE3981"/>
    <w:rsid w:val="00FE5048"/>
    <w:rsid w:val="00FE7D6C"/>
    <w:rsid w:val="00FF1EB3"/>
    <w:rsid w:val="00FF3437"/>
    <w:rsid w:val="00FF3DEC"/>
    <w:rsid w:val="00FF5A33"/>
    <w:rsid w:val="00FF6549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62F6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BC62F6"/>
  </w:style>
  <w:style w:type="paragraph" w:styleId="Header">
    <w:name w:val="header"/>
    <w:basedOn w:val="Normal"/>
    <w:link w:val="HeaderChar"/>
    <w:uiPriority w:val="99"/>
    <w:semiHidden/>
    <w:rsid w:val="003B07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072B"/>
    <w:rPr>
      <w:sz w:val="24"/>
      <w:szCs w:val="24"/>
    </w:rPr>
  </w:style>
  <w:style w:type="character" w:styleId="Hyperlink">
    <w:name w:val="Hyperlink"/>
    <w:basedOn w:val="DefaultParagraphFont"/>
    <w:uiPriority w:val="99"/>
    <w:rsid w:val="00A62A0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C02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22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C63748"/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3F7A44"/>
  </w:style>
  <w:style w:type="character" w:styleId="Strong">
    <w:name w:val="Strong"/>
    <w:basedOn w:val="DefaultParagraphFont"/>
    <w:uiPriority w:val="99"/>
    <w:qFormat/>
    <w:rsid w:val="004552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57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467</Words>
  <Characters>2668</Characters>
  <Application>Microsoft Office Outlook</Application>
  <DocSecurity>0</DocSecurity>
  <Lines>0</Lines>
  <Paragraphs>0</Paragraphs>
  <ScaleCrop>false</ScaleCrop>
  <Manager>www.leventyagmuroglu.com</Manager>
  <Company>www.leventyagmuroglu.com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4.Sınıf Sosyal Bilgiler İyi ki Var Test-1</dc:subject>
  <dc:creator>sorubak.com; edanur</dc:creator>
  <cp:keywords>sorubak.com</cp:keywords>
  <dc:description>www.leventyagmuroglu.com</dc:description>
  <cp:lastModifiedBy>edanur</cp:lastModifiedBy>
  <cp:revision>3</cp:revision>
  <cp:lastPrinted>2011-01-03T21:34:00Z</cp:lastPrinted>
  <dcterms:created xsi:type="dcterms:W3CDTF">2014-02-15T18:12:00Z</dcterms:created>
  <dcterms:modified xsi:type="dcterms:W3CDTF">2015-02-24T18:47:00Z</dcterms:modified>
  <cp:category>www.leventyagmuroglu.com</cp:category>
</cp:coreProperties>
</file>