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416" w:rsidRPr="002A0068" w:rsidRDefault="00670416" w:rsidP="00A010ED">
      <w:pPr>
        <w:spacing w:line="276" w:lineRule="auto"/>
        <w:rPr>
          <w:rFonts w:ascii="Cambria" w:hAnsi="Cambria" w:cs="Cambria"/>
        </w:rPr>
      </w:pPr>
      <w:r>
        <w:rPr>
          <w:noProof/>
        </w:rPr>
        <w:pict>
          <v:group id="_x0000_s1026" style="position:absolute;margin-left:.15pt;margin-top:.15pt;width:538.45pt;height:75.75pt;z-index:251658240" coordorigin="570,570" coordsize="10769,1515">
            <v:rect id="_x0000_s1027" style="position:absolute;left:570;top:570;width:10769;height:1515" fillcolor="#fde9d9" strokecolor="#e36c0a" strokeweight="4pt">
              <v:stroke linestyle="thinThick"/>
              <v:shadow color="#868686"/>
              <v:textbox style="mso-next-textbox:#_x0000_s1027">
                <w:txbxContent>
                  <w:p w:rsidR="00670416" w:rsidRDefault="00670416" w:rsidP="0065099F"/>
                </w:txbxContent>
              </v:textbox>
            </v:rect>
            <v:roundrect id="_x0000_s1028" style="position:absolute;left:3693;top:747;width:5257;height:1128" arcsize="10923f" strokecolor="#e36c0a" strokeweight="5pt">
              <v:stroke linestyle="thickThin"/>
              <v:shadow color="#868686"/>
              <v:textbox style="mso-next-textbox:#_x0000_s1028">
                <w:txbxContent>
                  <w:p w:rsidR="00670416" w:rsidRPr="00796770" w:rsidRDefault="00670416" w:rsidP="000B1BB2">
                    <w:pPr>
                      <w:jc w:val="center"/>
                      <w:rPr>
                        <w:rFonts w:ascii="Cambria" w:hAnsi="Cambria" w:cs="Cambria"/>
                        <w:b/>
                        <w:bCs/>
                        <w:sz w:val="12"/>
                        <w:szCs w:val="12"/>
                      </w:rPr>
                    </w:pPr>
                  </w:p>
                  <w:p w:rsidR="00670416" w:rsidRPr="004E4708" w:rsidRDefault="00670416" w:rsidP="000B1BB2">
                    <w:pPr>
                      <w:jc w:val="center"/>
                      <w:rPr>
                        <w:rFonts w:ascii="Cambria" w:hAnsi="Cambria" w:cs="Cambria"/>
                        <w:b/>
                        <w:bCs/>
                      </w:rPr>
                    </w:pPr>
                    <w:r w:rsidRPr="004E4708">
                      <w:rPr>
                        <w:rFonts w:ascii="Cambria" w:hAnsi="Cambria" w:cs="Cambria"/>
                        <w:b/>
                        <w:bCs/>
                      </w:rPr>
                      <w:t xml:space="preserve">4.SINIF </w:t>
                    </w:r>
                    <w:r>
                      <w:rPr>
                        <w:rFonts w:ascii="Cambria" w:hAnsi="Cambria" w:cs="Cambria"/>
                        <w:b/>
                        <w:bCs/>
                      </w:rPr>
                      <w:t>SOSYAL BİLGİLER DERSİ</w:t>
                    </w:r>
                  </w:p>
                  <w:p w:rsidR="00670416" w:rsidRPr="004E4708" w:rsidRDefault="00670416" w:rsidP="0065099F">
                    <w:pPr>
                      <w:jc w:val="center"/>
                      <w:rPr>
                        <w:rFonts w:ascii="Cambria" w:hAnsi="Cambria" w:cs="Cambria"/>
                      </w:rPr>
                    </w:pPr>
                    <w:r>
                      <w:rPr>
                        <w:rFonts w:ascii="Cambria" w:hAnsi="Cambria" w:cs="Cambria"/>
                        <w:b/>
                        <w:bCs/>
                      </w:rPr>
                      <w:t>İYİ Kİ VAR</w:t>
                    </w:r>
                  </w:p>
                  <w:p w:rsidR="00670416" w:rsidRPr="0065099F" w:rsidRDefault="00670416" w:rsidP="0065099F"/>
                </w:txbxContent>
              </v:textbox>
            </v:roundrect>
            <v:roundrect id="_x0000_s1029" style="position:absolute;left:702;top:747;width:2833;height:1128" arcsize="10923f" strokecolor="#e36c0a" strokeweight="5pt">
              <v:stroke linestyle="thickThin"/>
              <v:shadow color="#868686"/>
              <v:textbox style="mso-next-textbox:#_x0000_s1029">
                <w:txbxContent>
                  <w:p w:rsidR="00670416" w:rsidRPr="002A0068" w:rsidRDefault="00670416" w:rsidP="0065099F">
                    <w:pPr>
                      <w:ind w:left="-113"/>
                      <w:rPr>
                        <w:rFonts w:ascii="Cambria" w:hAnsi="Cambria" w:cs="Cambria"/>
                        <w:b/>
                        <w:bCs/>
                      </w:rPr>
                    </w:pPr>
                    <w:r w:rsidRPr="002A0068">
                      <w:rPr>
                        <w:rFonts w:ascii="Cambria" w:hAnsi="Cambria" w:cs="Cambria"/>
                        <w:b/>
                        <w:bCs/>
                      </w:rPr>
                      <w:t>Adı:………………….…….…</w:t>
                    </w:r>
                  </w:p>
                  <w:p w:rsidR="00670416" w:rsidRPr="002A0068" w:rsidRDefault="00670416" w:rsidP="0065099F">
                    <w:pPr>
                      <w:ind w:left="-113"/>
                      <w:rPr>
                        <w:rFonts w:ascii="Cambria" w:hAnsi="Cambria" w:cs="Cambria"/>
                        <w:b/>
                        <w:bCs/>
                      </w:rPr>
                    </w:pPr>
                    <w:r w:rsidRPr="002A0068">
                      <w:rPr>
                        <w:rFonts w:ascii="Cambria" w:hAnsi="Cambria" w:cs="Cambria"/>
                        <w:b/>
                        <w:bCs/>
                      </w:rPr>
                      <w:t>Soyadı:………………....…</w:t>
                    </w:r>
                  </w:p>
                  <w:p w:rsidR="00670416" w:rsidRPr="002A0068" w:rsidRDefault="00670416" w:rsidP="0065099F">
                    <w:pPr>
                      <w:ind w:left="-113"/>
                      <w:rPr>
                        <w:rFonts w:ascii="Cambria" w:hAnsi="Cambria" w:cs="Cambria"/>
                      </w:rPr>
                    </w:pPr>
                    <w:r w:rsidRPr="002A0068">
                      <w:rPr>
                        <w:rFonts w:ascii="Cambria" w:hAnsi="Cambria" w:cs="Cambria"/>
                        <w:b/>
                        <w:bCs/>
                      </w:rPr>
                      <w:t>Sınıfı ve No……..…..…..</w:t>
                    </w:r>
                  </w:p>
                </w:txbxContent>
              </v:textbox>
            </v:roundrect>
            <v:roundrect id="_x0000_s1030" style="position:absolute;left:9161;top:776;width:2050;height:1099" arcsize="10923f" strokecolor="#e36c0a" strokeweight="5pt">
              <v:stroke linestyle="thickThin"/>
              <v:shadow color="#868686"/>
              <v:textbox style="mso-next-textbox:#_x0000_s1030">
                <w:txbxContent>
                  <w:p w:rsidR="00670416" w:rsidRDefault="00670416" w:rsidP="0065099F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670416" w:rsidRPr="001F5301" w:rsidRDefault="00670416" w:rsidP="006D4827">
                    <w:pPr>
                      <w:ind w:left="-57"/>
                      <w:jc w:val="center"/>
                      <w:rPr>
                        <w:rFonts w:ascii="Cambria" w:hAnsi="Cambria" w:cs="Cambria"/>
                        <w:b/>
                        <w:bCs/>
                      </w:rPr>
                    </w:pPr>
                    <w:r w:rsidRPr="001F5301">
                      <w:rPr>
                        <w:rFonts w:ascii="Cambria" w:hAnsi="Cambria" w:cs="Cambria"/>
                        <w:b/>
                        <w:bCs/>
                      </w:rPr>
                      <w:t>TEST-</w:t>
                    </w:r>
                    <w:r>
                      <w:rPr>
                        <w:rFonts w:ascii="Cambria" w:hAnsi="Cambria" w:cs="Cambria"/>
                        <w:b/>
                        <w:bCs/>
                      </w:rPr>
                      <w:t>6</w:t>
                    </w:r>
                  </w:p>
                </w:txbxContent>
              </v:textbox>
            </v:roundrect>
          </v:group>
        </w:pict>
      </w:r>
    </w:p>
    <w:p w:rsidR="00670416" w:rsidRPr="002A0068" w:rsidRDefault="00670416" w:rsidP="00A010ED">
      <w:pPr>
        <w:spacing w:line="276" w:lineRule="auto"/>
        <w:rPr>
          <w:rFonts w:ascii="Cambria" w:hAnsi="Cambria" w:cs="Cambria"/>
        </w:rPr>
      </w:pPr>
    </w:p>
    <w:p w:rsidR="00670416" w:rsidRPr="002A0068" w:rsidRDefault="00670416" w:rsidP="00A010ED">
      <w:pPr>
        <w:spacing w:line="276" w:lineRule="auto"/>
        <w:rPr>
          <w:rFonts w:ascii="Cambria" w:hAnsi="Cambria" w:cs="Cambria"/>
        </w:rPr>
      </w:pPr>
    </w:p>
    <w:p w:rsidR="00670416" w:rsidRPr="002A0068" w:rsidRDefault="00670416" w:rsidP="00A010ED">
      <w:pPr>
        <w:spacing w:line="276" w:lineRule="auto"/>
        <w:rPr>
          <w:rFonts w:ascii="Cambria" w:hAnsi="Cambria" w:cs="Cambria"/>
        </w:rPr>
        <w:sectPr w:rsidR="00670416" w:rsidRPr="002A0068" w:rsidSect="00E566D3">
          <w:footerReference w:type="default" r:id="rId7"/>
          <w:pgSz w:w="11906" w:h="16838"/>
          <w:pgMar w:top="567" w:right="567" w:bottom="567" w:left="567" w:header="709" w:footer="709" w:gutter="0"/>
          <w:pgBorders w:offsetFrom="page">
            <w:top w:val="ovals" w:sz="4" w:space="24" w:color="E36C0A"/>
            <w:left w:val="ovals" w:sz="4" w:space="24" w:color="E36C0A"/>
            <w:bottom w:val="ovals" w:sz="4" w:space="24" w:color="E36C0A"/>
            <w:right w:val="ovals" w:sz="4" w:space="24" w:color="E36C0A"/>
          </w:pgBorders>
          <w:cols w:num="2" w:space="708"/>
          <w:docGrid w:linePitch="360"/>
        </w:sectPr>
      </w:pPr>
    </w:p>
    <w:p w:rsidR="00670416" w:rsidRPr="002A0068" w:rsidRDefault="00670416" w:rsidP="00FA3CED">
      <w:pPr>
        <w:rPr>
          <w:rFonts w:ascii="Cambria" w:hAnsi="Cambria" w:cs="Cambria"/>
          <w:b/>
          <w:bCs/>
        </w:rPr>
      </w:pPr>
      <w:r w:rsidRPr="002A0068">
        <w:rPr>
          <w:rFonts w:ascii="Cambria" w:hAnsi="Cambria" w:cs="Cambria"/>
          <w:b/>
          <w:bCs/>
        </w:rPr>
        <w:t xml:space="preserve">     </w:t>
      </w:r>
    </w:p>
    <w:p w:rsidR="00670416" w:rsidRPr="002A0068" w:rsidRDefault="00670416" w:rsidP="00FA3CED">
      <w:pPr>
        <w:rPr>
          <w:rFonts w:ascii="Cambria" w:hAnsi="Cambria" w:cs="Cambria"/>
          <w:b/>
          <w:bCs/>
        </w:rPr>
      </w:pPr>
      <w:r w:rsidRPr="002A0068">
        <w:rPr>
          <w:rFonts w:ascii="Cambria" w:hAnsi="Cambria" w:cs="Cambria"/>
          <w:b/>
          <w:bCs/>
        </w:rPr>
        <w:t xml:space="preserve">    </w:t>
      </w:r>
    </w:p>
    <w:p w:rsidR="00670416" w:rsidRPr="002A0068" w:rsidRDefault="00670416" w:rsidP="00FA3CED">
      <w:pPr>
        <w:rPr>
          <w:rFonts w:ascii="Cambria" w:hAnsi="Cambria" w:cs="Cambria"/>
          <w:b/>
          <w:bCs/>
        </w:rPr>
      </w:pPr>
      <w:r w:rsidRPr="002A0068">
        <w:rPr>
          <w:rFonts w:ascii="Cambria" w:hAnsi="Cambria" w:cs="Cambria"/>
          <w:b/>
          <w:bCs/>
        </w:rPr>
        <w:t xml:space="preserve">    </w:t>
      </w:r>
    </w:p>
    <w:p w:rsidR="00670416" w:rsidRPr="002A0068" w:rsidRDefault="00670416" w:rsidP="00FA3CED">
      <w:pPr>
        <w:rPr>
          <w:rFonts w:ascii="Cambria" w:hAnsi="Cambria" w:cs="Cambria"/>
          <w:b/>
          <w:bCs/>
        </w:rPr>
      </w:pPr>
    </w:p>
    <w:p w:rsidR="00670416" w:rsidRPr="002A0068" w:rsidRDefault="00670416" w:rsidP="00FA3CED">
      <w:pPr>
        <w:rPr>
          <w:rFonts w:ascii="Cambria" w:hAnsi="Cambria" w:cs="Cambria"/>
        </w:rPr>
        <w:sectPr w:rsidR="00670416" w:rsidRPr="002A0068" w:rsidSect="00E566D3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E36C0A"/>
            <w:left w:val="ovals" w:sz="4" w:space="24" w:color="E36C0A"/>
            <w:bottom w:val="ovals" w:sz="4" w:space="24" w:color="E36C0A"/>
            <w:right w:val="ovals" w:sz="4" w:space="24" w:color="E36C0A"/>
          </w:pgBorders>
          <w:cols w:num="2" w:space="708"/>
          <w:docGrid w:linePitch="360"/>
        </w:sectPr>
      </w:pPr>
    </w:p>
    <w:p w:rsidR="00670416" w:rsidRPr="002A0068" w:rsidRDefault="00670416" w:rsidP="002B18F2">
      <w:pPr>
        <w:pStyle w:val="NoSpacing"/>
        <w:rPr>
          <w:rFonts w:ascii="Cambria" w:hAnsi="Cambria" w:cs="Cambria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268.8pt;margin-top:9.65pt;width:0;height:685.85pt;z-index:251657216" o:connectortype="straight" strokecolor="#e36c0a" strokeweight="2.25pt">
            <v:shadow type="perspective" color="#974706" offset="1pt" offset2="-3pt"/>
          </v:shape>
        </w:pict>
      </w:r>
    </w:p>
    <w:p w:rsidR="00670416" w:rsidRDefault="00670416" w:rsidP="00712783">
      <w:pPr>
        <w:rPr>
          <w:rFonts w:ascii="Cambria" w:hAnsi="Cambria" w:cs="Cambria"/>
          <w:b/>
          <w:bCs/>
        </w:rPr>
      </w:pPr>
    </w:p>
    <w:p w:rsidR="00670416" w:rsidRPr="003C43B6" w:rsidRDefault="00670416" w:rsidP="003C43B6">
      <w:pPr>
        <w:ind w:left="57"/>
        <w:rPr>
          <w:rFonts w:ascii="Cambria" w:hAnsi="Cambria" w:cs="Cambria"/>
          <w:b/>
          <w:bCs/>
        </w:rPr>
      </w:pPr>
      <w:r w:rsidRPr="002A0068">
        <w:rPr>
          <w:rFonts w:ascii="Cambria" w:hAnsi="Cambria" w:cs="Cambria"/>
          <w:b/>
          <w:bCs/>
        </w:rPr>
        <w:t>1)</w:t>
      </w:r>
      <w:r w:rsidRPr="002A0068">
        <w:rPr>
          <w:rFonts w:ascii="Cambria" w:hAnsi="Cambria" w:cs="Cambria"/>
        </w:rPr>
        <w:t xml:space="preserve"> </w:t>
      </w:r>
      <w:r w:rsidRPr="003C43B6">
        <w:rPr>
          <w:rFonts w:ascii="Cambria" w:hAnsi="Cambria" w:cs="Cambria"/>
          <w:b/>
          <w:bCs/>
        </w:rPr>
        <w:t>Aşağıdaki verilenlerden hangisi kullanılan</w:t>
      </w:r>
      <w:r>
        <w:rPr>
          <w:rFonts w:ascii="Cambria" w:hAnsi="Cambria" w:cs="Cambria"/>
          <w:b/>
          <w:bCs/>
        </w:rPr>
        <w:t xml:space="preserve"> takvim çeşitlerinden değildir?</w:t>
      </w:r>
    </w:p>
    <w:p w:rsidR="00670416" w:rsidRPr="003C43B6" w:rsidRDefault="00670416" w:rsidP="003C43B6">
      <w:pPr>
        <w:ind w:left="57"/>
        <w:rPr>
          <w:rFonts w:ascii="Cambria" w:hAnsi="Cambria" w:cs="Cambria"/>
        </w:rPr>
      </w:pPr>
      <w:r w:rsidRPr="003C43B6">
        <w:rPr>
          <w:rFonts w:ascii="Cambria" w:hAnsi="Cambria" w:cs="Cambria"/>
        </w:rPr>
        <w:t xml:space="preserve">A) Cemali                    </w:t>
      </w:r>
      <w:r>
        <w:rPr>
          <w:rFonts w:ascii="Cambria" w:hAnsi="Cambria" w:cs="Cambria"/>
        </w:rPr>
        <w:t xml:space="preserve">               </w:t>
      </w:r>
      <w:r w:rsidRPr="003C43B6">
        <w:rPr>
          <w:rFonts w:ascii="Cambria" w:hAnsi="Cambria" w:cs="Cambria"/>
        </w:rPr>
        <w:t xml:space="preserve"> B) Celali </w:t>
      </w:r>
    </w:p>
    <w:p w:rsidR="00670416" w:rsidRPr="003C43B6" w:rsidRDefault="00670416" w:rsidP="003C43B6">
      <w:pPr>
        <w:ind w:left="57"/>
        <w:rPr>
          <w:rFonts w:ascii="Cambria" w:hAnsi="Cambria" w:cs="Cambria"/>
        </w:rPr>
      </w:pPr>
      <w:r>
        <w:rPr>
          <w:rFonts w:ascii="Cambria" w:hAnsi="Cambria" w:cs="Cambria"/>
        </w:rPr>
        <w:t>C)</w:t>
      </w:r>
      <w:r w:rsidRPr="003C43B6">
        <w:rPr>
          <w:rFonts w:ascii="Cambria" w:hAnsi="Cambria" w:cs="Cambria"/>
        </w:rPr>
        <w:t xml:space="preserve"> Rumi                          </w:t>
      </w:r>
      <w:r>
        <w:rPr>
          <w:rFonts w:ascii="Cambria" w:hAnsi="Cambria" w:cs="Cambria"/>
        </w:rPr>
        <w:t xml:space="preserve">             D)</w:t>
      </w:r>
      <w:r w:rsidRPr="003C43B6">
        <w:rPr>
          <w:rFonts w:ascii="Cambria" w:hAnsi="Cambria" w:cs="Cambria"/>
        </w:rPr>
        <w:t xml:space="preserve"> Milâdi</w:t>
      </w:r>
    </w:p>
    <w:p w:rsidR="00670416" w:rsidRDefault="00670416" w:rsidP="003C43B6">
      <w:pPr>
        <w:pStyle w:val="NoSpacing"/>
        <w:spacing w:after="120"/>
        <w:ind w:left="57"/>
        <w:rPr>
          <w:rFonts w:ascii="Cambria" w:hAnsi="Cambria" w:cs="Cambria"/>
          <w:sz w:val="24"/>
          <w:szCs w:val="24"/>
        </w:rPr>
      </w:pPr>
    </w:p>
    <w:p w:rsidR="00670416" w:rsidRDefault="00670416" w:rsidP="003C43B6">
      <w:pPr>
        <w:pStyle w:val="NoSpacing"/>
        <w:spacing w:after="120"/>
        <w:ind w:left="57"/>
        <w:rPr>
          <w:rFonts w:ascii="Cambria" w:hAnsi="Cambria" w:cs="Cambria"/>
          <w:sz w:val="24"/>
          <w:szCs w:val="24"/>
        </w:rPr>
      </w:pPr>
    </w:p>
    <w:p w:rsidR="00670416" w:rsidRDefault="00670416" w:rsidP="003C43B6">
      <w:pPr>
        <w:pStyle w:val="NoSpacing"/>
        <w:spacing w:after="120"/>
        <w:ind w:left="57"/>
        <w:rPr>
          <w:rFonts w:ascii="Cambria" w:hAnsi="Cambria" w:cs="Cambria"/>
          <w:sz w:val="24"/>
          <w:szCs w:val="24"/>
        </w:rPr>
      </w:pPr>
    </w:p>
    <w:p w:rsidR="00670416" w:rsidRPr="002A0068" w:rsidRDefault="00670416" w:rsidP="003C43B6">
      <w:pPr>
        <w:pStyle w:val="NoSpacing"/>
        <w:spacing w:after="120"/>
        <w:ind w:left="57"/>
        <w:rPr>
          <w:rFonts w:ascii="Cambria" w:hAnsi="Cambria" w:cs="Cambria"/>
          <w:sz w:val="24"/>
          <w:szCs w:val="24"/>
        </w:rPr>
      </w:pPr>
    </w:p>
    <w:p w:rsidR="00670416" w:rsidRPr="003C43B6" w:rsidRDefault="00670416" w:rsidP="003C43B6">
      <w:pPr>
        <w:ind w:left="57"/>
        <w:rPr>
          <w:rFonts w:ascii="Cambria" w:hAnsi="Cambria" w:cs="Cambria"/>
          <w:b/>
          <w:bCs/>
          <w:color w:val="000000"/>
        </w:rPr>
      </w:pPr>
      <w:r w:rsidRPr="005709FF">
        <w:rPr>
          <w:rFonts w:ascii="Cambria" w:hAnsi="Cambria" w:cs="Cambria"/>
          <w:b/>
          <w:bCs/>
        </w:rPr>
        <w:t>2)</w:t>
      </w:r>
      <w:r w:rsidRPr="005709FF">
        <w:rPr>
          <w:rFonts w:ascii="Cambria" w:hAnsi="Cambria" w:cs="Cambria"/>
        </w:rPr>
        <w:t xml:space="preserve"> </w:t>
      </w:r>
      <w:r w:rsidRPr="003C43B6">
        <w:rPr>
          <w:rFonts w:ascii="Cambria" w:hAnsi="Cambria" w:cs="Cambria"/>
          <w:b/>
          <w:bCs/>
          <w:color w:val="000000"/>
        </w:rPr>
        <w:t>Güneş saati neye dayanarak çalışırdı?</w:t>
      </w:r>
    </w:p>
    <w:p w:rsidR="00670416" w:rsidRPr="003C43B6" w:rsidRDefault="00670416" w:rsidP="003C43B6">
      <w:pPr>
        <w:ind w:left="57"/>
        <w:rPr>
          <w:rFonts w:ascii="Cambria" w:hAnsi="Cambria" w:cs="Cambria"/>
          <w:color w:val="000000"/>
        </w:rPr>
      </w:pPr>
      <w:r w:rsidRPr="003C43B6">
        <w:rPr>
          <w:rFonts w:ascii="Cambria" w:hAnsi="Cambria" w:cs="Cambria"/>
          <w:color w:val="000000"/>
        </w:rPr>
        <w:t>A</w:t>
      </w:r>
      <w:r>
        <w:rPr>
          <w:rFonts w:ascii="Cambria" w:hAnsi="Cambria" w:cs="Cambria"/>
          <w:color w:val="000000"/>
        </w:rPr>
        <w:t>)</w:t>
      </w:r>
      <w:r w:rsidRPr="003C43B6">
        <w:rPr>
          <w:rFonts w:ascii="Cambria" w:hAnsi="Cambria" w:cs="Cambria"/>
          <w:color w:val="000000"/>
        </w:rPr>
        <w:t xml:space="preserve"> Güneş ışığını yansıtmaya</w:t>
      </w:r>
    </w:p>
    <w:p w:rsidR="00670416" w:rsidRPr="003C43B6" w:rsidRDefault="00670416" w:rsidP="003C43B6">
      <w:pPr>
        <w:ind w:left="57"/>
        <w:rPr>
          <w:rFonts w:ascii="Cambria" w:hAnsi="Cambria" w:cs="Cambria"/>
          <w:color w:val="000000"/>
        </w:rPr>
      </w:pPr>
      <w:r w:rsidRPr="003C43B6">
        <w:rPr>
          <w:rFonts w:ascii="Cambria" w:hAnsi="Cambria" w:cs="Cambria"/>
          <w:color w:val="000000"/>
        </w:rPr>
        <w:t>B</w:t>
      </w:r>
      <w:r>
        <w:rPr>
          <w:rFonts w:ascii="Cambria" w:hAnsi="Cambria" w:cs="Cambria"/>
          <w:color w:val="000000"/>
        </w:rPr>
        <w:t>)</w:t>
      </w:r>
      <w:r w:rsidRPr="003C43B6">
        <w:rPr>
          <w:rFonts w:ascii="Cambria" w:hAnsi="Cambria" w:cs="Cambria"/>
          <w:color w:val="000000"/>
        </w:rPr>
        <w:t xml:space="preserve"> Bir çubukla gölge düşürme prensibine</w:t>
      </w:r>
    </w:p>
    <w:p w:rsidR="00670416" w:rsidRPr="003C43B6" w:rsidRDefault="00670416" w:rsidP="003C43B6">
      <w:pPr>
        <w:ind w:left="57"/>
        <w:rPr>
          <w:rFonts w:ascii="Cambria" w:hAnsi="Cambria" w:cs="Cambria"/>
          <w:color w:val="000000"/>
        </w:rPr>
      </w:pPr>
      <w:r w:rsidRPr="003C43B6">
        <w:rPr>
          <w:rFonts w:ascii="Cambria" w:hAnsi="Cambria" w:cs="Cambria"/>
          <w:color w:val="000000"/>
        </w:rPr>
        <w:t>C</w:t>
      </w:r>
      <w:r>
        <w:rPr>
          <w:rFonts w:ascii="Cambria" w:hAnsi="Cambria" w:cs="Cambria"/>
          <w:color w:val="000000"/>
        </w:rPr>
        <w:t>)</w:t>
      </w:r>
      <w:r w:rsidRPr="003C43B6">
        <w:rPr>
          <w:rFonts w:ascii="Cambria" w:hAnsi="Cambria" w:cs="Cambria"/>
          <w:color w:val="000000"/>
        </w:rPr>
        <w:t xml:space="preserve"> Güneş ısısının vermiş olduğu sıcaklığa</w:t>
      </w:r>
    </w:p>
    <w:p w:rsidR="00670416" w:rsidRPr="003C43B6" w:rsidRDefault="00670416" w:rsidP="003C43B6">
      <w:pPr>
        <w:ind w:left="57"/>
        <w:rPr>
          <w:rFonts w:ascii="Cambria" w:hAnsi="Cambria" w:cs="Cambria"/>
        </w:rPr>
      </w:pPr>
      <w:r>
        <w:rPr>
          <w:rFonts w:ascii="Cambria" w:hAnsi="Cambria" w:cs="Cambria"/>
          <w:color w:val="000000"/>
        </w:rPr>
        <w:t xml:space="preserve">D) </w:t>
      </w:r>
      <w:r w:rsidRPr="003C43B6">
        <w:rPr>
          <w:rFonts w:ascii="Cambria" w:hAnsi="Cambria" w:cs="Cambria"/>
          <w:color w:val="000000"/>
        </w:rPr>
        <w:t>Ay ışığının yansımasına</w:t>
      </w:r>
    </w:p>
    <w:p w:rsidR="00670416" w:rsidRDefault="00670416" w:rsidP="00C34721">
      <w:pPr>
        <w:ind w:left="57"/>
        <w:rPr>
          <w:rFonts w:ascii="Cambria" w:hAnsi="Cambria" w:cs="Cambria"/>
        </w:rPr>
      </w:pPr>
    </w:p>
    <w:p w:rsidR="00670416" w:rsidRDefault="00670416" w:rsidP="00C34721">
      <w:pPr>
        <w:ind w:left="57"/>
        <w:rPr>
          <w:rFonts w:ascii="Cambria" w:hAnsi="Cambria" w:cs="Cambria"/>
        </w:rPr>
      </w:pPr>
    </w:p>
    <w:p w:rsidR="00670416" w:rsidRDefault="00670416" w:rsidP="005A5EDE">
      <w:pPr>
        <w:rPr>
          <w:rFonts w:ascii="Cambria" w:hAnsi="Cambria" w:cs="Cambria"/>
        </w:rPr>
      </w:pPr>
    </w:p>
    <w:p w:rsidR="00670416" w:rsidRDefault="00670416" w:rsidP="005A5EDE">
      <w:pPr>
        <w:rPr>
          <w:rFonts w:ascii="Cambria" w:hAnsi="Cambria" w:cs="Cambria"/>
        </w:rPr>
      </w:pPr>
    </w:p>
    <w:p w:rsidR="00670416" w:rsidRPr="002A0068" w:rsidRDefault="00670416" w:rsidP="005A5EDE">
      <w:pPr>
        <w:rPr>
          <w:rFonts w:ascii="Cambria" w:hAnsi="Cambria" w:cs="Cambria"/>
        </w:rPr>
      </w:pPr>
    </w:p>
    <w:p w:rsidR="00670416" w:rsidRPr="002A0068" w:rsidRDefault="00670416" w:rsidP="00792C4E">
      <w:pPr>
        <w:ind w:left="57"/>
        <w:rPr>
          <w:rFonts w:ascii="Cambria" w:hAnsi="Cambria" w:cs="Cambria"/>
          <w:lang w:eastAsia="en-US"/>
        </w:rPr>
      </w:pPr>
    </w:p>
    <w:p w:rsidR="00670416" w:rsidRPr="00792C4E" w:rsidRDefault="00670416" w:rsidP="00792C4E">
      <w:pPr>
        <w:ind w:left="57"/>
        <w:rPr>
          <w:rFonts w:ascii="Cambria" w:hAnsi="Cambria" w:cs="Cambria"/>
          <w:b/>
          <w:bCs/>
        </w:rPr>
      </w:pPr>
      <w:r w:rsidRPr="005709FF">
        <w:rPr>
          <w:rFonts w:ascii="Cambria" w:hAnsi="Cambria" w:cs="Cambria"/>
          <w:b/>
          <w:bCs/>
        </w:rPr>
        <w:t xml:space="preserve">3) </w:t>
      </w:r>
      <w:r w:rsidRPr="00792C4E">
        <w:rPr>
          <w:rFonts w:ascii="Cambria" w:hAnsi="Cambria" w:cs="Cambria"/>
          <w:b/>
          <w:bCs/>
        </w:rPr>
        <w:t>Aşağıdaki adı verilen hayvanlardan hangisi haberleşmede kullanılmıştır?</w:t>
      </w:r>
    </w:p>
    <w:p w:rsidR="00670416" w:rsidRPr="00792C4E" w:rsidRDefault="00670416" w:rsidP="00792C4E">
      <w:pPr>
        <w:ind w:left="57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r w:rsidRPr="00792C4E">
        <w:rPr>
          <w:rFonts w:ascii="Cambria" w:hAnsi="Cambria" w:cs="Cambria"/>
        </w:rPr>
        <w:t>karga</w:t>
      </w:r>
      <w:r>
        <w:rPr>
          <w:rFonts w:ascii="Cambria" w:hAnsi="Cambria" w:cs="Cambria"/>
        </w:rPr>
        <w:t xml:space="preserve">                                 B) </w:t>
      </w:r>
      <w:r w:rsidRPr="00792C4E">
        <w:rPr>
          <w:rFonts w:ascii="Cambria" w:hAnsi="Cambria" w:cs="Cambria"/>
        </w:rPr>
        <w:t xml:space="preserve">serçe </w:t>
      </w:r>
    </w:p>
    <w:p w:rsidR="00670416" w:rsidRPr="00792C4E" w:rsidRDefault="00670416" w:rsidP="00792C4E">
      <w:pPr>
        <w:ind w:left="57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r w:rsidRPr="00792C4E">
        <w:rPr>
          <w:rFonts w:ascii="Cambria" w:hAnsi="Cambria" w:cs="Cambria"/>
        </w:rPr>
        <w:t xml:space="preserve">güvercin </w:t>
      </w:r>
      <w:r>
        <w:rPr>
          <w:rFonts w:ascii="Cambria" w:hAnsi="Cambria" w:cs="Cambria"/>
        </w:rPr>
        <w:t xml:space="preserve">                          D)</w:t>
      </w:r>
      <w:r w:rsidRPr="00792C4E">
        <w:rPr>
          <w:rFonts w:ascii="Cambria" w:hAnsi="Cambria" w:cs="Cambria"/>
        </w:rPr>
        <w:t xml:space="preserve"> kartal</w:t>
      </w:r>
    </w:p>
    <w:p w:rsidR="00670416" w:rsidRDefault="00670416" w:rsidP="008219C2">
      <w:pPr>
        <w:spacing w:after="200" w:line="276" w:lineRule="auto"/>
        <w:rPr>
          <w:rFonts w:ascii="Cambria" w:hAnsi="Cambria" w:cs="Cambria"/>
          <w:lang w:eastAsia="en-US"/>
        </w:rPr>
      </w:pPr>
    </w:p>
    <w:p w:rsidR="00670416" w:rsidRDefault="00670416" w:rsidP="008219C2">
      <w:pPr>
        <w:spacing w:after="200" w:line="276" w:lineRule="auto"/>
        <w:rPr>
          <w:rFonts w:ascii="Cambria" w:hAnsi="Cambria" w:cs="Cambria"/>
          <w:lang w:eastAsia="en-US"/>
        </w:rPr>
      </w:pPr>
    </w:p>
    <w:p w:rsidR="00670416" w:rsidRPr="002A0068" w:rsidRDefault="00670416" w:rsidP="008219C2">
      <w:pPr>
        <w:spacing w:after="200" w:line="276" w:lineRule="auto"/>
        <w:rPr>
          <w:rFonts w:ascii="Cambria" w:hAnsi="Cambria" w:cs="Cambria"/>
          <w:lang w:eastAsia="en-US"/>
        </w:rPr>
      </w:pPr>
    </w:p>
    <w:p w:rsidR="00670416" w:rsidRPr="00E70359" w:rsidRDefault="00670416" w:rsidP="00E70359">
      <w:pPr>
        <w:ind w:left="57"/>
        <w:rPr>
          <w:rFonts w:ascii="Cambria" w:hAnsi="Cambria" w:cs="Cambria"/>
          <w:b/>
          <w:bCs/>
          <w:color w:val="000000"/>
        </w:rPr>
      </w:pPr>
      <w:r w:rsidRPr="002A0068">
        <w:rPr>
          <w:rFonts w:ascii="Cambria" w:hAnsi="Cambria" w:cs="Cambria"/>
          <w:b/>
          <w:bCs/>
        </w:rPr>
        <w:t>4)</w:t>
      </w:r>
      <w:r w:rsidRPr="002A0068">
        <w:rPr>
          <w:rFonts w:ascii="Cambria" w:hAnsi="Cambria" w:cs="Cambria"/>
        </w:rPr>
        <w:t xml:space="preserve"> </w:t>
      </w:r>
      <w:r w:rsidRPr="00E70359">
        <w:rPr>
          <w:rFonts w:ascii="Cambria" w:hAnsi="Cambria" w:cs="Cambria"/>
          <w:b/>
          <w:bCs/>
          <w:color w:val="000000"/>
        </w:rPr>
        <w:t>Aşağıdakilerden hangisi Büyük Selçuklu Sultanı Melikşah adına düzenlenen takvimdir?</w:t>
      </w:r>
    </w:p>
    <w:p w:rsidR="00670416" w:rsidRPr="00E70359" w:rsidRDefault="00670416" w:rsidP="00E70359">
      <w:pPr>
        <w:rPr>
          <w:rFonts w:ascii="Cambria" w:hAnsi="Cambria" w:cs="Cambria"/>
          <w:color w:val="000000"/>
        </w:rPr>
      </w:pPr>
      <w:r>
        <w:rPr>
          <w:rFonts w:ascii="Cambria" w:hAnsi="Cambria" w:cs="Cambria"/>
          <w:b/>
          <w:bCs/>
          <w:color w:val="000000"/>
        </w:rPr>
        <w:t xml:space="preserve"> </w:t>
      </w:r>
      <w:r>
        <w:rPr>
          <w:rFonts w:ascii="Cambria" w:hAnsi="Cambria" w:cs="Cambria"/>
          <w:color w:val="000000"/>
        </w:rPr>
        <w:t xml:space="preserve">A) </w:t>
      </w:r>
      <w:r w:rsidRPr="00E70359">
        <w:rPr>
          <w:rFonts w:ascii="Cambria" w:hAnsi="Cambria" w:cs="Cambria"/>
          <w:color w:val="000000"/>
        </w:rPr>
        <w:t>12 Hayvanlı Türk Takvimi</w:t>
      </w:r>
    </w:p>
    <w:p w:rsidR="00670416" w:rsidRPr="00E70359" w:rsidRDefault="00670416" w:rsidP="00E70359">
      <w:pPr>
        <w:ind w:left="57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 xml:space="preserve">B) </w:t>
      </w:r>
      <w:r w:rsidRPr="00E70359">
        <w:rPr>
          <w:rFonts w:ascii="Cambria" w:hAnsi="Cambria" w:cs="Cambria"/>
          <w:color w:val="000000"/>
        </w:rPr>
        <w:t>Rumi Takvim</w:t>
      </w:r>
    </w:p>
    <w:p w:rsidR="00670416" w:rsidRPr="00E70359" w:rsidRDefault="00670416" w:rsidP="00E70359">
      <w:pPr>
        <w:ind w:left="57"/>
        <w:rPr>
          <w:rFonts w:ascii="Cambria" w:hAnsi="Cambria" w:cs="Cambria"/>
          <w:color w:val="000000"/>
        </w:rPr>
      </w:pPr>
      <w:r>
        <w:rPr>
          <w:rFonts w:ascii="Cambria" w:hAnsi="Cambria" w:cs="Cambria"/>
          <w:color w:val="000000"/>
        </w:rPr>
        <w:t>C)</w:t>
      </w:r>
      <w:r w:rsidRPr="00E70359">
        <w:rPr>
          <w:rFonts w:ascii="Cambria" w:hAnsi="Cambria" w:cs="Cambria"/>
          <w:color w:val="000000"/>
        </w:rPr>
        <w:t xml:space="preserve"> Hicri Takvim</w:t>
      </w:r>
    </w:p>
    <w:p w:rsidR="00670416" w:rsidRPr="00E70359" w:rsidRDefault="00670416" w:rsidP="00E70359">
      <w:pPr>
        <w:ind w:left="57"/>
        <w:rPr>
          <w:rFonts w:ascii="Cambria" w:hAnsi="Cambria" w:cs="Cambria"/>
        </w:rPr>
      </w:pPr>
      <w:r>
        <w:rPr>
          <w:rFonts w:ascii="Cambria" w:hAnsi="Cambria" w:cs="Cambria"/>
          <w:color w:val="000000"/>
        </w:rPr>
        <w:t>D)</w:t>
      </w:r>
      <w:r w:rsidRPr="00E70359">
        <w:rPr>
          <w:rFonts w:ascii="Cambria" w:hAnsi="Cambria" w:cs="Cambria"/>
          <w:color w:val="000000"/>
        </w:rPr>
        <w:t xml:space="preserve"> Celali Takvim</w:t>
      </w:r>
    </w:p>
    <w:p w:rsidR="00670416" w:rsidRDefault="00670416" w:rsidP="006F6A00">
      <w:pPr>
        <w:ind w:left="57"/>
        <w:rPr>
          <w:rFonts w:ascii="Cambria" w:hAnsi="Cambria" w:cs="Cambria"/>
        </w:rPr>
      </w:pPr>
    </w:p>
    <w:p w:rsidR="00670416" w:rsidRPr="002A0068" w:rsidRDefault="00670416" w:rsidP="006F6A00">
      <w:pPr>
        <w:ind w:left="57"/>
        <w:rPr>
          <w:rFonts w:ascii="Cambria" w:hAnsi="Cambria" w:cs="Cambria"/>
        </w:rPr>
      </w:pPr>
    </w:p>
    <w:p w:rsidR="00670416" w:rsidRDefault="00670416" w:rsidP="00E70359">
      <w:pPr>
        <w:ind w:left="57"/>
        <w:rPr>
          <w:rFonts w:ascii="Cambria" w:hAnsi="Cambria" w:cs="Cambria"/>
          <w:lang w:eastAsia="en-US"/>
        </w:rPr>
      </w:pPr>
    </w:p>
    <w:p w:rsidR="00670416" w:rsidRDefault="00670416" w:rsidP="00E70359">
      <w:pPr>
        <w:ind w:left="57"/>
        <w:rPr>
          <w:rFonts w:ascii="Cambria" w:hAnsi="Cambria" w:cs="Cambria"/>
          <w:lang w:eastAsia="en-US"/>
        </w:rPr>
      </w:pPr>
    </w:p>
    <w:p w:rsidR="00670416" w:rsidRPr="002A0068" w:rsidRDefault="00670416" w:rsidP="00E70359">
      <w:pPr>
        <w:ind w:left="57"/>
        <w:rPr>
          <w:rFonts w:ascii="Cambria" w:hAnsi="Cambria" w:cs="Cambria"/>
          <w:lang w:eastAsia="en-US"/>
        </w:rPr>
      </w:pPr>
    </w:p>
    <w:p w:rsidR="00670416" w:rsidRPr="00E70359" w:rsidRDefault="00670416" w:rsidP="00E70359">
      <w:pPr>
        <w:ind w:left="57"/>
        <w:rPr>
          <w:rFonts w:ascii="Cambria" w:hAnsi="Cambria" w:cs="Cambria"/>
          <w:b/>
          <w:bCs/>
        </w:rPr>
      </w:pPr>
      <w:r w:rsidRPr="005709FF">
        <w:rPr>
          <w:rFonts w:ascii="Cambria" w:hAnsi="Cambria" w:cs="Cambria"/>
          <w:b/>
          <w:bCs/>
        </w:rPr>
        <w:t xml:space="preserve">5) </w:t>
      </w:r>
      <w:r w:rsidRPr="00E70359">
        <w:rPr>
          <w:rFonts w:ascii="Cambria" w:hAnsi="Cambria" w:cs="Cambria"/>
          <w:b/>
          <w:bCs/>
        </w:rPr>
        <w:t>Ulaşımda ilk defa hangi tür tren kullanılmıştır?</w:t>
      </w:r>
    </w:p>
    <w:p w:rsidR="00670416" w:rsidRPr="00E70359" w:rsidRDefault="00670416" w:rsidP="00E70359">
      <w:pPr>
        <w:ind w:left="57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r w:rsidRPr="00E70359">
        <w:rPr>
          <w:rFonts w:ascii="Cambria" w:hAnsi="Cambria" w:cs="Cambria"/>
        </w:rPr>
        <w:t xml:space="preserve">raylı                    </w:t>
      </w:r>
      <w:r>
        <w:rPr>
          <w:rFonts w:ascii="Cambria" w:hAnsi="Cambria" w:cs="Cambria"/>
        </w:rPr>
        <w:t xml:space="preserve">              </w:t>
      </w:r>
      <w:r w:rsidRPr="00E70359">
        <w:rPr>
          <w:rFonts w:ascii="Cambria" w:hAnsi="Cambria" w:cs="Cambria"/>
        </w:rPr>
        <w:t xml:space="preserve"> B</w:t>
      </w:r>
      <w:r>
        <w:rPr>
          <w:rFonts w:ascii="Cambria" w:hAnsi="Cambria" w:cs="Cambria"/>
        </w:rPr>
        <w:t>)</w:t>
      </w:r>
      <w:r w:rsidRPr="00E70359">
        <w:rPr>
          <w:rFonts w:ascii="Cambria" w:hAnsi="Cambria" w:cs="Cambria"/>
        </w:rPr>
        <w:t xml:space="preserve"> buharlı</w:t>
      </w:r>
    </w:p>
    <w:p w:rsidR="00670416" w:rsidRPr="00E70359" w:rsidRDefault="00670416" w:rsidP="00E70359">
      <w:pPr>
        <w:ind w:left="57"/>
        <w:rPr>
          <w:rFonts w:ascii="Cambria" w:hAnsi="Cambria" w:cs="Cambria"/>
        </w:rPr>
      </w:pPr>
      <w:r>
        <w:rPr>
          <w:rFonts w:ascii="Cambria" w:hAnsi="Cambria" w:cs="Cambria"/>
        </w:rPr>
        <w:t>C)</w:t>
      </w:r>
      <w:r w:rsidRPr="00E70359">
        <w:rPr>
          <w:rFonts w:ascii="Cambria" w:hAnsi="Cambria" w:cs="Cambria"/>
        </w:rPr>
        <w:t xml:space="preserve"> dizel                  </w:t>
      </w:r>
      <w:r>
        <w:rPr>
          <w:rFonts w:ascii="Cambria" w:hAnsi="Cambria" w:cs="Cambria"/>
        </w:rPr>
        <w:t xml:space="preserve">               </w:t>
      </w:r>
      <w:r w:rsidRPr="00E70359">
        <w:rPr>
          <w:rFonts w:ascii="Cambria" w:hAnsi="Cambria" w:cs="Cambria"/>
        </w:rPr>
        <w:t xml:space="preserve">  </w:t>
      </w:r>
      <w:r>
        <w:rPr>
          <w:rFonts w:ascii="Cambria" w:hAnsi="Cambria" w:cs="Cambria"/>
        </w:rPr>
        <w:t>D)</w:t>
      </w:r>
      <w:r w:rsidRPr="00E70359">
        <w:rPr>
          <w:rFonts w:ascii="Cambria" w:hAnsi="Cambria" w:cs="Cambria"/>
        </w:rPr>
        <w:t xml:space="preserve"> elektrikli</w:t>
      </w:r>
    </w:p>
    <w:p w:rsidR="00670416" w:rsidRDefault="00670416" w:rsidP="00C45AD4">
      <w:pPr>
        <w:ind w:left="170" w:right="57"/>
        <w:rPr>
          <w:rFonts w:ascii="Cambria" w:hAnsi="Cambria" w:cs="Cambria"/>
          <w:b/>
          <w:bCs/>
        </w:rPr>
      </w:pPr>
    </w:p>
    <w:p w:rsidR="00670416" w:rsidRDefault="00670416" w:rsidP="00C45AD4">
      <w:pPr>
        <w:ind w:left="170" w:right="57"/>
        <w:rPr>
          <w:rFonts w:ascii="Cambria" w:hAnsi="Cambria" w:cs="Cambria"/>
          <w:b/>
          <w:bCs/>
        </w:rPr>
      </w:pPr>
    </w:p>
    <w:p w:rsidR="00670416" w:rsidRDefault="00670416" w:rsidP="0015016C">
      <w:pPr>
        <w:ind w:left="170" w:right="57"/>
        <w:rPr>
          <w:rFonts w:ascii="Cambria" w:hAnsi="Cambria" w:cs="Cambria"/>
          <w:b/>
          <w:bCs/>
        </w:rPr>
      </w:pPr>
    </w:p>
    <w:p w:rsidR="00670416" w:rsidRDefault="00670416" w:rsidP="0015016C">
      <w:pPr>
        <w:ind w:left="170" w:right="57"/>
        <w:rPr>
          <w:rFonts w:ascii="Cambria" w:hAnsi="Cambria" w:cs="Cambria"/>
          <w:b/>
          <w:bCs/>
        </w:rPr>
      </w:pPr>
    </w:p>
    <w:p w:rsidR="00670416" w:rsidRPr="001308ED" w:rsidRDefault="00670416" w:rsidP="00FB7F08">
      <w:pPr>
        <w:ind w:left="170" w:right="57"/>
        <w:rPr>
          <w:rFonts w:ascii="Cambria" w:hAnsi="Cambria" w:cs="Cambria"/>
          <w:b/>
          <w:bCs/>
        </w:rPr>
      </w:pPr>
      <w:r w:rsidRPr="005709FF">
        <w:rPr>
          <w:rFonts w:ascii="Cambria" w:hAnsi="Cambria" w:cs="Cambria"/>
          <w:b/>
          <w:bCs/>
        </w:rPr>
        <w:t xml:space="preserve">6) </w:t>
      </w:r>
      <w:r w:rsidRPr="001308ED">
        <w:rPr>
          <w:rFonts w:ascii="Cambria" w:hAnsi="Cambria" w:cs="Cambria"/>
          <w:b/>
          <w:bCs/>
        </w:rPr>
        <w:t>Aşağıdakilerden hangisi bilgi</w:t>
      </w:r>
      <w:r>
        <w:rPr>
          <w:rFonts w:ascii="Cambria" w:hAnsi="Cambria" w:cs="Cambria"/>
          <w:b/>
          <w:bCs/>
        </w:rPr>
        <w:t xml:space="preserve">sayarın zararlarından </w:t>
      </w:r>
      <w:r w:rsidRPr="001308ED">
        <w:rPr>
          <w:rFonts w:ascii="Cambria" w:hAnsi="Cambria" w:cs="Cambria"/>
          <w:b/>
          <w:bCs/>
          <w:u w:val="single"/>
        </w:rPr>
        <w:t>değildir</w:t>
      </w:r>
      <w:r>
        <w:rPr>
          <w:rFonts w:ascii="Cambria" w:hAnsi="Cambria" w:cs="Cambria"/>
          <w:b/>
          <w:bCs/>
        </w:rPr>
        <w:t>?</w:t>
      </w:r>
    </w:p>
    <w:p w:rsidR="00670416" w:rsidRPr="001308ED" w:rsidRDefault="00670416" w:rsidP="00FB7F08">
      <w:pPr>
        <w:ind w:left="170" w:right="57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r w:rsidRPr="001308ED">
        <w:rPr>
          <w:rFonts w:ascii="Cambria" w:hAnsi="Cambria" w:cs="Cambria"/>
        </w:rPr>
        <w:t>Uzun süre kullanıldığında zaman kaybına neden olur.</w:t>
      </w:r>
    </w:p>
    <w:p w:rsidR="00670416" w:rsidRPr="001308ED" w:rsidRDefault="00670416" w:rsidP="00FB7F08">
      <w:pPr>
        <w:ind w:left="170" w:right="57"/>
        <w:rPr>
          <w:rFonts w:ascii="Cambria" w:hAnsi="Cambria" w:cs="Cambria"/>
        </w:rPr>
      </w:pPr>
      <w:r>
        <w:rPr>
          <w:rFonts w:ascii="Cambria" w:hAnsi="Cambria" w:cs="Cambria"/>
        </w:rPr>
        <w:t xml:space="preserve">B) </w:t>
      </w:r>
      <w:r w:rsidRPr="001308ED">
        <w:rPr>
          <w:rFonts w:ascii="Cambria" w:hAnsi="Cambria" w:cs="Cambria"/>
        </w:rPr>
        <w:t>Hareketsiz kalındığı için fiziksel gelişimi engeller.</w:t>
      </w:r>
    </w:p>
    <w:p w:rsidR="00670416" w:rsidRPr="001308ED" w:rsidRDefault="00670416" w:rsidP="00FB7F08">
      <w:pPr>
        <w:ind w:left="170" w:right="57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r w:rsidRPr="001308ED">
        <w:rPr>
          <w:rFonts w:ascii="Cambria" w:hAnsi="Cambria" w:cs="Cambria"/>
        </w:rPr>
        <w:t>Hayal gücünü ve yaratıcılığı geliştirir.</w:t>
      </w:r>
    </w:p>
    <w:p w:rsidR="00670416" w:rsidRPr="001308ED" w:rsidRDefault="00670416" w:rsidP="00FB7F08">
      <w:pPr>
        <w:ind w:left="170" w:right="57"/>
        <w:rPr>
          <w:rFonts w:ascii="Cambria" w:hAnsi="Cambria" w:cs="Cambria"/>
        </w:rPr>
      </w:pPr>
      <w:r>
        <w:rPr>
          <w:rFonts w:ascii="Cambria" w:hAnsi="Cambria" w:cs="Cambria"/>
        </w:rPr>
        <w:t>D)</w:t>
      </w:r>
      <w:r w:rsidRPr="001308ED">
        <w:rPr>
          <w:rFonts w:ascii="Cambria" w:hAnsi="Cambria" w:cs="Cambria"/>
        </w:rPr>
        <w:t xml:space="preserve"> Gözlere zarar verir.</w:t>
      </w:r>
    </w:p>
    <w:p w:rsidR="00670416" w:rsidRPr="00C72B8F" w:rsidRDefault="00670416" w:rsidP="0093256B">
      <w:pPr>
        <w:pStyle w:val="NoSpacing"/>
        <w:spacing w:after="120"/>
        <w:rPr>
          <w:rFonts w:ascii="Cambria" w:hAnsi="Cambria" w:cs="Cambria"/>
          <w:i/>
          <w:iCs/>
          <w:sz w:val="32"/>
          <w:szCs w:val="32"/>
        </w:rPr>
      </w:pPr>
    </w:p>
    <w:p w:rsidR="00670416" w:rsidRPr="005F0EFB" w:rsidRDefault="00670416" w:rsidP="005F0EFB">
      <w:pPr>
        <w:pStyle w:val="BodyText2"/>
        <w:ind w:left="170" w:right="57"/>
        <w:rPr>
          <w:rFonts w:ascii="Cambria" w:hAnsi="Cambria" w:cs="Cambria"/>
        </w:rPr>
      </w:pPr>
      <w:r w:rsidRPr="007C5B76">
        <w:rPr>
          <w:rFonts w:ascii="Cambria" w:hAnsi="Cambria" w:cs="Cambria"/>
        </w:rPr>
        <w:t>7</w:t>
      </w:r>
      <w:r w:rsidRPr="005709FF">
        <w:rPr>
          <w:rFonts w:ascii="Cambria" w:hAnsi="Cambria" w:cs="Cambria"/>
        </w:rPr>
        <w:t>)</w:t>
      </w:r>
      <w:r w:rsidRPr="005709FF">
        <w:rPr>
          <w:rFonts w:ascii="Cambria" w:hAnsi="Cambria" w:cs="Cambria"/>
          <w:b w:val="0"/>
          <w:bCs w:val="0"/>
        </w:rPr>
        <w:t xml:space="preserve"> </w:t>
      </w:r>
      <w:r w:rsidRPr="005F0EFB">
        <w:rPr>
          <w:rFonts w:ascii="Cambria" w:hAnsi="Cambria" w:cs="Cambria"/>
          <w:i/>
          <w:iCs/>
        </w:rPr>
        <w:t>"İnsanların hayatını kolaylaştırmak ve ihtiyaçlarını gidermek için çeşitli ürünlerin ilk kez ortaya konulmasına  ............. denir."</w:t>
      </w:r>
      <w:r w:rsidRPr="005F0EFB">
        <w:rPr>
          <w:rFonts w:ascii="Cambria" w:hAnsi="Cambria" w:cs="Cambria"/>
        </w:rPr>
        <w:t xml:space="preserve"> ifadesinde noktalı yere aşağıdakilerden hangisi yazılmalıdır?</w:t>
      </w:r>
    </w:p>
    <w:p w:rsidR="00670416" w:rsidRPr="005F0EFB" w:rsidRDefault="00670416" w:rsidP="005F0EFB">
      <w:pPr>
        <w:pStyle w:val="BodyText2"/>
        <w:ind w:left="170" w:right="57"/>
        <w:rPr>
          <w:rFonts w:ascii="Cambria" w:hAnsi="Cambria" w:cs="Cambria"/>
          <w:b w:val="0"/>
          <w:bCs w:val="0"/>
        </w:rPr>
      </w:pPr>
      <w:r w:rsidRPr="005F0EFB">
        <w:rPr>
          <w:rFonts w:ascii="Cambria" w:hAnsi="Cambria" w:cs="Cambria"/>
          <w:b w:val="0"/>
          <w:bCs w:val="0"/>
        </w:rPr>
        <w:t>A</w:t>
      </w:r>
      <w:r>
        <w:rPr>
          <w:rFonts w:ascii="Cambria" w:hAnsi="Cambria" w:cs="Cambria"/>
          <w:b w:val="0"/>
          <w:bCs w:val="0"/>
        </w:rPr>
        <w:t>)</w:t>
      </w:r>
      <w:r w:rsidRPr="005F0EFB">
        <w:rPr>
          <w:rFonts w:ascii="Cambria" w:hAnsi="Cambria" w:cs="Cambria"/>
          <w:b w:val="0"/>
          <w:bCs w:val="0"/>
        </w:rPr>
        <w:t xml:space="preserve"> </w:t>
      </w:r>
      <w:r>
        <w:rPr>
          <w:rFonts w:ascii="Cambria" w:hAnsi="Cambria" w:cs="Cambria"/>
          <w:b w:val="0"/>
          <w:bCs w:val="0"/>
        </w:rPr>
        <w:t>teknoloji                            B)</w:t>
      </w:r>
      <w:r w:rsidRPr="005F0EFB">
        <w:rPr>
          <w:rFonts w:ascii="Cambria" w:hAnsi="Cambria" w:cs="Cambria"/>
          <w:b w:val="0"/>
          <w:bCs w:val="0"/>
        </w:rPr>
        <w:t xml:space="preserve"> internet</w:t>
      </w:r>
    </w:p>
    <w:p w:rsidR="00670416" w:rsidRPr="005F0EFB" w:rsidRDefault="00670416" w:rsidP="005F0EFB">
      <w:pPr>
        <w:pStyle w:val="BodyText2"/>
        <w:ind w:left="170" w:right="57"/>
        <w:rPr>
          <w:rFonts w:ascii="Cambria" w:hAnsi="Cambria" w:cs="Cambria"/>
          <w:b w:val="0"/>
          <w:bCs w:val="0"/>
          <w:sz w:val="18"/>
          <w:szCs w:val="18"/>
        </w:rPr>
      </w:pPr>
      <w:r>
        <w:rPr>
          <w:rFonts w:ascii="Cambria" w:hAnsi="Cambria" w:cs="Cambria"/>
          <w:b w:val="0"/>
          <w:bCs w:val="0"/>
        </w:rPr>
        <w:t>C)</w:t>
      </w:r>
      <w:r w:rsidRPr="005F0EFB">
        <w:rPr>
          <w:rFonts w:ascii="Cambria" w:hAnsi="Cambria" w:cs="Cambria"/>
          <w:b w:val="0"/>
          <w:bCs w:val="0"/>
        </w:rPr>
        <w:t xml:space="preserve"> i</w:t>
      </w:r>
      <w:r>
        <w:rPr>
          <w:rFonts w:ascii="Cambria" w:hAnsi="Cambria" w:cs="Cambria"/>
          <w:b w:val="0"/>
          <w:bCs w:val="0"/>
        </w:rPr>
        <w:t>letişim                               D)</w:t>
      </w:r>
      <w:r w:rsidRPr="005F0EFB">
        <w:rPr>
          <w:rFonts w:ascii="Cambria" w:hAnsi="Cambria" w:cs="Cambria"/>
          <w:b w:val="0"/>
          <w:bCs w:val="0"/>
        </w:rPr>
        <w:t xml:space="preserve"> icat</w:t>
      </w:r>
    </w:p>
    <w:p w:rsidR="00670416" w:rsidRPr="00DA239C" w:rsidRDefault="00670416" w:rsidP="00607DA4">
      <w:pPr>
        <w:pStyle w:val="NoSpacing"/>
        <w:spacing w:after="120"/>
        <w:ind w:left="170"/>
        <w:rPr>
          <w:rFonts w:ascii="Cambria" w:hAnsi="Cambria" w:cs="Cambria"/>
          <w:b/>
          <w:bCs/>
          <w:sz w:val="28"/>
          <w:szCs w:val="28"/>
        </w:rPr>
      </w:pPr>
    </w:p>
    <w:p w:rsidR="00670416" w:rsidRDefault="00670416" w:rsidP="009933ED">
      <w:pPr>
        <w:pStyle w:val="NoSpacing"/>
        <w:spacing w:after="120"/>
        <w:rPr>
          <w:rFonts w:ascii="Cambria" w:hAnsi="Cambria" w:cs="Cambria"/>
          <w:b/>
          <w:bCs/>
          <w:sz w:val="18"/>
          <w:szCs w:val="18"/>
        </w:rPr>
      </w:pPr>
    </w:p>
    <w:p w:rsidR="00670416" w:rsidRPr="005709FF" w:rsidRDefault="00670416" w:rsidP="009933ED">
      <w:pPr>
        <w:pStyle w:val="NoSpacing"/>
        <w:spacing w:after="120"/>
        <w:rPr>
          <w:rFonts w:ascii="Cambria" w:hAnsi="Cambria" w:cs="Cambria"/>
          <w:b/>
          <w:bCs/>
          <w:sz w:val="18"/>
          <w:szCs w:val="18"/>
        </w:rPr>
      </w:pPr>
    </w:p>
    <w:p w:rsidR="00670416" w:rsidRPr="000D5CEB" w:rsidRDefault="00670416" w:rsidP="000D5CEB">
      <w:pPr>
        <w:ind w:left="170"/>
        <w:rPr>
          <w:rFonts w:ascii="Cambria" w:hAnsi="Cambria" w:cs="Cambria"/>
          <w:b/>
          <w:bCs/>
          <w:i/>
          <w:iCs/>
        </w:rPr>
      </w:pPr>
      <w:r>
        <w:rPr>
          <w:rFonts w:ascii="Cambria" w:hAnsi="Cambria" w:cs="Cambria"/>
          <w:b/>
          <w:bCs/>
        </w:rPr>
        <w:t xml:space="preserve">8) </w:t>
      </w:r>
      <w:r w:rsidRPr="000D5CEB">
        <w:rPr>
          <w:rFonts w:ascii="Cambria" w:hAnsi="Cambria" w:cs="Cambria"/>
          <w:b/>
          <w:bCs/>
        </w:rPr>
        <w:t>Teknolojik ürünler kullanım alanlarına göre sınıflandırılırlar.</w:t>
      </w:r>
    </w:p>
    <w:p w:rsidR="00670416" w:rsidRPr="000D5CEB" w:rsidRDefault="00670416" w:rsidP="000D5CEB">
      <w:pPr>
        <w:ind w:left="170"/>
        <w:rPr>
          <w:rFonts w:ascii="Cambria" w:hAnsi="Cambria" w:cs="Cambria"/>
          <w:b/>
          <w:bCs/>
        </w:rPr>
      </w:pPr>
      <w:r w:rsidRPr="000D5CEB">
        <w:rPr>
          <w:rFonts w:ascii="Cambria" w:hAnsi="Cambria" w:cs="Cambria"/>
          <w:b/>
          <w:bCs/>
        </w:rPr>
        <w:t>Buna göre otomobil, tren, gemi, uçak gibi teknolojik ürünlerin kullanım alanı aşağıdakilerden hangisidir?</w:t>
      </w:r>
    </w:p>
    <w:p w:rsidR="00670416" w:rsidRPr="000D5CEB" w:rsidRDefault="00670416" w:rsidP="000D5CEB">
      <w:pPr>
        <w:ind w:left="170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r w:rsidRPr="000D5CEB">
        <w:rPr>
          <w:rFonts w:ascii="Cambria" w:hAnsi="Cambria" w:cs="Cambria"/>
        </w:rPr>
        <w:t xml:space="preserve">haberleşme            </w:t>
      </w:r>
      <w:r>
        <w:rPr>
          <w:rFonts w:ascii="Cambria" w:hAnsi="Cambria" w:cs="Cambria"/>
        </w:rPr>
        <w:t xml:space="preserve">       </w:t>
      </w:r>
      <w:r w:rsidRPr="000D5CEB">
        <w:rPr>
          <w:rFonts w:ascii="Cambria" w:hAnsi="Cambria" w:cs="Cambria"/>
        </w:rPr>
        <w:t xml:space="preserve"> </w:t>
      </w:r>
      <w:r>
        <w:rPr>
          <w:rFonts w:ascii="Cambria" w:hAnsi="Cambria" w:cs="Cambria"/>
        </w:rPr>
        <w:t xml:space="preserve"> </w:t>
      </w:r>
      <w:r w:rsidRPr="000D5CEB">
        <w:rPr>
          <w:rFonts w:ascii="Cambria" w:hAnsi="Cambria" w:cs="Cambria"/>
        </w:rPr>
        <w:t xml:space="preserve"> B</w:t>
      </w:r>
      <w:r>
        <w:rPr>
          <w:rFonts w:ascii="Cambria" w:hAnsi="Cambria" w:cs="Cambria"/>
        </w:rPr>
        <w:t>)</w:t>
      </w:r>
      <w:r w:rsidRPr="000D5CEB">
        <w:rPr>
          <w:rFonts w:ascii="Cambria" w:hAnsi="Cambria" w:cs="Cambria"/>
        </w:rPr>
        <w:t xml:space="preserve"> ulaşım</w:t>
      </w:r>
    </w:p>
    <w:p w:rsidR="00670416" w:rsidRPr="000D5CEB" w:rsidRDefault="00670416" w:rsidP="000D5CEB">
      <w:pPr>
        <w:ind w:left="170"/>
        <w:rPr>
          <w:rFonts w:ascii="Cambria" w:hAnsi="Cambria" w:cs="Cambria"/>
        </w:rPr>
      </w:pPr>
      <w:r>
        <w:rPr>
          <w:rFonts w:ascii="Cambria" w:hAnsi="Cambria" w:cs="Cambria"/>
        </w:rPr>
        <w:t xml:space="preserve">C) </w:t>
      </w:r>
      <w:r w:rsidRPr="000D5CEB">
        <w:rPr>
          <w:rFonts w:ascii="Cambria" w:hAnsi="Cambria" w:cs="Cambria"/>
        </w:rPr>
        <w:t xml:space="preserve">eğitim                      </w:t>
      </w:r>
      <w:r>
        <w:rPr>
          <w:rFonts w:ascii="Cambria" w:hAnsi="Cambria" w:cs="Cambria"/>
        </w:rPr>
        <w:t xml:space="preserve">           D)</w:t>
      </w:r>
      <w:r w:rsidRPr="000D5CEB">
        <w:rPr>
          <w:rFonts w:ascii="Cambria" w:hAnsi="Cambria" w:cs="Cambria"/>
        </w:rPr>
        <w:t xml:space="preserve"> sağlık</w:t>
      </w:r>
    </w:p>
    <w:p w:rsidR="00670416" w:rsidRDefault="00670416" w:rsidP="00C45AD4">
      <w:pPr>
        <w:pStyle w:val="NoSpacing"/>
        <w:spacing w:after="120"/>
        <w:ind w:left="170"/>
        <w:rPr>
          <w:rFonts w:ascii="Cambria" w:hAnsi="Cambria" w:cs="Cambria"/>
          <w:sz w:val="14"/>
          <w:szCs w:val="14"/>
        </w:rPr>
      </w:pPr>
    </w:p>
    <w:p w:rsidR="00670416" w:rsidRDefault="00670416" w:rsidP="00C45AD4">
      <w:pPr>
        <w:pStyle w:val="NoSpacing"/>
        <w:spacing w:after="120"/>
        <w:ind w:left="170"/>
        <w:rPr>
          <w:rFonts w:ascii="Cambria" w:hAnsi="Cambria" w:cs="Cambria"/>
          <w:sz w:val="14"/>
          <w:szCs w:val="14"/>
        </w:rPr>
      </w:pPr>
    </w:p>
    <w:p w:rsidR="00670416" w:rsidRPr="002A0068" w:rsidRDefault="00670416" w:rsidP="001C31E2">
      <w:pPr>
        <w:pStyle w:val="NoSpacing"/>
        <w:spacing w:after="120"/>
        <w:rPr>
          <w:rFonts w:ascii="Cambria" w:hAnsi="Cambria" w:cs="Cambria"/>
          <w:sz w:val="14"/>
          <w:szCs w:val="14"/>
        </w:rPr>
      </w:pPr>
    </w:p>
    <w:p w:rsidR="00670416" w:rsidRPr="001676A0" w:rsidRDefault="00670416" w:rsidP="001676A0">
      <w:pPr>
        <w:ind w:left="170"/>
        <w:rPr>
          <w:rFonts w:ascii="Cambria" w:hAnsi="Cambria" w:cs="Cambria"/>
          <w:b/>
          <w:bCs/>
        </w:rPr>
      </w:pPr>
      <w:r w:rsidRPr="005709FF">
        <w:rPr>
          <w:rFonts w:ascii="Cambria" w:hAnsi="Cambria" w:cs="Cambria"/>
          <w:b/>
          <w:bCs/>
        </w:rPr>
        <w:t xml:space="preserve">9) </w:t>
      </w:r>
      <w:r>
        <w:rPr>
          <w:rFonts w:ascii="Cambria" w:hAnsi="Cambria" w:cs="Cambria"/>
          <w:b/>
          <w:bCs/>
        </w:rPr>
        <w:t>“</w:t>
      </w:r>
      <w:r w:rsidRPr="001676A0">
        <w:rPr>
          <w:rFonts w:ascii="Cambria" w:hAnsi="Cambria" w:cs="Cambria"/>
          <w:b/>
          <w:bCs/>
          <w:i/>
          <w:iCs/>
        </w:rPr>
        <w:t>Bazı teknolojik ürün atıklarının doğada kendi kendilerine yok olmaları uzun zaman alır.</w:t>
      </w:r>
      <w:r>
        <w:rPr>
          <w:rFonts w:ascii="Cambria" w:hAnsi="Cambria" w:cs="Cambria"/>
          <w:b/>
          <w:bCs/>
          <w:i/>
          <w:iCs/>
        </w:rPr>
        <w:t>”</w:t>
      </w:r>
      <w:r w:rsidRPr="001676A0">
        <w:rPr>
          <w:rFonts w:ascii="Cambria" w:hAnsi="Cambria" w:cs="Cambria"/>
          <w:b/>
          <w:bCs/>
        </w:rPr>
        <w:t xml:space="preserve"> Aşağıdaki teknolojik ürün atıklarından hangisi doğada kısa zamanda yok olur?</w:t>
      </w:r>
    </w:p>
    <w:p w:rsidR="00670416" w:rsidRPr="001676A0" w:rsidRDefault="00670416" w:rsidP="001676A0">
      <w:pPr>
        <w:ind w:left="170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cam eşya                          B) </w:t>
      </w:r>
      <w:r w:rsidRPr="001676A0">
        <w:rPr>
          <w:rFonts w:ascii="Cambria" w:hAnsi="Cambria" w:cs="Cambria"/>
        </w:rPr>
        <w:t>pil</w:t>
      </w:r>
    </w:p>
    <w:p w:rsidR="00670416" w:rsidRPr="001676A0" w:rsidRDefault="00670416" w:rsidP="001676A0">
      <w:pPr>
        <w:ind w:left="170"/>
        <w:rPr>
          <w:rFonts w:ascii="Cambria" w:hAnsi="Cambria" w:cs="Cambria"/>
          <w:sz w:val="44"/>
          <w:szCs w:val="44"/>
        </w:rPr>
      </w:pPr>
      <w:r>
        <w:rPr>
          <w:rFonts w:ascii="Cambria" w:hAnsi="Cambria" w:cs="Cambria"/>
        </w:rPr>
        <w:t xml:space="preserve">C) </w:t>
      </w:r>
      <w:r w:rsidRPr="001676A0">
        <w:rPr>
          <w:rFonts w:ascii="Cambria" w:hAnsi="Cambria" w:cs="Cambria"/>
        </w:rPr>
        <w:t xml:space="preserve">pet şişeler               </w:t>
      </w:r>
      <w:r>
        <w:rPr>
          <w:rFonts w:ascii="Cambria" w:hAnsi="Cambria" w:cs="Cambria"/>
        </w:rPr>
        <w:t xml:space="preserve">         D)</w:t>
      </w:r>
      <w:r w:rsidRPr="001676A0">
        <w:rPr>
          <w:rFonts w:ascii="Cambria" w:hAnsi="Cambria" w:cs="Cambria"/>
        </w:rPr>
        <w:t xml:space="preserve"> kâğıt</w:t>
      </w:r>
    </w:p>
    <w:p w:rsidR="00670416" w:rsidRDefault="00670416" w:rsidP="00C45AD4">
      <w:pPr>
        <w:ind w:left="170"/>
        <w:rPr>
          <w:rFonts w:ascii="Cambria" w:hAnsi="Cambria" w:cs="Cambria"/>
          <w:b/>
          <w:bCs/>
          <w:sz w:val="28"/>
          <w:szCs w:val="28"/>
        </w:rPr>
      </w:pPr>
    </w:p>
    <w:p w:rsidR="00670416" w:rsidRDefault="00670416" w:rsidP="00C45AD4">
      <w:pPr>
        <w:ind w:left="170"/>
        <w:rPr>
          <w:rFonts w:ascii="Cambria" w:hAnsi="Cambria" w:cs="Cambria"/>
          <w:b/>
          <w:bCs/>
          <w:sz w:val="28"/>
          <w:szCs w:val="28"/>
        </w:rPr>
      </w:pPr>
    </w:p>
    <w:p w:rsidR="00670416" w:rsidRDefault="00670416" w:rsidP="00C45AD4">
      <w:pPr>
        <w:ind w:left="170"/>
        <w:rPr>
          <w:rFonts w:ascii="Cambria" w:hAnsi="Cambria" w:cs="Cambria"/>
          <w:b/>
          <w:bCs/>
          <w:sz w:val="28"/>
          <w:szCs w:val="28"/>
        </w:rPr>
      </w:pPr>
    </w:p>
    <w:p w:rsidR="00670416" w:rsidRPr="001B2886" w:rsidRDefault="00670416" w:rsidP="00C45AD4">
      <w:pPr>
        <w:ind w:left="170"/>
        <w:rPr>
          <w:rFonts w:ascii="Cambria" w:hAnsi="Cambria" w:cs="Cambria"/>
          <w:b/>
          <w:bCs/>
          <w:sz w:val="28"/>
          <w:szCs w:val="28"/>
        </w:rPr>
      </w:pPr>
    </w:p>
    <w:p w:rsidR="00670416" w:rsidRPr="00D4162F" w:rsidRDefault="00670416" w:rsidP="00D4162F">
      <w:pPr>
        <w:widowControl w:val="0"/>
        <w:shd w:val="clear" w:color="auto" w:fill="FFFFFF"/>
        <w:tabs>
          <w:tab w:val="left" w:pos="1159"/>
        </w:tabs>
        <w:autoSpaceDE w:val="0"/>
        <w:autoSpaceDN w:val="0"/>
        <w:adjustRightInd w:val="0"/>
        <w:spacing w:line="240" w:lineRule="exact"/>
        <w:ind w:left="170"/>
        <w:rPr>
          <w:rStyle w:val="Strong"/>
          <w:rFonts w:ascii="Cambria" w:hAnsi="Cambria" w:cs="Cambria"/>
        </w:rPr>
      </w:pPr>
      <w:r w:rsidRPr="005709FF">
        <w:rPr>
          <w:rFonts w:ascii="Cambria" w:hAnsi="Cambria" w:cs="Cambria"/>
          <w:b/>
          <w:bCs/>
        </w:rPr>
        <w:t xml:space="preserve">10) </w:t>
      </w:r>
      <w:r w:rsidRPr="00D4162F">
        <w:rPr>
          <w:rStyle w:val="Strong"/>
          <w:rFonts w:ascii="Cambria" w:hAnsi="Cambria" w:cs="Cambria"/>
        </w:rPr>
        <w:t xml:space="preserve">Plastik eşyaların, ayrı kaplarda toplanıp, fabrikalarda işlenerek yeniden kullanıma sunulmasına ne denir?  </w:t>
      </w:r>
    </w:p>
    <w:p w:rsidR="00670416" w:rsidRDefault="00670416" w:rsidP="00D4162F">
      <w:pPr>
        <w:widowControl w:val="0"/>
        <w:shd w:val="clear" w:color="auto" w:fill="FFFFFF"/>
        <w:tabs>
          <w:tab w:val="left" w:pos="1159"/>
        </w:tabs>
        <w:autoSpaceDE w:val="0"/>
        <w:autoSpaceDN w:val="0"/>
        <w:adjustRightInd w:val="0"/>
        <w:spacing w:line="240" w:lineRule="exact"/>
        <w:ind w:left="170"/>
        <w:rPr>
          <w:rStyle w:val="Strong"/>
          <w:rFonts w:ascii="Cambria" w:hAnsi="Cambria" w:cs="Cambria"/>
          <w:b w:val="0"/>
          <w:bCs w:val="0"/>
        </w:rPr>
      </w:pPr>
      <w:r>
        <w:rPr>
          <w:rStyle w:val="Strong"/>
          <w:rFonts w:ascii="Cambria" w:hAnsi="Cambria" w:cs="Cambria"/>
          <w:b w:val="0"/>
          <w:bCs w:val="0"/>
        </w:rPr>
        <w:t>A</w:t>
      </w:r>
      <w:r w:rsidRPr="00D4162F">
        <w:rPr>
          <w:rStyle w:val="Strong"/>
          <w:rFonts w:ascii="Cambria" w:hAnsi="Cambria" w:cs="Cambria"/>
          <w:b w:val="0"/>
          <w:bCs w:val="0"/>
        </w:rPr>
        <w:t xml:space="preserve">) Yardımlaşma      </w:t>
      </w:r>
      <w:r>
        <w:rPr>
          <w:rStyle w:val="Strong"/>
          <w:rFonts w:ascii="Cambria" w:hAnsi="Cambria" w:cs="Cambria"/>
          <w:b w:val="0"/>
          <w:bCs w:val="0"/>
        </w:rPr>
        <w:t xml:space="preserve">           B</w:t>
      </w:r>
      <w:r w:rsidRPr="00D4162F">
        <w:rPr>
          <w:rStyle w:val="Strong"/>
          <w:rFonts w:ascii="Cambria" w:hAnsi="Cambria" w:cs="Cambria"/>
          <w:b w:val="0"/>
          <w:bCs w:val="0"/>
        </w:rPr>
        <w:t xml:space="preserve">) İletişim             </w:t>
      </w:r>
    </w:p>
    <w:p w:rsidR="00670416" w:rsidRDefault="00670416" w:rsidP="00D4162F">
      <w:pPr>
        <w:widowControl w:val="0"/>
        <w:shd w:val="clear" w:color="auto" w:fill="FFFFFF"/>
        <w:tabs>
          <w:tab w:val="left" w:pos="1159"/>
        </w:tabs>
        <w:autoSpaceDE w:val="0"/>
        <w:autoSpaceDN w:val="0"/>
        <w:adjustRightInd w:val="0"/>
        <w:spacing w:line="240" w:lineRule="exact"/>
        <w:ind w:left="170"/>
        <w:rPr>
          <w:rStyle w:val="Strong"/>
          <w:rFonts w:ascii="Cambria" w:hAnsi="Cambria" w:cs="Cambria"/>
          <w:b w:val="0"/>
          <w:bCs w:val="0"/>
        </w:rPr>
      </w:pPr>
      <w:r>
        <w:rPr>
          <w:rStyle w:val="Strong"/>
          <w:rFonts w:ascii="Cambria" w:hAnsi="Cambria" w:cs="Cambria"/>
          <w:b w:val="0"/>
          <w:bCs w:val="0"/>
        </w:rPr>
        <w:t>C</w:t>
      </w:r>
      <w:r w:rsidRPr="00D4162F">
        <w:rPr>
          <w:rStyle w:val="Strong"/>
          <w:rFonts w:ascii="Cambria" w:hAnsi="Cambria" w:cs="Cambria"/>
          <w:b w:val="0"/>
          <w:bCs w:val="0"/>
        </w:rPr>
        <w:t xml:space="preserve">) Teknoloji       </w:t>
      </w:r>
      <w:r>
        <w:rPr>
          <w:rStyle w:val="Strong"/>
          <w:rFonts w:ascii="Cambria" w:hAnsi="Cambria" w:cs="Cambria"/>
          <w:b w:val="0"/>
          <w:bCs w:val="0"/>
        </w:rPr>
        <w:t xml:space="preserve">                  D</w:t>
      </w:r>
      <w:r w:rsidRPr="00D4162F">
        <w:rPr>
          <w:rStyle w:val="Strong"/>
          <w:rFonts w:ascii="Cambria" w:hAnsi="Cambria" w:cs="Cambria"/>
          <w:b w:val="0"/>
          <w:bCs w:val="0"/>
        </w:rPr>
        <w:t>) Geri kazanım</w:t>
      </w:r>
    </w:p>
    <w:p w:rsidR="00670416" w:rsidRPr="00D4162F" w:rsidRDefault="00670416" w:rsidP="00D4162F">
      <w:pPr>
        <w:widowControl w:val="0"/>
        <w:shd w:val="clear" w:color="auto" w:fill="FFFFFF"/>
        <w:tabs>
          <w:tab w:val="left" w:pos="1159"/>
        </w:tabs>
        <w:autoSpaceDE w:val="0"/>
        <w:autoSpaceDN w:val="0"/>
        <w:adjustRightInd w:val="0"/>
        <w:spacing w:line="240" w:lineRule="exact"/>
        <w:ind w:left="170"/>
        <w:rPr>
          <w:rFonts w:ascii="Cambria" w:hAnsi="Cambria" w:cs="Cambria"/>
          <w:b/>
          <w:bCs/>
        </w:rPr>
      </w:pPr>
    </w:p>
    <w:p w:rsidR="00670416" w:rsidRDefault="00670416" w:rsidP="00BA7289">
      <w:pPr>
        <w:ind w:left="170"/>
        <w:rPr>
          <w:rFonts w:ascii="Cambria" w:hAnsi="Cambria" w:cs="Cambria"/>
          <w:b/>
          <w:bCs/>
        </w:rPr>
      </w:pPr>
    </w:p>
    <w:p w:rsidR="00670416" w:rsidRDefault="00670416" w:rsidP="00BA7289">
      <w:pPr>
        <w:ind w:left="170"/>
        <w:rPr>
          <w:rFonts w:ascii="Cambria" w:hAnsi="Cambria" w:cs="Cambria"/>
          <w:b/>
          <w:bCs/>
        </w:rPr>
      </w:pPr>
      <w:r>
        <w:rPr>
          <w:noProof/>
        </w:rPr>
        <w:pict>
          <v:group id="_x0000_s1032" style="position:absolute;left:0;text-align:left;margin-left:.9pt;margin-top:.9pt;width:538.45pt;height:75.75pt;z-index:251659264" coordorigin="570,570" coordsize="10769,1515">
            <v:rect id="_x0000_s1033" style="position:absolute;left:570;top:570;width:10769;height:1515" fillcolor="#fde9d9" strokecolor="#e36c0a" strokeweight="4pt">
              <v:stroke linestyle="thinThick"/>
              <v:shadow color="#868686"/>
              <v:textbox style="mso-next-textbox:#_x0000_s1033">
                <w:txbxContent>
                  <w:p w:rsidR="00670416" w:rsidRDefault="00670416" w:rsidP="004F3DDE"/>
                </w:txbxContent>
              </v:textbox>
            </v:rect>
            <v:roundrect id="_x0000_s1034" style="position:absolute;left:3693;top:747;width:5257;height:1128" arcsize="10923f" strokecolor="#e36c0a" strokeweight="5pt">
              <v:stroke linestyle="thickThin"/>
              <v:shadow color="#868686"/>
              <v:textbox style="mso-next-textbox:#_x0000_s1034">
                <w:txbxContent>
                  <w:p w:rsidR="00670416" w:rsidRPr="00796770" w:rsidRDefault="00670416" w:rsidP="004F3DDE">
                    <w:pPr>
                      <w:jc w:val="center"/>
                      <w:rPr>
                        <w:rFonts w:ascii="Cambria" w:hAnsi="Cambria" w:cs="Cambria"/>
                        <w:b/>
                        <w:bCs/>
                        <w:sz w:val="12"/>
                        <w:szCs w:val="12"/>
                      </w:rPr>
                    </w:pPr>
                  </w:p>
                  <w:p w:rsidR="00670416" w:rsidRPr="004E4708" w:rsidRDefault="00670416" w:rsidP="004F3DDE">
                    <w:pPr>
                      <w:jc w:val="center"/>
                      <w:rPr>
                        <w:rFonts w:ascii="Cambria" w:hAnsi="Cambria" w:cs="Cambria"/>
                        <w:b/>
                        <w:bCs/>
                      </w:rPr>
                    </w:pPr>
                    <w:r w:rsidRPr="004E4708">
                      <w:rPr>
                        <w:rFonts w:ascii="Cambria" w:hAnsi="Cambria" w:cs="Cambria"/>
                        <w:b/>
                        <w:bCs/>
                      </w:rPr>
                      <w:t xml:space="preserve">4.SINIF </w:t>
                    </w:r>
                    <w:r>
                      <w:rPr>
                        <w:rFonts w:ascii="Cambria" w:hAnsi="Cambria" w:cs="Cambria"/>
                        <w:b/>
                        <w:bCs/>
                      </w:rPr>
                      <w:t>SOSYAL BİLGİLER DERSİ</w:t>
                    </w:r>
                  </w:p>
                  <w:p w:rsidR="00670416" w:rsidRPr="004E4708" w:rsidRDefault="00670416" w:rsidP="004F3DDE">
                    <w:pPr>
                      <w:jc w:val="center"/>
                      <w:rPr>
                        <w:rFonts w:ascii="Cambria" w:hAnsi="Cambria" w:cs="Cambria"/>
                      </w:rPr>
                    </w:pPr>
                    <w:r>
                      <w:rPr>
                        <w:rFonts w:ascii="Cambria" w:hAnsi="Cambria" w:cs="Cambria"/>
                        <w:b/>
                        <w:bCs/>
                      </w:rPr>
                      <w:t>İYİ Kİ VAR</w:t>
                    </w:r>
                  </w:p>
                  <w:p w:rsidR="00670416" w:rsidRPr="0065099F" w:rsidRDefault="00670416" w:rsidP="004F3DDE"/>
                </w:txbxContent>
              </v:textbox>
            </v:roundrect>
            <v:roundrect id="_x0000_s1035" style="position:absolute;left:702;top:747;width:2833;height:1128" arcsize="10923f" strokecolor="#e36c0a" strokeweight="5pt">
              <v:stroke linestyle="thickThin"/>
              <v:shadow color="#868686"/>
              <v:textbox style="mso-next-textbox:#_x0000_s1035">
                <w:txbxContent>
                  <w:p w:rsidR="00670416" w:rsidRPr="002A0068" w:rsidRDefault="00670416" w:rsidP="004F3DDE">
                    <w:pPr>
                      <w:ind w:left="-113"/>
                      <w:rPr>
                        <w:rFonts w:ascii="Cambria" w:hAnsi="Cambria" w:cs="Cambria"/>
                        <w:b/>
                        <w:bCs/>
                      </w:rPr>
                    </w:pPr>
                    <w:r w:rsidRPr="002A0068">
                      <w:rPr>
                        <w:rFonts w:ascii="Cambria" w:hAnsi="Cambria" w:cs="Cambria"/>
                        <w:b/>
                        <w:bCs/>
                      </w:rPr>
                      <w:t>Adı:………………….…….…</w:t>
                    </w:r>
                  </w:p>
                  <w:p w:rsidR="00670416" w:rsidRPr="002A0068" w:rsidRDefault="00670416" w:rsidP="004F3DDE">
                    <w:pPr>
                      <w:ind w:left="-113"/>
                      <w:rPr>
                        <w:rFonts w:ascii="Cambria" w:hAnsi="Cambria" w:cs="Cambria"/>
                        <w:b/>
                        <w:bCs/>
                      </w:rPr>
                    </w:pPr>
                    <w:r w:rsidRPr="002A0068">
                      <w:rPr>
                        <w:rFonts w:ascii="Cambria" w:hAnsi="Cambria" w:cs="Cambria"/>
                        <w:b/>
                        <w:bCs/>
                      </w:rPr>
                      <w:t>Soyadı:………………....…</w:t>
                    </w:r>
                  </w:p>
                  <w:p w:rsidR="00670416" w:rsidRPr="002A0068" w:rsidRDefault="00670416" w:rsidP="004F3DDE">
                    <w:pPr>
                      <w:ind w:left="-113"/>
                      <w:rPr>
                        <w:rFonts w:ascii="Cambria" w:hAnsi="Cambria" w:cs="Cambria"/>
                      </w:rPr>
                    </w:pPr>
                    <w:r w:rsidRPr="002A0068">
                      <w:rPr>
                        <w:rFonts w:ascii="Cambria" w:hAnsi="Cambria" w:cs="Cambria"/>
                        <w:b/>
                        <w:bCs/>
                      </w:rPr>
                      <w:t>Sınıfı ve No……..…..…..</w:t>
                    </w:r>
                  </w:p>
                </w:txbxContent>
              </v:textbox>
            </v:roundrect>
            <v:roundrect id="_x0000_s1036" style="position:absolute;left:9161;top:776;width:2050;height:1099" arcsize="10923f" strokecolor="#e36c0a" strokeweight="5pt">
              <v:stroke linestyle="thickThin"/>
              <v:shadow color="#868686"/>
              <v:textbox style="mso-next-textbox:#_x0000_s1036">
                <w:txbxContent>
                  <w:p w:rsidR="00670416" w:rsidRDefault="00670416" w:rsidP="004F3DDE">
                    <w:pPr>
                      <w:jc w:val="center"/>
                      <w:rPr>
                        <w:b/>
                        <w:bCs/>
                      </w:rPr>
                    </w:pPr>
                  </w:p>
                  <w:p w:rsidR="00670416" w:rsidRPr="001F5301" w:rsidRDefault="00670416" w:rsidP="004F3DDE">
                    <w:pPr>
                      <w:ind w:left="-57"/>
                      <w:jc w:val="center"/>
                      <w:rPr>
                        <w:rFonts w:ascii="Cambria" w:hAnsi="Cambria" w:cs="Cambria"/>
                        <w:b/>
                        <w:bCs/>
                      </w:rPr>
                    </w:pPr>
                    <w:r w:rsidRPr="001F5301">
                      <w:rPr>
                        <w:rFonts w:ascii="Cambria" w:hAnsi="Cambria" w:cs="Cambria"/>
                        <w:b/>
                        <w:bCs/>
                      </w:rPr>
                      <w:t>TEST-</w:t>
                    </w:r>
                    <w:r>
                      <w:rPr>
                        <w:rFonts w:ascii="Cambria" w:hAnsi="Cambria" w:cs="Cambria"/>
                        <w:b/>
                        <w:bCs/>
                      </w:rPr>
                      <w:t>6</w:t>
                    </w:r>
                  </w:p>
                </w:txbxContent>
              </v:textbox>
            </v:roundrect>
          </v:group>
        </w:pict>
      </w:r>
    </w:p>
    <w:p w:rsidR="00670416" w:rsidRDefault="00670416" w:rsidP="00BA7289">
      <w:pPr>
        <w:ind w:left="170"/>
        <w:rPr>
          <w:rFonts w:ascii="Cambria" w:hAnsi="Cambria" w:cs="Cambria"/>
          <w:b/>
          <w:bCs/>
        </w:rPr>
      </w:pPr>
    </w:p>
    <w:p w:rsidR="00670416" w:rsidRDefault="00670416" w:rsidP="00BA7289">
      <w:pPr>
        <w:ind w:left="170"/>
        <w:rPr>
          <w:rFonts w:ascii="Cambria" w:hAnsi="Cambria" w:cs="Cambria"/>
          <w:b/>
          <w:bCs/>
        </w:rPr>
      </w:pPr>
    </w:p>
    <w:p w:rsidR="00670416" w:rsidRPr="002A0068" w:rsidRDefault="00670416" w:rsidP="00BA7289">
      <w:pPr>
        <w:ind w:left="170"/>
        <w:rPr>
          <w:rFonts w:ascii="Cambria" w:hAnsi="Cambria" w:cs="Cambria"/>
          <w:b/>
          <w:bCs/>
        </w:rPr>
      </w:pPr>
    </w:p>
    <w:p w:rsidR="00670416" w:rsidRPr="005709FF" w:rsidRDefault="00670416" w:rsidP="00C8467F">
      <w:pPr>
        <w:pStyle w:val="NoSpacing"/>
        <w:spacing w:after="120"/>
        <w:rPr>
          <w:rFonts w:ascii="Cambria" w:hAnsi="Cambria" w:cs="Cambria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37" type="#_x0000_t32" style="position:absolute;margin-left:268.95pt;margin-top:3.6pt;width:0;height:695.65pt;z-index:251656192" o:connectortype="straight" strokecolor="#e36c0a" strokeweight="2.25pt">
            <v:shadow type="perspective" color="#974706" offset="1pt" offset2="-3pt"/>
          </v:shape>
        </w:pict>
      </w:r>
    </w:p>
    <w:p w:rsidR="00670416" w:rsidRDefault="00670416" w:rsidP="00FE737B">
      <w:pPr>
        <w:ind w:left="57"/>
        <w:rPr>
          <w:rFonts w:ascii="Cambria" w:hAnsi="Cambria" w:cs="Cambria"/>
          <w:b/>
          <w:bCs/>
        </w:rPr>
      </w:pPr>
    </w:p>
    <w:p w:rsidR="00670416" w:rsidRPr="00396C77" w:rsidRDefault="00670416" w:rsidP="00396C77">
      <w:pPr>
        <w:ind w:left="57"/>
        <w:rPr>
          <w:rStyle w:val="Strong"/>
          <w:rFonts w:ascii="Cambria" w:hAnsi="Cambria" w:cs="Cambria"/>
        </w:rPr>
      </w:pPr>
      <w:r w:rsidRPr="005709FF">
        <w:rPr>
          <w:rFonts w:ascii="Cambria" w:hAnsi="Cambria" w:cs="Cambria"/>
          <w:b/>
          <w:bCs/>
        </w:rPr>
        <w:t>11)</w:t>
      </w:r>
      <w:r w:rsidRPr="005709FF">
        <w:rPr>
          <w:rFonts w:ascii="Cambria" w:hAnsi="Cambria" w:cs="Cambria"/>
        </w:rPr>
        <w:t xml:space="preserve"> </w:t>
      </w:r>
      <w:r w:rsidRPr="00396C77">
        <w:rPr>
          <w:rStyle w:val="Strong"/>
          <w:rFonts w:ascii="Cambria" w:hAnsi="Cambria" w:cs="Cambria"/>
        </w:rPr>
        <w:t>Geçmiş tarihlerden bugüne kadar insanların kullandıkları iletişim araçlarını sıralarsak hangisi doğru olur?</w:t>
      </w:r>
    </w:p>
    <w:p w:rsidR="00670416" w:rsidRDefault="00670416" w:rsidP="00396C77">
      <w:pPr>
        <w:ind w:left="57"/>
        <w:rPr>
          <w:rStyle w:val="Strong"/>
          <w:rFonts w:ascii="Cambria" w:hAnsi="Cambria" w:cs="Cambria"/>
          <w:b w:val="0"/>
          <w:bCs w:val="0"/>
        </w:rPr>
      </w:pPr>
      <w:r w:rsidRPr="00396C77">
        <w:rPr>
          <w:rStyle w:val="Strong"/>
          <w:rFonts w:ascii="Cambria" w:hAnsi="Cambria" w:cs="Cambria"/>
          <w:b w:val="0"/>
          <w:bCs w:val="0"/>
        </w:rPr>
        <w:t xml:space="preserve">A) mektup – telefon – faks – elektronik posta      </w:t>
      </w:r>
    </w:p>
    <w:p w:rsidR="00670416" w:rsidRPr="00396C77" w:rsidRDefault="00670416" w:rsidP="00396C77">
      <w:pPr>
        <w:ind w:left="57"/>
        <w:rPr>
          <w:rStyle w:val="Strong"/>
          <w:rFonts w:ascii="Cambria" w:hAnsi="Cambria" w:cs="Cambria"/>
          <w:b w:val="0"/>
          <w:bCs w:val="0"/>
        </w:rPr>
      </w:pPr>
      <w:r w:rsidRPr="00396C77">
        <w:rPr>
          <w:rStyle w:val="Strong"/>
          <w:rFonts w:ascii="Cambria" w:hAnsi="Cambria" w:cs="Cambria"/>
          <w:b w:val="0"/>
          <w:bCs w:val="0"/>
        </w:rPr>
        <w:t>B) elektronik posta – mektup – telefon – faks</w:t>
      </w:r>
    </w:p>
    <w:p w:rsidR="00670416" w:rsidRDefault="00670416" w:rsidP="00396C77">
      <w:pPr>
        <w:ind w:left="57"/>
        <w:rPr>
          <w:rStyle w:val="Strong"/>
          <w:rFonts w:ascii="Cambria" w:hAnsi="Cambria" w:cs="Cambria"/>
          <w:b w:val="0"/>
          <w:bCs w:val="0"/>
        </w:rPr>
      </w:pPr>
      <w:r w:rsidRPr="00396C77">
        <w:rPr>
          <w:rStyle w:val="Strong"/>
          <w:rFonts w:ascii="Cambria" w:hAnsi="Cambria" w:cs="Cambria"/>
          <w:b w:val="0"/>
          <w:bCs w:val="0"/>
        </w:rPr>
        <w:t xml:space="preserve">C) telefon – faks - elektronik posta – mektup      </w:t>
      </w:r>
    </w:p>
    <w:p w:rsidR="00670416" w:rsidRPr="00396C77" w:rsidRDefault="00670416" w:rsidP="00396C77">
      <w:pPr>
        <w:ind w:left="57"/>
        <w:rPr>
          <w:rStyle w:val="Strong"/>
          <w:rFonts w:ascii="Cambria" w:hAnsi="Cambria" w:cs="Cambria"/>
          <w:b w:val="0"/>
          <w:bCs w:val="0"/>
        </w:rPr>
      </w:pPr>
      <w:r w:rsidRPr="00396C77">
        <w:rPr>
          <w:rStyle w:val="Strong"/>
          <w:rFonts w:ascii="Cambria" w:hAnsi="Cambria" w:cs="Cambria"/>
          <w:b w:val="0"/>
          <w:bCs w:val="0"/>
        </w:rPr>
        <w:t>D) telefon – faks – mektup – elektronik posta</w:t>
      </w:r>
    </w:p>
    <w:p w:rsidR="00670416" w:rsidRPr="00396C77" w:rsidRDefault="00670416" w:rsidP="00396C77">
      <w:pPr>
        <w:ind w:left="57"/>
        <w:rPr>
          <w:rFonts w:ascii="Cambria" w:hAnsi="Cambria" w:cs="Cambria"/>
        </w:rPr>
      </w:pPr>
    </w:p>
    <w:p w:rsidR="00670416" w:rsidRDefault="00670416" w:rsidP="00355766">
      <w:pPr>
        <w:rPr>
          <w:rFonts w:ascii="Cambria" w:hAnsi="Cambria" w:cs="Cambria"/>
          <w:b/>
          <w:bCs/>
        </w:rPr>
      </w:pPr>
    </w:p>
    <w:p w:rsidR="00670416" w:rsidRDefault="00670416" w:rsidP="00355766">
      <w:pPr>
        <w:rPr>
          <w:rFonts w:ascii="Cambria" w:hAnsi="Cambria" w:cs="Cambria"/>
          <w:b/>
          <w:bCs/>
        </w:rPr>
      </w:pPr>
    </w:p>
    <w:p w:rsidR="00670416" w:rsidRDefault="00670416" w:rsidP="00355766">
      <w:pPr>
        <w:rPr>
          <w:rFonts w:ascii="Cambria" w:hAnsi="Cambria" w:cs="Cambria"/>
          <w:b/>
          <w:bCs/>
        </w:rPr>
      </w:pPr>
    </w:p>
    <w:p w:rsidR="00670416" w:rsidRPr="002A0068" w:rsidRDefault="00670416" w:rsidP="00355766">
      <w:pPr>
        <w:rPr>
          <w:rFonts w:ascii="Cambria" w:hAnsi="Cambria" w:cs="Cambria"/>
          <w:b/>
          <w:bCs/>
        </w:rPr>
      </w:pPr>
    </w:p>
    <w:p w:rsidR="00670416" w:rsidRPr="007F6904" w:rsidRDefault="00670416" w:rsidP="007F6904">
      <w:pPr>
        <w:ind w:left="57"/>
        <w:rPr>
          <w:rStyle w:val="Strong"/>
          <w:rFonts w:ascii="Cambria" w:hAnsi="Cambria" w:cs="Cambria"/>
          <w:sz w:val="22"/>
          <w:szCs w:val="22"/>
        </w:rPr>
      </w:pPr>
      <w:r w:rsidRPr="005709FF">
        <w:rPr>
          <w:rFonts w:ascii="Cambria" w:hAnsi="Cambria" w:cs="Cambria"/>
          <w:b/>
          <w:bCs/>
          <w:lang w:eastAsia="en-US"/>
        </w:rPr>
        <w:t xml:space="preserve">12) </w:t>
      </w:r>
      <w:r w:rsidRPr="007F6904">
        <w:rPr>
          <w:rStyle w:val="Strong"/>
          <w:rFonts w:ascii="Cambria" w:hAnsi="Cambria" w:cs="Cambria"/>
          <w:sz w:val="22"/>
          <w:szCs w:val="22"/>
        </w:rPr>
        <w:t>Aşağıdaki teknolojik araçlardan hangisi haberleşme ihtiyacımızı karşılar?</w:t>
      </w:r>
    </w:p>
    <w:p w:rsidR="00670416" w:rsidRDefault="00670416" w:rsidP="007F6904">
      <w:pPr>
        <w:ind w:left="57"/>
        <w:rPr>
          <w:rStyle w:val="Strong"/>
          <w:rFonts w:ascii="Cambria" w:hAnsi="Cambria" w:cs="Cambria"/>
          <w:b w:val="0"/>
          <w:bCs w:val="0"/>
          <w:sz w:val="22"/>
          <w:szCs w:val="22"/>
        </w:rPr>
      </w:pPr>
      <w:r>
        <w:rPr>
          <w:rStyle w:val="Strong"/>
          <w:rFonts w:ascii="Cambria" w:hAnsi="Cambria" w:cs="Cambria"/>
          <w:b w:val="0"/>
          <w:bCs w:val="0"/>
          <w:sz w:val="22"/>
          <w:szCs w:val="22"/>
        </w:rPr>
        <w:t>A</w:t>
      </w:r>
      <w:r w:rsidRPr="007F6904">
        <w:rPr>
          <w:rStyle w:val="Strong"/>
          <w:rFonts w:ascii="Cambria" w:hAnsi="Cambria" w:cs="Cambria"/>
          <w:b w:val="0"/>
          <w:bCs w:val="0"/>
          <w:sz w:val="22"/>
          <w:szCs w:val="22"/>
        </w:rPr>
        <w:t>) telef</w:t>
      </w:r>
      <w:r>
        <w:rPr>
          <w:rStyle w:val="Strong"/>
          <w:rFonts w:ascii="Cambria" w:hAnsi="Cambria" w:cs="Cambria"/>
          <w:b w:val="0"/>
          <w:bCs w:val="0"/>
          <w:sz w:val="22"/>
          <w:szCs w:val="22"/>
        </w:rPr>
        <w:t>on</w:t>
      </w:r>
      <w:r>
        <w:rPr>
          <w:rStyle w:val="Strong"/>
          <w:rFonts w:ascii="Cambria" w:hAnsi="Cambria" w:cs="Cambria"/>
          <w:b w:val="0"/>
          <w:bCs w:val="0"/>
          <w:sz w:val="22"/>
          <w:szCs w:val="22"/>
        </w:rPr>
        <w:tab/>
      </w:r>
      <w:r>
        <w:rPr>
          <w:rStyle w:val="Strong"/>
          <w:rFonts w:ascii="Cambria" w:hAnsi="Cambria" w:cs="Cambria"/>
          <w:b w:val="0"/>
          <w:bCs w:val="0"/>
          <w:sz w:val="22"/>
          <w:szCs w:val="22"/>
        </w:rPr>
        <w:tab/>
      </w:r>
      <w:r>
        <w:rPr>
          <w:rStyle w:val="Strong"/>
          <w:rFonts w:ascii="Cambria" w:hAnsi="Cambria" w:cs="Cambria"/>
          <w:b w:val="0"/>
          <w:bCs w:val="0"/>
          <w:sz w:val="22"/>
          <w:szCs w:val="22"/>
        </w:rPr>
        <w:tab/>
        <w:t>B) araba</w:t>
      </w:r>
      <w:r>
        <w:rPr>
          <w:rStyle w:val="Strong"/>
          <w:rFonts w:ascii="Cambria" w:hAnsi="Cambria" w:cs="Cambria"/>
          <w:b w:val="0"/>
          <w:bCs w:val="0"/>
          <w:sz w:val="22"/>
          <w:szCs w:val="22"/>
        </w:rPr>
        <w:tab/>
      </w:r>
      <w:r>
        <w:rPr>
          <w:rStyle w:val="Strong"/>
          <w:rFonts w:ascii="Cambria" w:hAnsi="Cambria" w:cs="Cambria"/>
          <w:b w:val="0"/>
          <w:bCs w:val="0"/>
          <w:sz w:val="22"/>
          <w:szCs w:val="22"/>
        </w:rPr>
        <w:tab/>
      </w:r>
    </w:p>
    <w:p w:rsidR="00670416" w:rsidRPr="007F6904" w:rsidRDefault="00670416" w:rsidP="007F6904">
      <w:pPr>
        <w:ind w:left="57"/>
        <w:rPr>
          <w:rFonts w:ascii="Cambria" w:hAnsi="Cambria" w:cs="Cambria"/>
          <w:b/>
          <w:bCs/>
          <w:noProof/>
        </w:rPr>
      </w:pPr>
      <w:r>
        <w:rPr>
          <w:rStyle w:val="Strong"/>
          <w:rFonts w:ascii="Cambria" w:hAnsi="Cambria" w:cs="Cambria"/>
          <w:b w:val="0"/>
          <w:bCs w:val="0"/>
          <w:sz w:val="22"/>
          <w:szCs w:val="22"/>
        </w:rPr>
        <w:t>C</w:t>
      </w:r>
      <w:r w:rsidRPr="007F6904">
        <w:rPr>
          <w:rStyle w:val="Strong"/>
          <w:rFonts w:ascii="Cambria" w:hAnsi="Cambria" w:cs="Cambria"/>
          <w:b w:val="0"/>
          <w:bCs w:val="0"/>
          <w:sz w:val="22"/>
          <w:szCs w:val="22"/>
        </w:rPr>
        <w:t>) ampul</w:t>
      </w:r>
      <w:r w:rsidRPr="007F6904">
        <w:rPr>
          <w:rStyle w:val="Strong"/>
          <w:rFonts w:ascii="Cambria" w:hAnsi="Cambria" w:cs="Cambria"/>
          <w:b w:val="0"/>
          <w:bCs w:val="0"/>
          <w:sz w:val="22"/>
          <w:szCs w:val="22"/>
        </w:rPr>
        <w:tab/>
      </w:r>
      <w:r w:rsidRPr="007F6904">
        <w:rPr>
          <w:rStyle w:val="Strong"/>
          <w:rFonts w:ascii="Cambria" w:hAnsi="Cambria" w:cs="Cambria"/>
          <w:b w:val="0"/>
          <w:bCs w:val="0"/>
          <w:sz w:val="22"/>
          <w:szCs w:val="22"/>
        </w:rPr>
        <w:tab/>
      </w:r>
      <w:r>
        <w:rPr>
          <w:rStyle w:val="Strong"/>
          <w:rFonts w:ascii="Cambria" w:hAnsi="Cambria" w:cs="Cambria"/>
          <w:b w:val="0"/>
          <w:bCs w:val="0"/>
          <w:sz w:val="22"/>
          <w:szCs w:val="22"/>
        </w:rPr>
        <w:t xml:space="preserve">              D</w:t>
      </w:r>
      <w:r w:rsidRPr="007F6904">
        <w:rPr>
          <w:rStyle w:val="Strong"/>
          <w:rFonts w:ascii="Cambria" w:hAnsi="Cambria" w:cs="Cambria"/>
          <w:b w:val="0"/>
          <w:bCs w:val="0"/>
          <w:sz w:val="22"/>
          <w:szCs w:val="22"/>
        </w:rPr>
        <w:t>) uçak</w:t>
      </w:r>
    </w:p>
    <w:p w:rsidR="00670416" w:rsidRDefault="00670416" w:rsidP="001F6D05">
      <w:pPr>
        <w:widowControl w:val="0"/>
        <w:rPr>
          <w:rFonts w:ascii="Cambria" w:hAnsi="Cambria" w:cs="Cambria"/>
          <w:noProof/>
        </w:rPr>
      </w:pPr>
    </w:p>
    <w:p w:rsidR="00670416" w:rsidRDefault="00670416" w:rsidP="001F6D05">
      <w:pPr>
        <w:widowControl w:val="0"/>
        <w:rPr>
          <w:rFonts w:ascii="Cambria" w:hAnsi="Cambria" w:cs="Cambria"/>
          <w:noProof/>
        </w:rPr>
      </w:pPr>
    </w:p>
    <w:p w:rsidR="00670416" w:rsidRDefault="00670416" w:rsidP="001F6D05">
      <w:pPr>
        <w:widowControl w:val="0"/>
        <w:rPr>
          <w:rFonts w:ascii="Cambria" w:hAnsi="Cambria" w:cs="Cambria"/>
          <w:noProof/>
        </w:rPr>
      </w:pPr>
    </w:p>
    <w:p w:rsidR="00670416" w:rsidRPr="002A0068" w:rsidRDefault="00670416" w:rsidP="001F6D05">
      <w:pPr>
        <w:widowControl w:val="0"/>
        <w:rPr>
          <w:rFonts w:ascii="Cambria" w:hAnsi="Cambria" w:cs="Cambria"/>
          <w:noProof/>
        </w:rPr>
      </w:pPr>
    </w:p>
    <w:p w:rsidR="00670416" w:rsidRPr="002A0068" w:rsidRDefault="00670416" w:rsidP="00400A76">
      <w:pPr>
        <w:rPr>
          <w:rFonts w:ascii="Cambria" w:hAnsi="Cambria" w:cs="Cambria"/>
          <w:lang w:eastAsia="en-US"/>
        </w:rPr>
      </w:pPr>
    </w:p>
    <w:p w:rsidR="00670416" w:rsidRPr="007F6904" w:rsidRDefault="00670416" w:rsidP="007F6904">
      <w:pPr>
        <w:ind w:left="57"/>
        <w:rPr>
          <w:rFonts w:ascii="Cambria" w:hAnsi="Cambria" w:cs="Cambria"/>
          <w:b/>
          <w:bCs/>
        </w:rPr>
      </w:pPr>
      <w:r w:rsidRPr="005709FF">
        <w:rPr>
          <w:rFonts w:ascii="Cambria" w:hAnsi="Cambria" w:cs="Cambria"/>
          <w:b/>
          <w:bCs/>
        </w:rPr>
        <w:t xml:space="preserve">13) </w:t>
      </w:r>
      <w:r w:rsidRPr="007F6904">
        <w:rPr>
          <w:rFonts w:ascii="Cambria" w:hAnsi="Cambria" w:cs="Cambria"/>
          <w:b/>
          <w:bCs/>
        </w:rPr>
        <w:t>Zamanı ölçmek için kullanılan ilk saat aşağıdakilerden hangisidir?</w:t>
      </w:r>
    </w:p>
    <w:p w:rsidR="00670416" w:rsidRDefault="00670416" w:rsidP="007F6904">
      <w:pPr>
        <w:ind w:left="57"/>
        <w:rPr>
          <w:rFonts w:ascii="Cambria" w:hAnsi="Cambria" w:cs="Cambria"/>
        </w:rPr>
      </w:pPr>
      <w:r>
        <w:rPr>
          <w:rFonts w:ascii="Cambria" w:hAnsi="Cambria" w:cs="Cambria"/>
        </w:rPr>
        <w:t>A</w:t>
      </w:r>
      <w:r w:rsidRPr="007F6904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7F6904">
        <w:rPr>
          <w:rFonts w:ascii="Cambria" w:hAnsi="Cambria" w:cs="Cambria"/>
        </w:rPr>
        <w:t>mekanik saat</w:t>
      </w:r>
      <w:r w:rsidRPr="007F6904">
        <w:rPr>
          <w:rFonts w:ascii="Cambria" w:hAnsi="Cambria" w:cs="Cambria"/>
        </w:rPr>
        <w:tab/>
      </w:r>
      <w:r w:rsidRPr="007F6904">
        <w:rPr>
          <w:rFonts w:ascii="Cambria" w:hAnsi="Cambria" w:cs="Cambria"/>
        </w:rPr>
        <w:tab/>
      </w:r>
      <w:r>
        <w:rPr>
          <w:rFonts w:ascii="Cambria" w:hAnsi="Cambria" w:cs="Cambria"/>
        </w:rPr>
        <w:t>B</w:t>
      </w:r>
      <w:r w:rsidRPr="007F6904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CA7077">
        <w:rPr>
          <w:rFonts w:ascii="Cambria" w:hAnsi="Cambria" w:cs="Cambria"/>
        </w:rPr>
        <w:t xml:space="preserve">güneş saati </w:t>
      </w:r>
    </w:p>
    <w:p w:rsidR="00670416" w:rsidRPr="007F6904" w:rsidRDefault="00670416" w:rsidP="007F6904">
      <w:pPr>
        <w:ind w:left="57"/>
        <w:rPr>
          <w:rFonts w:ascii="Cambria" w:hAnsi="Cambria" w:cs="Cambria"/>
          <w:noProof/>
        </w:rPr>
      </w:pPr>
      <w:r>
        <w:rPr>
          <w:rFonts w:ascii="Cambria" w:hAnsi="Cambria" w:cs="Cambria"/>
        </w:rPr>
        <w:t>C</w:t>
      </w:r>
      <w:r w:rsidRPr="007F6904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7F6904">
        <w:rPr>
          <w:rFonts w:ascii="Cambria" w:hAnsi="Cambria" w:cs="Cambria"/>
        </w:rPr>
        <w:t>atom saati</w:t>
      </w:r>
      <w:r w:rsidRPr="007F6904">
        <w:rPr>
          <w:rFonts w:ascii="Cambria" w:hAnsi="Cambria" w:cs="Cambria"/>
        </w:rPr>
        <w:tab/>
      </w:r>
      <w:r w:rsidRPr="007F6904">
        <w:rPr>
          <w:rFonts w:ascii="Cambria" w:hAnsi="Cambria" w:cs="Cambria"/>
        </w:rPr>
        <w:tab/>
      </w:r>
      <w:r>
        <w:rPr>
          <w:rFonts w:ascii="Cambria" w:hAnsi="Cambria" w:cs="Cambria"/>
        </w:rPr>
        <w:t xml:space="preserve">             D</w:t>
      </w:r>
      <w:r w:rsidRPr="007F6904">
        <w:rPr>
          <w:rFonts w:ascii="Cambria" w:hAnsi="Cambria" w:cs="Cambria"/>
        </w:rPr>
        <w:t>)</w:t>
      </w:r>
      <w:r>
        <w:rPr>
          <w:rFonts w:ascii="Cambria" w:hAnsi="Cambria" w:cs="Cambria"/>
        </w:rPr>
        <w:t xml:space="preserve"> </w:t>
      </w:r>
      <w:r w:rsidRPr="00CA7077">
        <w:rPr>
          <w:rFonts w:ascii="Cambria" w:hAnsi="Cambria" w:cs="Cambria"/>
        </w:rPr>
        <w:t>dijital saat</w:t>
      </w:r>
      <w:r w:rsidRPr="00CA7077">
        <w:rPr>
          <w:rFonts w:ascii="Cambria" w:hAnsi="Cambria" w:cs="Cambria"/>
        </w:rPr>
        <w:tab/>
      </w:r>
    </w:p>
    <w:p w:rsidR="00670416" w:rsidRPr="002A0068" w:rsidRDefault="00670416" w:rsidP="00C8467F">
      <w:pPr>
        <w:widowControl w:val="0"/>
        <w:rPr>
          <w:rFonts w:ascii="Cambria" w:hAnsi="Cambria" w:cs="Cambria"/>
          <w:noProof/>
        </w:rPr>
      </w:pPr>
    </w:p>
    <w:p w:rsidR="00670416" w:rsidRDefault="00670416" w:rsidP="00006676">
      <w:pPr>
        <w:widowControl w:val="0"/>
        <w:ind w:left="57"/>
        <w:rPr>
          <w:rFonts w:ascii="Cambria" w:hAnsi="Cambria" w:cs="Cambria"/>
          <w:noProof/>
        </w:rPr>
      </w:pPr>
    </w:p>
    <w:p w:rsidR="00670416" w:rsidRDefault="00670416" w:rsidP="00006676">
      <w:pPr>
        <w:widowControl w:val="0"/>
        <w:ind w:left="57"/>
        <w:rPr>
          <w:rFonts w:ascii="Cambria" w:hAnsi="Cambria" w:cs="Cambria"/>
          <w:noProof/>
        </w:rPr>
      </w:pPr>
    </w:p>
    <w:p w:rsidR="00670416" w:rsidRPr="002A0068" w:rsidRDefault="00670416" w:rsidP="00006676">
      <w:pPr>
        <w:widowControl w:val="0"/>
        <w:ind w:left="57"/>
        <w:rPr>
          <w:rFonts w:ascii="Cambria" w:hAnsi="Cambria" w:cs="Cambria"/>
          <w:noProof/>
        </w:rPr>
      </w:pPr>
    </w:p>
    <w:p w:rsidR="00670416" w:rsidRPr="002A0068" w:rsidRDefault="00670416" w:rsidP="001F6D05">
      <w:pPr>
        <w:widowControl w:val="0"/>
        <w:ind w:left="57"/>
        <w:rPr>
          <w:rFonts w:ascii="Cambria" w:hAnsi="Cambria" w:cs="Cambria"/>
          <w:noProof/>
        </w:rPr>
      </w:pPr>
    </w:p>
    <w:p w:rsidR="00670416" w:rsidRPr="00D316C8" w:rsidRDefault="00670416" w:rsidP="00D316C8">
      <w:pPr>
        <w:shd w:val="clear" w:color="auto" w:fill="FFFFFF"/>
        <w:ind w:left="57"/>
        <w:rPr>
          <w:rFonts w:ascii="Cambria" w:hAnsi="Cambria" w:cs="Cambria"/>
          <w:b/>
          <w:bCs/>
        </w:rPr>
      </w:pPr>
      <w:r w:rsidRPr="002A0068">
        <w:rPr>
          <w:rFonts w:ascii="Cambria" w:hAnsi="Cambria" w:cs="Cambria"/>
          <w:b/>
          <w:bCs/>
        </w:rPr>
        <w:t xml:space="preserve">14) </w:t>
      </w:r>
      <w:r w:rsidRPr="00D316C8">
        <w:rPr>
          <w:rFonts w:ascii="Cambria" w:hAnsi="Cambria" w:cs="Cambria"/>
          <w:b/>
          <w:bCs/>
        </w:rPr>
        <w:t>Aşa</w:t>
      </w:r>
      <w:r>
        <w:rPr>
          <w:rFonts w:ascii="Cambria" w:hAnsi="Cambria" w:cs="Cambria"/>
          <w:b/>
          <w:bCs/>
        </w:rPr>
        <w:t xml:space="preserve">ğıdakilerden hangisi </w:t>
      </w:r>
      <w:r w:rsidRPr="00D316C8">
        <w:rPr>
          <w:rFonts w:ascii="Cambria" w:hAnsi="Cambria" w:cs="Cambria"/>
          <w:b/>
          <w:bCs/>
          <w:u w:val="single"/>
        </w:rPr>
        <w:t>yanlıştır</w:t>
      </w:r>
      <w:r>
        <w:rPr>
          <w:rFonts w:ascii="Cambria" w:hAnsi="Cambria" w:cs="Cambria"/>
          <w:b/>
          <w:bCs/>
        </w:rPr>
        <w:t>?</w:t>
      </w:r>
    </w:p>
    <w:p w:rsidR="00670416" w:rsidRPr="00D316C8" w:rsidRDefault="00670416" w:rsidP="00D316C8">
      <w:pPr>
        <w:shd w:val="clear" w:color="auto" w:fill="FFFFFF"/>
        <w:ind w:left="57"/>
        <w:rPr>
          <w:rFonts w:ascii="Cambria" w:hAnsi="Cambria" w:cs="Cambria"/>
        </w:rPr>
      </w:pPr>
      <w:r w:rsidRPr="00D316C8">
        <w:rPr>
          <w:rFonts w:ascii="Cambria" w:hAnsi="Cambria" w:cs="Cambria"/>
        </w:rPr>
        <w:t>A)</w:t>
      </w:r>
      <w:r>
        <w:rPr>
          <w:rFonts w:ascii="Cambria" w:hAnsi="Cambria" w:cs="Cambria"/>
        </w:rPr>
        <w:t xml:space="preserve"> </w:t>
      </w:r>
      <w:r w:rsidRPr="00D316C8">
        <w:rPr>
          <w:rFonts w:ascii="Cambria" w:hAnsi="Cambria" w:cs="Cambria"/>
        </w:rPr>
        <w:t>Hicri takvim güneş yılına göre düzenlenmiştir.  B)</w:t>
      </w:r>
      <w:r>
        <w:rPr>
          <w:rFonts w:ascii="Cambria" w:hAnsi="Cambria" w:cs="Cambria"/>
        </w:rPr>
        <w:t xml:space="preserve"> </w:t>
      </w:r>
      <w:r w:rsidRPr="00D316C8">
        <w:rPr>
          <w:rFonts w:ascii="Cambria" w:hAnsi="Cambria" w:cs="Cambria"/>
        </w:rPr>
        <w:t>Miladi takvim güneş yılına göre düzenlenmiştir.</w:t>
      </w:r>
    </w:p>
    <w:p w:rsidR="00670416" w:rsidRDefault="00670416" w:rsidP="00D316C8">
      <w:pPr>
        <w:shd w:val="clear" w:color="auto" w:fill="FFFFFF"/>
        <w:ind w:left="57"/>
        <w:rPr>
          <w:rFonts w:ascii="Cambria" w:hAnsi="Cambria" w:cs="Cambria"/>
        </w:rPr>
      </w:pPr>
      <w:r w:rsidRPr="00D316C8">
        <w:rPr>
          <w:rFonts w:ascii="Cambria" w:hAnsi="Cambria" w:cs="Cambria"/>
        </w:rPr>
        <w:t>C)</w:t>
      </w:r>
      <w:r>
        <w:rPr>
          <w:rFonts w:ascii="Cambria" w:hAnsi="Cambria" w:cs="Cambria"/>
        </w:rPr>
        <w:t xml:space="preserve"> </w:t>
      </w:r>
      <w:r w:rsidRPr="00D316C8">
        <w:rPr>
          <w:rFonts w:ascii="Cambria" w:hAnsi="Cambria" w:cs="Cambria"/>
        </w:rPr>
        <w:t xml:space="preserve">İcat edene mucit denir.                                         </w:t>
      </w:r>
    </w:p>
    <w:p w:rsidR="00670416" w:rsidRPr="00D316C8" w:rsidRDefault="00670416" w:rsidP="00D316C8">
      <w:pPr>
        <w:shd w:val="clear" w:color="auto" w:fill="FFFFFF"/>
        <w:ind w:left="57"/>
        <w:rPr>
          <w:rFonts w:ascii="Cambria" w:hAnsi="Cambria" w:cs="Cambria"/>
        </w:rPr>
      </w:pPr>
      <w:r w:rsidRPr="00D316C8">
        <w:rPr>
          <w:rFonts w:ascii="Cambria" w:hAnsi="Cambria" w:cs="Cambria"/>
        </w:rPr>
        <w:t>D)</w:t>
      </w:r>
      <w:r>
        <w:rPr>
          <w:rFonts w:ascii="Cambria" w:hAnsi="Cambria" w:cs="Cambria"/>
        </w:rPr>
        <w:t xml:space="preserve"> </w:t>
      </w:r>
      <w:r w:rsidRPr="00D316C8">
        <w:rPr>
          <w:rFonts w:ascii="Cambria" w:hAnsi="Cambria" w:cs="Cambria"/>
        </w:rPr>
        <w:t>Teknolojik ürünler zaman içinde gelişir.</w:t>
      </w:r>
    </w:p>
    <w:p w:rsidR="00670416" w:rsidRPr="00A4674B" w:rsidRDefault="00670416" w:rsidP="00D316C8">
      <w:pPr>
        <w:shd w:val="clear" w:color="auto" w:fill="FFFFFF"/>
        <w:ind w:left="57"/>
        <w:rPr>
          <w:rFonts w:ascii="Cambria" w:hAnsi="Cambria" w:cs="Cambria"/>
        </w:rPr>
      </w:pPr>
    </w:p>
    <w:p w:rsidR="00670416" w:rsidRDefault="00670416" w:rsidP="000F1764">
      <w:pPr>
        <w:pStyle w:val="NoSpacing"/>
        <w:spacing w:after="120"/>
        <w:rPr>
          <w:rFonts w:ascii="Cambria" w:hAnsi="Cambria" w:cs="Cambria"/>
          <w:sz w:val="24"/>
          <w:szCs w:val="24"/>
        </w:rPr>
      </w:pPr>
    </w:p>
    <w:p w:rsidR="00670416" w:rsidRPr="002A0068" w:rsidRDefault="00670416" w:rsidP="000F1764">
      <w:pPr>
        <w:pStyle w:val="NoSpacing"/>
        <w:spacing w:after="120"/>
        <w:rPr>
          <w:rFonts w:ascii="Cambria" w:hAnsi="Cambria" w:cs="Cambria"/>
          <w:sz w:val="24"/>
          <w:szCs w:val="24"/>
        </w:rPr>
      </w:pPr>
    </w:p>
    <w:p w:rsidR="00670416" w:rsidRDefault="00670416" w:rsidP="000F1764">
      <w:pPr>
        <w:pStyle w:val="NoSpacing"/>
        <w:spacing w:after="120"/>
        <w:rPr>
          <w:rFonts w:ascii="Cambria" w:hAnsi="Cambria" w:cs="Cambria"/>
          <w:sz w:val="24"/>
          <w:szCs w:val="24"/>
        </w:rPr>
      </w:pPr>
    </w:p>
    <w:p w:rsidR="00670416" w:rsidRPr="002A0068" w:rsidRDefault="00670416" w:rsidP="000F1764">
      <w:pPr>
        <w:pStyle w:val="NoSpacing"/>
        <w:spacing w:after="120"/>
        <w:rPr>
          <w:rFonts w:ascii="Cambria" w:hAnsi="Cambria" w:cs="Cambria"/>
          <w:sz w:val="24"/>
          <w:szCs w:val="24"/>
        </w:rPr>
      </w:pPr>
    </w:p>
    <w:p w:rsidR="00670416" w:rsidRPr="00395C22" w:rsidRDefault="00670416" w:rsidP="00395C22">
      <w:pPr>
        <w:autoSpaceDE w:val="0"/>
        <w:autoSpaceDN w:val="0"/>
        <w:adjustRightInd w:val="0"/>
        <w:ind w:left="57"/>
        <w:rPr>
          <w:rFonts w:ascii="Cambria" w:hAnsi="Cambria" w:cs="Cambria"/>
          <w:b/>
          <w:bCs/>
        </w:rPr>
      </w:pPr>
      <w:r w:rsidRPr="002A0068">
        <w:rPr>
          <w:rFonts w:ascii="Cambria" w:hAnsi="Cambria" w:cs="Cambria"/>
          <w:b/>
          <w:bCs/>
        </w:rPr>
        <w:t xml:space="preserve">15) </w:t>
      </w:r>
      <w:r w:rsidRPr="00395C22">
        <w:rPr>
          <w:rFonts w:ascii="Cambria" w:hAnsi="Cambria" w:cs="Cambria"/>
          <w:b/>
          <w:bCs/>
        </w:rPr>
        <w:t>Aşağıdakilerden hangisi günümüzde kullanımı gittikçe azalan bir iletişim aracıdır?</w:t>
      </w:r>
    </w:p>
    <w:p w:rsidR="00670416" w:rsidRDefault="00670416" w:rsidP="00395C22">
      <w:pPr>
        <w:autoSpaceDE w:val="0"/>
        <w:autoSpaceDN w:val="0"/>
        <w:adjustRightInd w:val="0"/>
        <w:ind w:left="57"/>
        <w:rPr>
          <w:rFonts w:ascii="Cambria" w:hAnsi="Cambria" w:cs="Cambria"/>
        </w:rPr>
      </w:pPr>
      <w:r w:rsidRPr="00395C22">
        <w:rPr>
          <w:rFonts w:ascii="Cambria" w:hAnsi="Cambria" w:cs="Cambria"/>
        </w:rPr>
        <w:t>A) telefon</w:t>
      </w:r>
      <w:r w:rsidRPr="00395C22">
        <w:rPr>
          <w:rFonts w:ascii="Cambria" w:hAnsi="Cambria" w:cs="Cambria"/>
        </w:rPr>
        <w:tab/>
      </w:r>
      <w:r>
        <w:rPr>
          <w:rFonts w:ascii="Cambria" w:hAnsi="Cambria" w:cs="Cambria"/>
        </w:rPr>
        <w:t xml:space="preserve">                         </w:t>
      </w:r>
      <w:r w:rsidRPr="00395C22">
        <w:rPr>
          <w:rFonts w:ascii="Cambria" w:hAnsi="Cambria" w:cs="Cambria"/>
        </w:rPr>
        <w:tab/>
        <w:t>B) mektup</w:t>
      </w:r>
      <w:r w:rsidRPr="00395C22">
        <w:rPr>
          <w:rFonts w:ascii="Cambria" w:hAnsi="Cambria" w:cs="Cambria"/>
        </w:rPr>
        <w:tab/>
      </w:r>
      <w:r w:rsidRPr="00395C22">
        <w:rPr>
          <w:rFonts w:ascii="Cambria" w:hAnsi="Cambria" w:cs="Cambria"/>
        </w:rPr>
        <w:tab/>
      </w:r>
    </w:p>
    <w:p w:rsidR="00670416" w:rsidRPr="00395C22" w:rsidRDefault="00670416" w:rsidP="00395C22">
      <w:pPr>
        <w:autoSpaceDE w:val="0"/>
        <w:autoSpaceDN w:val="0"/>
        <w:adjustRightInd w:val="0"/>
        <w:ind w:left="57"/>
        <w:rPr>
          <w:rFonts w:ascii="Cambria" w:hAnsi="Cambria" w:cs="Cambria"/>
        </w:rPr>
      </w:pPr>
      <w:r w:rsidRPr="00395C22">
        <w:rPr>
          <w:rFonts w:ascii="Cambria" w:hAnsi="Cambria" w:cs="Cambria"/>
        </w:rPr>
        <w:t>C) elektronik posta</w:t>
      </w:r>
      <w:r w:rsidRPr="00395C22">
        <w:rPr>
          <w:rFonts w:ascii="Cambria" w:hAnsi="Cambria" w:cs="Cambria"/>
        </w:rPr>
        <w:tab/>
      </w:r>
      <w:r w:rsidRPr="00395C22">
        <w:rPr>
          <w:rFonts w:ascii="Cambria" w:hAnsi="Cambria" w:cs="Cambria"/>
        </w:rPr>
        <w:tab/>
        <w:t>D) cep telefonu</w:t>
      </w:r>
    </w:p>
    <w:p w:rsidR="00670416" w:rsidRPr="002A0068" w:rsidRDefault="00670416" w:rsidP="00A60CFC">
      <w:pPr>
        <w:ind w:left="170"/>
        <w:rPr>
          <w:rFonts w:ascii="Cambria" w:hAnsi="Cambria" w:cs="Cambria"/>
          <w:b/>
          <w:bCs/>
        </w:rPr>
      </w:pPr>
    </w:p>
    <w:p w:rsidR="00670416" w:rsidRPr="002A0068" w:rsidRDefault="00670416" w:rsidP="00A60CFC">
      <w:pPr>
        <w:ind w:left="170"/>
        <w:rPr>
          <w:rFonts w:ascii="Cambria" w:hAnsi="Cambria" w:cs="Cambria"/>
          <w:b/>
          <w:bCs/>
        </w:rPr>
      </w:pPr>
    </w:p>
    <w:p w:rsidR="00670416" w:rsidRPr="002A0068" w:rsidRDefault="00670416" w:rsidP="00A60CFC">
      <w:pPr>
        <w:ind w:left="170"/>
        <w:rPr>
          <w:rFonts w:ascii="Cambria" w:hAnsi="Cambria" w:cs="Cambria"/>
          <w:b/>
          <w:bCs/>
        </w:rPr>
      </w:pPr>
    </w:p>
    <w:p w:rsidR="00670416" w:rsidRPr="002A0068" w:rsidRDefault="00670416" w:rsidP="00A60CFC">
      <w:pPr>
        <w:ind w:left="170"/>
        <w:rPr>
          <w:rFonts w:ascii="Cambria" w:hAnsi="Cambria" w:cs="Cambria"/>
          <w:b/>
          <w:bCs/>
        </w:rPr>
      </w:pPr>
    </w:p>
    <w:p w:rsidR="00670416" w:rsidRPr="002A0068" w:rsidRDefault="00670416" w:rsidP="00A60CFC">
      <w:pPr>
        <w:ind w:left="170"/>
        <w:rPr>
          <w:rFonts w:ascii="Cambria" w:hAnsi="Cambria" w:cs="Cambria"/>
          <w:b/>
          <w:bCs/>
        </w:rPr>
      </w:pPr>
    </w:p>
    <w:p w:rsidR="00670416" w:rsidRDefault="00670416" w:rsidP="00C8467F">
      <w:pPr>
        <w:rPr>
          <w:rFonts w:ascii="Cambria" w:hAnsi="Cambria" w:cs="Cambria"/>
          <w:b/>
          <w:bCs/>
        </w:rPr>
      </w:pPr>
    </w:p>
    <w:p w:rsidR="00670416" w:rsidRPr="00395C22" w:rsidRDefault="00670416" w:rsidP="00764A54">
      <w:pPr>
        <w:rPr>
          <w:rFonts w:ascii="Cambria" w:hAnsi="Cambria" w:cs="Cambria"/>
          <w:b/>
          <w:bCs/>
          <w:sz w:val="28"/>
          <w:szCs w:val="28"/>
        </w:rPr>
      </w:pPr>
    </w:p>
    <w:p w:rsidR="00670416" w:rsidRDefault="00670416" w:rsidP="00471E49">
      <w:pPr>
        <w:ind w:left="170"/>
        <w:rPr>
          <w:rFonts w:ascii="Cambria" w:hAnsi="Cambria" w:cs="Cambria"/>
          <w:b/>
          <w:bCs/>
        </w:rPr>
      </w:pPr>
    </w:p>
    <w:p w:rsidR="00670416" w:rsidRPr="00D4368F" w:rsidRDefault="00670416" w:rsidP="00D4368F">
      <w:pPr>
        <w:ind w:left="170"/>
        <w:rPr>
          <w:rFonts w:ascii="Cambria" w:hAnsi="Cambria" w:cs="Cambria"/>
          <w:b/>
          <w:bCs/>
        </w:rPr>
      </w:pPr>
      <w:r w:rsidRPr="002A0068">
        <w:rPr>
          <w:rFonts w:ascii="Cambria" w:hAnsi="Cambria" w:cs="Cambria"/>
          <w:b/>
          <w:bCs/>
        </w:rPr>
        <w:t xml:space="preserve">16) </w:t>
      </w:r>
      <w:r w:rsidRPr="00D4368F">
        <w:rPr>
          <w:rFonts w:ascii="Cambria" w:hAnsi="Cambria" w:cs="Cambria"/>
          <w:b/>
          <w:bCs/>
        </w:rPr>
        <w:t>Aşağıdakilerden hangisi teknolojinin insan ve çevreye verdiği zararlardan değildir?</w:t>
      </w:r>
    </w:p>
    <w:p w:rsidR="00670416" w:rsidRPr="00D4368F" w:rsidRDefault="00670416" w:rsidP="00D4368F">
      <w:pPr>
        <w:ind w:left="170"/>
        <w:rPr>
          <w:rFonts w:ascii="Cambria" w:hAnsi="Cambria" w:cs="Cambria"/>
        </w:rPr>
      </w:pPr>
      <w:r w:rsidRPr="00D4368F">
        <w:rPr>
          <w:rFonts w:ascii="Cambria" w:hAnsi="Cambria" w:cs="Cambria"/>
        </w:rPr>
        <w:t xml:space="preserve">A) Hava kirliliği  </w:t>
      </w:r>
    </w:p>
    <w:p w:rsidR="00670416" w:rsidRPr="00D4368F" w:rsidRDefault="00670416" w:rsidP="00D4368F">
      <w:pPr>
        <w:ind w:left="170"/>
        <w:rPr>
          <w:rFonts w:ascii="Cambria" w:hAnsi="Cambria" w:cs="Cambria"/>
        </w:rPr>
      </w:pPr>
      <w:r w:rsidRPr="00D4368F">
        <w:rPr>
          <w:rFonts w:ascii="Cambria" w:hAnsi="Cambria" w:cs="Cambria"/>
        </w:rPr>
        <w:t xml:space="preserve">B) Çevreyi güzelleştirmek          </w:t>
      </w:r>
    </w:p>
    <w:p w:rsidR="00670416" w:rsidRPr="00D4368F" w:rsidRDefault="00670416" w:rsidP="00D4368F">
      <w:pPr>
        <w:ind w:left="170"/>
        <w:rPr>
          <w:rFonts w:ascii="Cambria" w:hAnsi="Cambria" w:cs="Cambria"/>
        </w:rPr>
      </w:pPr>
      <w:r w:rsidRPr="00D4368F">
        <w:rPr>
          <w:rFonts w:ascii="Cambria" w:hAnsi="Cambria" w:cs="Cambria"/>
        </w:rPr>
        <w:t xml:space="preserve">C) Suların kirlenmesi              </w:t>
      </w:r>
    </w:p>
    <w:p w:rsidR="00670416" w:rsidRPr="00D4368F" w:rsidRDefault="00670416" w:rsidP="00D4368F">
      <w:pPr>
        <w:ind w:left="170"/>
        <w:rPr>
          <w:rFonts w:ascii="Cambria" w:hAnsi="Cambria" w:cs="Cambria"/>
        </w:rPr>
      </w:pPr>
      <w:r w:rsidRPr="00D4368F">
        <w:rPr>
          <w:rFonts w:ascii="Cambria" w:hAnsi="Cambria" w:cs="Cambria"/>
        </w:rPr>
        <w:t>D) Ozon tabakasının zarar görmesi</w:t>
      </w:r>
    </w:p>
    <w:p w:rsidR="00670416" w:rsidRDefault="00670416" w:rsidP="00FB2C0F">
      <w:pPr>
        <w:pStyle w:val="NoSpacing"/>
        <w:spacing w:after="120"/>
        <w:rPr>
          <w:rFonts w:ascii="Cambria" w:hAnsi="Cambria" w:cs="Cambria"/>
          <w:b/>
          <w:bCs/>
          <w:sz w:val="24"/>
          <w:szCs w:val="24"/>
        </w:rPr>
      </w:pPr>
    </w:p>
    <w:p w:rsidR="00670416" w:rsidRDefault="00670416" w:rsidP="00FB2C0F">
      <w:pPr>
        <w:pStyle w:val="NoSpacing"/>
        <w:spacing w:after="120"/>
        <w:rPr>
          <w:rFonts w:ascii="Cambria" w:hAnsi="Cambria" w:cs="Cambria"/>
          <w:b/>
          <w:bCs/>
          <w:sz w:val="24"/>
          <w:szCs w:val="24"/>
        </w:rPr>
      </w:pPr>
    </w:p>
    <w:p w:rsidR="00670416" w:rsidRDefault="00670416" w:rsidP="00FB2C0F">
      <w:pPr>
        <w:pStyle w:val="NoSpacing"/>
        <w:spacing w:after="120"/>
        <w:rPr>
          <w:rFonts w:ascii="Cambria" w:hAnsi="Cambria" w:cs="Cambria"/>
          <w:b/>
          <w:bCs/>
          <w:sz w:val="36"/>
          <w:szCs w:val="36"/>
        </w:rPr>
      </w:pPr>
    </w:p>
    <w:p w:rsidR="00670416" w:rsidRPr="001E5425" w:rsidRDefault="00670416" w:rsidP="00FB2C0F">
      <w:pPr>
        <w:pStyle w:val="NoSpacing"/>
        <w:spacing w:after="120"/>
        <w:rPr>
          <w:rFonts w:ascii="Cambria" w:hAnsi="Cambria" w:cs="Cambria"/>
          <w:b/>
          <w:bCs/>
          <w:sz w:val="12"/>
          <w:szCs w:val="12"/>
        </w:rPr>
      </w:pPr>
    </w:p>
    <w:p w:rsidR="00670416" w:rsidRPr="00D4368F" w:rsidRDefault="00670416" w:rsidP="00D4368F">
      <w:pPr>
        <w:ind w:left="170"/>
        <w:rPr>
          <w:rFonts w:ascii="Cambria" w:hAnsi="Cambria" w:cs="Cambria"/>
          <w:b/>
          <w:bCs/>
        </w:rPr>
      </w:pPr>
      <w:r w:rsidRPr="002A0068">
        <w:rPr>
          <w:rFonts w:ascii="Cambria" w:hAnsi="Cambria" w:cs="Cambria"/>
          <w:b/>
          <w:bCs/>
        </w:rPr>
        <w:t xml:space="preserve">17) </w:t>
      </w:r>
      <w:r w:rsidRPr="00D4368F">
        <w:rPr>
          <w:rFonts w:ascii="Cambria" w:hAnsi="Cambria" w:cs="Cambria"/>
          <w:b/>
          <w:bCs/>
        </w:rPr>
        <w:t>Kâğıt icat edilmeden önce insanlar resim ve yazılarını nereye yazıp çiziyorlardı?</w:t>
      </w:r>
    </w:p>
    <w:p w:rsidR="00670416" w:rsidRPr="00D4368F" w:rsidRDefault="00670416" w:rsidP="00D4368F">
      <w:pPr>
        <w:ind w:left="170"/>
        <w:rPr>
          <w:rFonts w:ascii="Cambria" w:hAnsi="Cambria" w:cs="Cambria"/>
        </w:rPr>
      </w:pPr>
      <w:r w:rsidRPr="00D4368F">
        <w:rPr>
          <w:rFonts w:ascii="Cambria" w:hAnsi="Cambria" w:cs="Cambria"/>
        </w:rPr>
        <w:t xml:space="preserve">A) Taş ve kayalara              B) Kumaşlara       </w:t>
      </w:r>
    </w:p>
    <w:p w:rsidR="00670416" w:rsidRPr="00D4368F" w:rsidRDefault="00670416" w:rsidP="00D4368F">
      <w:pPr>
        <w:ind w:left="170"/>
        <w:rPr>
          <w:rFonts w:ascii="Cambria" w:hAnsi="Cambria" w:cs="Cambria"/>
        </w:rPr>
      </w:pPr>
      <w:r w:rsidRPr="00D4368F">
        <w:rPr>
          <w:rFonts w:ascii="Cambria" w:hAnsi="Cambria" w:cs="Cambria"/>
        </w:rPr>
        <w:t>C) Naylonlara                       D) Kartonlara</w:t>
      </w:r>
    </w:p>
    <w:p w:rsidR="00670416" w:rsidRPr="002A0068" w:rsidRDefault="00670416" w:rsidP="00FE53CE">
      <w:pPr>
        <w:ind w:left="170"/>
        <w:rPr>
          <w:rFonts w:ascii="Cambria" w:hAnsi="Cambria" w:cs="Cambria"/>
          <w:b/>
          <w:bCs/>
        </w:rPr>
      </w:pPr>
    </w:p>
    <w:p w:rsidR="00670416" w:rsidRPr="002A0068" w:rsidRDefault="00670416" w:rsidP="00FE53CE">
      <w:pPr>
        <w:ind w:left="170"/>
        <w:rPr>
          <w:rFonts w:ascii="Cambria" w:hAnsi="Cambria" w:cs="Cambria"/>
          <w:b/>
          <w:bCs/>
        </w:rPr>
      </w:pPr>
    </w:p>
    <w:p w:rsidR="00670416" w:rsidRPr="002A0068" w:rsidRDefault="00670416" w:rsidP="00FE53CE">
      <w:pPr>
        <w:ind w:left="170"/>
        <w:rPr>
          <w:rFonts w:ascii="Cambria" w:hAnsi="Cambria" w:cs="Cambria"/>
          <w:b/>
          <w:bCs/>
          <w:sz w:val="32"/>
          <w:szCs w:val="32"/>
        </w:rPr>
      </w:pPr>
    </w:p>
    <w:p w:rsidR="00670416" w:rsidRPr="00C82F75" w:rsidRDefault="00670416" w:rsidP="00C82F75">
      <w:pPr>
        <w:rPr>
          <w:rFonts w:ascii="Cambria" w:hAnsi="Cambria" w:cs="Cambria"/>
          <w:b/>
          <w:bCs/>
          <w:sz w:val="8"/>
          <w:szCs w:val="8"/>
        </w:rPr>
      </w:pPr>
    </w:p>
    <w:p w:rsidR="00670416" w:rsidRDefault="00670416" w:rsidP="00FE53CE">
      <w:pPr>
        <w:ind w:left="170"/>
        <w:rPr>
          <w:rFonts w:ascii="Cambria" w:hAnsi="Cambria" w:cs="Cambria"/>
          <w:b/>
          <w:bCs/>
          <w:sz w:val="12"/>
          <w:szCs w:val="12"/>
        </w:rPr>
      </w:pPr>
    </w:p>
    <w:p w:rsidR="00670416" w:rsidRPr="002A0068" w:rsidRDefault="00670416" w:rsidP="00FE53CE">
      <w:pPr>
        <w:ind w:left="170"/>
        <w:rPr>
          <w:rFonts w:ascii="Cambria" w:hAnsi="Cambria" w:cs="Cambria"/>
          <w:b/>
          <w:bCs/>
          <w:sz w:val="12"/>
          <w:szCs w:val="12"/>
        </w:rPr>
      </w:pPr>
    </w:p>
    <w:p w:rsidR="00670416" w:rsidRPr="00C82F75" w:rsidRDefault="00670416" w:rsidP="00C82F75">
      <w:pPr>
        <w:ind w:left="170"/>
        <w:rPr>
          <w:rFonts w:ascii="Cambria" w:hAnsi="Cambria" w:cs="Cambria"/>
          <w:b/>
          <w:bCs/>
        </w:rPr>
      </w:pPr>
      <w:r w:rsidRPr="002A0068">
        <w:rPr>
          <w:rFonts w:ascii="Cambria" w:hAnsi="Cambria" w:cs="Cambria"/>
          <w:b/>
          <w:bCs/>
        </w:rPr>
        <w:t xml:space="preserve">18) </w:t>
      </w:r>
      <w:r w:rsidRPr="00C82F75">
        <w:rPr>
          <w:rFonts w:ascii="Cambria" w:hAnsi="Cambria" w:cs="Cambria"/>
          <w:b/>
          <w:bCs/>
        </w:rPr>
        <w:t xml:space="preserve">Aşağıdakilerden hangisi teknolojinin sağladığı yararlardan </w:t>
      </w:r>
      <w:r w:rsidRPr="00F92B40">
        <w:rPr>
          <w:rFonts w:ascii="Cambria" w:hAnsi="Cambria" w:cs="Cambria"/>
          <w:b/>
          <w:bCs/>
          <w:u w:val="single"/>
        </w:rPr>
        <w:t>değildir</w:t>
      </w:r>
      <w:r w:rsidRPr="00C82F75">
        <w:rPr>
          <w:rFonts w:ascii="Cambria" w:hAnsi="Cambria" w:cs="Cambria"/>
          <w:b/>
          <w:bCs/>
        </w:rPr>
        <w:t>?</w:t>
      </w:r>
    </w:p>
    <w:p w:rsidR="00670416" w:rsidRDefault="00670416" w:rsidP="00C82F75">
      <w:pPr>
        <w:ind w:left="170"/>
        <w:rPr>
          <w:rFonts w:ascii="Cambria" w:hAnsi="Cambria" w:cs="Cambria"/>
        </w:rPr>
      </w:pPr>
      <w:r w:rsidRPr="00C82F75">
        <w:rPr>
          <w:rFonts w:ascii="Cambria" w:hAnsi="Cambria" w:cs="Cambria"/>
        </w:rPr>
        <w:t>A)</w:t>
      </w:r>
      <w:r>
        <w:rPr>
          <w:rFonts w:ascii="Cambria" w:hAnsi="Cambria" w:cs="Cambria"/>
        </w:rPr>
        <w:t xml:space="preserve"> </w:t>
      </w:r>
      <w:r w:rsidRPr="00C82F75">
        <w:rPr>
          <w:rFonts w:ascii="Cambria" w:hAnsi="Cambria" w:cs="Cambria"/>
        </w:rPr>
        <w:t xml:space="preserve">Hızlı </w:t>
      </w:r>
      <w:r w:rsidRPr="00F92B40">
        <w:rPr>
          <w:rFonts w:ascii="Cambria" w:hAnsi="Cambria" w:cs="Cambria"/>
        </w:rPr>
        <w:t xml:space="preserve">ulaşım                       </w:t>
      </w:r>
      <w:r w:rsidRPr="00C82F75">
        <w:rPr>
          <w:rFonts w:ascii="Cambria" w:hAnsi="Cambria" w:cs="Cambria"/>
        </w:rPr>
        <w:t>B)</w:t>
      </w:r>
      <w:r>
        <w:rPr>
          <w:rFonts w:ascii="Cambria" w:hAnsi="Cambria" w:cs="Cambria"/>
        </w:rPr>
        <w:t xml:space="preserve"> </w:t>
      </w:r>
      <w:r w:rsidRPr="00C82F75">
        <w:rPr>
          <w:rFonts w:ascii="Cambria" w:hAnsi="Cambria" w:cs="Cambria"/>
        </w:rPr>
        <w:t xml:space="preserve">Rahat yaşam     </w:t>
      </w:r>
    </w:p>
    <w:p w:rsidR="00670416" w:rsidRPr="00C82F75" w:rsidRDefault="00670416" w:rsidP="00C82F75">
      <w:pPr>
        <w:ind w:left="170"/>
        <w:rPr>
          <w:rFonts w:ascii="Cambria" w:hAnsi="Cambria" w:cs="Cambria"/>
          <w:sz w:val="8"/>
          <w:szCs w:val="8"/>
        </w:rPr>
      </w:pPr>
      <w:r w:rsidRPr="00C82F75">
        <w:rPr>
          <w:rFonts w:ascii="Cambria" w:hAnsi="Cambria" w:cs="Cambria"/>
        </w:rPr>
        <w:t>C)</w:t>
      </w:r>
      <w:r>
        <w:rPr>
          <w:rFonts w:ascii="Cambria" w:hAnsi="Cambria" w:cs="Cambria"/>
        </w:rPr>
        <w:t xml:space="preserve"> </w:t>
      </w:r>
      <w:r w:rsidRPr="00C82F75">
        <w:rPr>
          <w:rFonts w:ascii="Cambria" w:hAnsi="Cambria" w:cs="Cambria"/>
        </w:rPr>
        <w:t xml:space="preserve">Hızlı </w:t>
      </w:r>
      <w:r w:rsidRPr="00F92B40">
        <w:rPr>
          <w:rFonts w:ascii="Cambria" w:hAnsi="Cambria" w:cs="Cambria"/>
        </w:rPr>
        <w:t xml:space="preserve">konuşma                  </w:t>
      </w:r>
      <w:r w:rsidRPr="00C82F75">
        <w:rPr>
          <w:rFonts w:ascii="Cambria" w:hAnsi="Cambria" w:cs="Cambria"/>
        </w:rPr>
        <w:t>D)</w:t>
      </w:r>
      <w:r>
        <w:rPr>
          <w:rFonts w:ascii="Cambria" w:hAnsi="Cambria" w:cs="Cambria"/>
        </w:rPr>
        <w:t xml:space="preserve"> </w:t>
      </w:r>
      <w:r w:rsidRPr="00C82F75">
        <w:rPr>
          <w:rFonts w:ascii="Cambria" w:hAnsi="Cambria" w:cs="Cambria"/>
        </w:rPr>
        <w:t>Hızlı iletişim</w:t>
      </w:r>
    </w:p>
    <w:p w:rsidR="00670416" w:rsidRDefault="00670416" w:rsidP="00CF278C">
      <w:pPr>
        <w:pStyle w:val="NoSpacing"/>
        <w:spacing w:after="120"/>
        <w:rPr>
          <w:rFonts w:ascii="Cambria" w:hAnsi="Cambria" w:cs="Cambria"/>
          <w:b/>
          <w:bCs/>
          <w:sz w:val="24"/>
          <w:szCs w:val="24"/>
        </w:rPr>
      </w:pPr>
    </w:p>
    <w:p w:rsidR="00670416" w:rsidRDefault="00670416" w:rsidP="00CF278C">
      <w:pPr>
        <w:pStyle w:val="NoSpacing"/>
        <w:spacing w:after="120"/>
        <w:rPr>
          <w:rFonts w:ascii="Cambria" w:hAnsi="Cambria" w:cs="Cambria"/>
          <w:b/>
          <w:bCs/>
          <w:sz w:val="24"/>
          <w:szCs w:val="24"/>
        </w:rPr>
      </w:pPr>
    </w:p>
    <w:p w:rsidR="00670416" w:rsidRPr="002A0068" w:rsidRDefault="00670416" w:rsidP="00CF278C">
      <w:pPr>
        <w:pStyle w:val="NoSpacing"/>
        <w:spacing w:after="120"/>
        <w:rPr>
          <w:rFonts w:ascii="Cambria" w:hAnsi="Cambria" w:cs="Cambria"/>
          <w:b/>
          <w:bCs/>
          <w:sz w:val="24"/>
          <w:szCs w:val="24"/>
        </w:rPr>
      </w:pPr>
    </w:p>
    <w:p w:rsidR="00670416" w:rsidRDefault="00670416" w:rsidP="00AC6C24">
      <w:pPr>
        <w:ind w:left="113"/>
        <w:rPr>
          <w:rFonts w:ascii="Cambria" w:hAnsi="Cambria" w:cs="Cambria"/>
          <w:b/>
          <w:bCs/>
        </w:rPr>
      </w:pPr>
    </w:p>
    <w:p w:rsidR="00670416" w:rsidRPr="00F92B40" w:rsidRDefault="00670416" w:rsidP="00F92B40">
      <w:pPr>
        <w:ind w:left="113"/>
        <w:rPr>
          <w:rFonts w:ascii="Cambria" w:hAnsi="Cambria" w:cs="Cambria"/>
          <w:b/>
          <w:bCs/>
        </w:rPr>
      </w:pPr>
      <w:r w:rsidRPr="002A0068">
        <w:rPr>
          <w:rFonts w:ascii="Cambria" w:hAnsi="Cambria" w:cs="Cambria"/>
          <w:b/>
          <w:bCs/>
        </w:rPr>
        <w:t xml:space="preserve">19) </w:t>
      </w:r>
      <w:r w:rsidRPr="00F92B40">
        <w:rPr>
          <w:rFonts w:ascii="Cambria" w:hAnsi="Cambria" w:cs="Cambria"/>
          <w:b/>
          <w:bCs/>
        </w:rPr>
        <w:t>Aşağıdaki araçlardan hangisi iletişim aracı değildir?</w:t>
      </w:r>
    </w:p>
    <w:p w:rsidR="00670416" w:rsidRDefault="00670416" w:rsidP="00F92B40">
      <w:pPr>
        <w:ind w:left="113"/>
        <w:rPr>
          <w:rFonts w:ascii="Cambria" w:hAnsi="Cambria" w:cs="Cambria"/>
        </w:rPr>
      </w:pPr>
      <w:r w:rsidRPr="00F92B40">
        <w:rPr>
          <w:rFonts w:ascii="Cambria" w:hAnsi="Cambria" w:cs="Cambria"/>
        </w:rPr>
        <w:t>A)</w:t>
      </w:r>
      <w:r>
        <w:rPr>
          <w:rFonts w:ascii="Cambria" w:hAnsi="Cambria" w:cs="Cambria"/>
        </w:rPr>
        <w:t xml:space="preserve"> </w:t>
      </w:r>
      <w:r w:rsidRPr="00F92B40">
        <w:rPr>
          <w:rFonts w:ascii="Cambria" w:hAnsi="Cambria" w:cs="Cambria"/>
        </w:rPr>
        <w:t xml:space="preserve">TV      </w:t>
      </w:r>
      <w:r>
        <w:rPr>
          <w:rFonts w:ascii="Cambria" w:hAnsi="Cambria" w:cs="Cambria"/>
        </w:rPr>
        <w:t xml:space="preserve">                           </w:t>
      </w:r>
      <w:r w:rsidRPr="00F92B40">
        <w:rPr>
          <w:rFonts w:ascii="Cambria" w:hAnsi="Cambria" w:cs="Cambria"/>
        </w:rPr>
        <w:t xml:space="preserve">  B)</w:t>
      </w:r>
      <w:r>
        <w:rPr>
          <w:rFonts w:ascii="Cambria" w:hAnsi="Cambria" w:cs="Cambria"/>
        </w:rPr>
        <w:t xml:space="preserve"> </w:t>
      </w:r>
      <w:r w:rsidRPr="00F92B40">
        <w:rPr>
          <w:rFonts w:ascii="Cambria" w:hAnsi="Cambria" w:cs="Cambria"/>
        </w:rPr>
        <w:t xml:space="preserve">Telefon        </w:t>
      </w:r>
    </w:p>
    <w:p w:rsidR="00670416" w:rsidRPr="00F92B40" w:rsidRDefault="00670416" w:rsidP="00F92B40">
      <w:pPr>
        <w:ind w:left="113"/>
        <w:rPr>
          <w:rFonts w:ascii="Cambria" w:hAnsi="Cambria" w:cs="Cambria"/>
          <w:sz w:val="44"/>
          <w:szCs w:val="44"/>
        </w:rPr>
      </w:pPr>
      <w:r w:rsidRPr="00F92B40">
        <w:rPr>
          <w:rFonts w:ascii="Cambria" w:hAnsi="Cambria" w:cs="Cambria"/>
        </w:rPr>
        <w:t>C)</w:t>
      </w:r>
      <w:r>
        <w:rPr>
          <w:rFonts w:ascii="Cambria" w:hAnsi="Cambria" w:cs="Cambria"/>
        </w:rPr>
        <w:t xml:space="preserve"> </w:t>
      </w:r>
      <w:r w:rsidRPr="00B17A53">
        <w:rPr>
          <w:rFonts w:ascii="Cambria" w:hAnsi="Cambria" w:cs="Cambria"/>
        </w:rPr>
        <w:t xml:space="preserve">Uçak </w:t>
      </w:r>
      <w:r>
        <w:rPr>
          <w:rFonts w:ascii="Cambria" w:hAnsi="Cambria" w:cs="Cambria"/>
        </w:rPr>
        <w:t xml:space="preserve">                              </w:t>
      </w:r>
      <w:r w:rsidRPr="00F92B40">
        <w:rPr>
          <w:rFonts w:ascii="Cambria" w:hAnsi="Cambria" w:cs="Cambria"/>
        </w:rPr>
        <w:t>D)</w:t>
      </w:r>
      <w:r>
        <w:rPr>
          <w:rFonts w:ascii="Cambria" w:hAnsi="Cambria" w:cs="Cambria"/>
        </w:rPr>
        <w:t xml:space="preserve"> </w:t>
      </w:r>
      <w:r w:rsidRPr="00B17A53">
        <w:rPr>
          <w:rFonts w:ascii="Cambria" w:hAnsi="Cambria" w:cs="Cambria"/>
        </w:rPr>
        <w:t xml:space="preserve">Gazete                            </w:t>
      </w:r>
    </w:p>
    <w:p w:rsidR="00670416" w:rsidRDefault="00670416" w:rsidP="00407258">
      <w:pPr>
        <w:ind w:left="170"/>
        <w:rPr>
          <w:rFonts w:ascii="Cambria" w:hAnsi="Cambria" w:cs="Cambria"/>
          <w:b/>
          <w:bCs/>
        </w:rPr>
      </w:pPr>
    </w:p>
    <w:p w:rsidR="00670416" w:rsidRDefault="00670416" w:rsidP="00407258">
      <w:pPr>
        <w:ind w:left="170"/>
        <w:rPr>
          <w:rFonts w:ascii="Cambria" w:hAnsi="Cambria" w:cs="Cambria"/>
          <w:b/>
          <w:bCs/>
        </w:rPr>
      </w:pPr>
    </w:p>
    <w:p w:rsidR="00670416" w:rsidRDefault="00670416" w:rsidP="00407258">
      <w:pPr>
        <w:ind w:left="170"/>
        <w:rPr>
          <w:rFonts w:ascii="Cambria" w:hAnsi="Cambria" w:cs="Cambria"/>
          <w:b/>
          <w:bCs/>
        </w:rPr>
      </w:pPr>
    </w:p>
    <w:p w:rsidR="00670416" w:rsidRDefault="00670416" w:rsidP="00796C4B">
      <w:pPr>
        <w:jc w:val="both"/>
        <w:rPr>
          <w:rFonts w:ascii="ALFABET98" w:hAnsi="ALFABET98" w:cs="ALFABET98"/>
          <w:color w:val="00B0F0"/>
        </w:rPr>
      </w:pPr>
      <w:hyperlink r:id="rId8" w:history="1">
        <w:r>
          <w:rPr>
            <w:rStyle w:val="Hyperlink"/>
            <w:rFonts w:ascii="ALFABET98" w:hAnsi="ALFABET98" w:cs="ALFABET98"/>
          </w:rPr>
          <w:t>www.sorubak.com</w:t>
        </w:r>
      </w:hyperlink>
      <w:r>
        <w:rPr>
          <w:rFonts w:ascii="ALFABET98" w:hAnsi="ALFABET98" w:cs="ALFABET98"/>
          <w:color w:val="00B0F0"/>
        </w:rPr>
        <w:t xml:space="preserve"> </w:t>
      </w:r>
    </w:p>
    <w:p w:rsidR="00670416" w:rsidRDefault="00670416" w:rsidP="00407258">
      <w:pPr>
        <w:ind w:left="170"/>
        <w:rPr>
          <w:rFonts w:ascii="Cambria" w:hAnsi="Cambria" w:cs="Cambria"/>
          <w:b/>
          <w:bCs/>
        </w:rPr>
      </w:pPr>
    </w:p>
    <w:p w:rsidR="00670416" w:rsidRDefault="00670416" w:rsidP="00407258">
      <w:pPr>
        <w:ind w:left="170"/>
        <w:rPr>
          <w:rFonts w:ascii="Cambria" w:hAnsi="Cambria" w:cs="Cambria"/>
          <w:b/>
          <w:bCs/>
        </w:rPr>
      </w:pPr>
    </w:p>
    <w:p w:rsidR="00670416" w:rsidRDefault="00670416" w:rsidP="00407258">
      <w:pPr>
        <w:ind w:left="170"/>
        <w:rPr>
          <w:rFonts w:ascii="Cambria" w:hAnsi="Cambria" w:cs="Cambria"/>
          <w:b/>
          <w:bCs/>
        </w:rPr>
      </w:pPr>
    </w:p>
    <w:p w:rsidR="00670416" w:rsidRPr="002A0068" w:rsidRDefault="00670416" w:rsidP="00407258">
      <w:pPr>
        <w:ind w:left="170"/>
        <w:rPr>
          <w:rFonts w:ascii="Cambria" w:hAnsi="Cambria" w:cs="Cambria"/>
          <w:b/>
          <w:bCs/>
        </w:rPr>
      </w:pPr>
    </w:p>
    <w:p w:rsidR="00670416" w:rsidRPr="007F2A49" w:rsidRDefault="00670416" w:rsidP="007F2A49">
      <w:pPr>
        <w:ind w:left="170"/>
        <w:rPr>
          <w:rFonts w:ascii="Cambria" w:hAnsi="Cambria" w:cs="Cambria"/>
          <w:b/>
          <w:bCs/>
        </w:rPr>
      </w:pPr>
      <w:r w:rsidRPr="002A0068">
        <w:rPr>
          <w:rFonts w:ascii="Cambria" w:hAnsi="Cambria" w:cs="Cambria"/>
          <w:b/>
          <w:bCs/>
          <w:lang w:eastAsia="en-US"/>
        </w:rPr>
        <w:t xml:space="preserve">20) </w:t>
      </w:r>
      <w:r w:rsidRPr="007F2A49">
        <w:rPr>
          <w:rFonts w:ascii="Cambria" w:hAnsi="Cambria" w:cs="Cambria"/>
          <w:b/>
          <w:bCs/>
        </w:rPr>
        <w:t>Aşağıdakilerden hangisi</w:t>
      </w:r>
      <w:r>
        <w:rPr>
          <w:rFonts w:ascii="Cambria" w:hAnsi="Cambria" w:cs="Cambria"/>
          <w:b/>
          <w:bCs/>
        </w:rPr>
        <w:t xml:space="preserve"> geri dönüşüm kutusuna atılmaz </w:t>
      </w:r>
    </w:p>
    <w:p w:rsidR="00670416" w:rsidRDefault="00670416" w:rsidP="007F2A49">
      <w:pPr>
        <w:ind w:left="170"/>
        <w:rPr>
          <w:rFonts w:ascii="Cambria" w:hAnsi="Cambria" w:cs="Cambria"/>
        </w:rPr>
      </w:pPr>
      <w:r>
        <w:rPr>
          <w:rFonts w:ascii="Cambria" w:hAnsi="Cambria" w:cs="Cambria"/>
        </w:rPr>
        <w:t xml:space="preserve">A) </w:t>
      </w:r>
      <w:r w:rsidRPr="007F2A49">
        <w:rPr>
          <w:rFonts w:ascii="Cambria" w:hAnsi="Cambria" w:cs="Cambria"/>
        </w:rPr>
        <w:t>k</w:t>
      </w:r>
      <w:r>
        <w:rPr>
          <w:rFonts w:ascii="Cambria" w:hAnsi="Cambria" w:cs="Cambria"/>
        </w:rPr>
        <w:t>â</w:t>
      </w:r>
      <w:r w:rsidRPr="007F2A49">
        <w:rPr>
          <w:rFonts w:ascii="Cambria" w:hAnsi="Cambria" w:cs="Cambria"/>
        </w:rPr>
        <w:t xml:space="preserve">ğıt     </w:t>
      </w:r>
      <w:r>
        <w:rPr>
          <w:rFonts w:ascii="Cambria" w:hAnsi="Cambria" w:cs="Cambria"/>
        </w:rPr>
        <w:t xml:space="preserve">                              B) </w:t>
      </w:r>
      <w:r w:rsidRPr="007F2A49">
        <w:rPr>
          <w:rFonts w:ascii="Cambria" w:hAnsi="Cambria" w:cs="Cambria"/>
        </w:rPr>
        <w:t>teneke</w:t>
      </w:r>
      <w:r w:rsidRPr="007F2A49">
        <w:rPr>
          <w:rFonts w:ascii="Cambria" w:hAnsi="Cambria" w:cs="Cambria"/>
        </w:rPr>
        <w:tab/>
      </w:r>
      <w:r w:rsidRPr="007F2A49">
        <w:rPr>
          <w:rFonts w:ascii="Cambria" w:hAnsi="Cambria" w:cs="Cambria"/>
        </w:rPr>
        <w:tab/>
      </w:r>
    </w:p>
    <w:p w:rsidR="00670416" w:rsidRPr="007F2A49" w:rsidRDefault="00670416" w:rsidP="007F2A49">
      <w:pPr>
        <w:ind w:left="170"/>
        <w:rPr>
          <w:rFonts w:ascii="Cambria" w:hAnsi="Cambria" w:cs="Cambria"/>
          <w:lang w:eastAsia="en-US"/>
        </w:rPr>
      </w:pPr>
      <w:r>
        <w:rPr>
          <w:rFonts w:ascii="Cambria" w:hAnsi="Cambria" w:cs="Cambria"/>
        </w:rPr>
        <w:t xml:space="preserve">C) </w:t>
      </w:r>
      <w:r w:rsidRPr="007F2A49">
        <w:rPr>
          <w:rFonts w:ascii="Cambria" w:hAnsi="Cambria" w:cs="Cambria"/>
        </w:rPr>
        <w:t xml:space="preserve">cam       </w:t>
      </w:r>
      <w:r>
        <w:rPr>
          <w:rFonts w:ascii="Cambria" w:hAnsi="Cambria" w:cs="Cambria"/>
        </w:rPr>
        <w:t xml:space="preserve">                              D) </w:t>
      </w:r>
      <w:r w:rsidRPr="007F2A49">
        <w:rPr>
          <w:rFonts w:ascii="Cambria" w:hAnsi="Cambria" w:cs="Cambria"/>
        </w:rPr>
        <w:t>yemek artığı</w:t>
      </w:r>
    </w:p>
    <w:p w:rsidR="00670416" w:rsidRDefault="00670416"/>
    <w:sectPr w:rsidR="00670416" w:rsidSect="00E566D3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E36C0A"/>
        <w:left w:val="ovals" w:sz="4" w:space="24" w:color="E36C0A"/>
        <w:bottom w:val="ovals" w:sz="4" w:space="24" w:color="E36C0A"/>
        <w:right w:val="ovals" w:sz="4" w:space="24" w:color="E36C0A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416" w:rsidRDefault="00670416" w:rsidP="0078058C">
      <w:r>
        <w:separator/>
      </w:r>
    </w:p>
  </w:endnote>
  <w:endnote w:type="continuationSeparator" w:id="0">
    <w:p w:rsidR="00670416" w:rsidRDefault="00670416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416" w:rsidRPr="00323E9A" w:rsidRDefault="00670416" w:rsidP="0052144F">
    <w:pPr>
      <w:pStyle w:val="Footer"/>
      <w:ind w:right="360"/>
      <w:jc w:val="center"/>
      <w:rPr>
        <w:rFonts w:ascii="Cambria" w:hAnsi="Cambria" w:cs="Cambria"/>
        <w:b/>
        <w:bCs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416" w:rsidRDefault="00670416" w:rsidP="0078058C">
      <w:r>
        <w:separator/>
      </w:r>
    </w:p>
  </w:footnote>
  <w:footnote w:type="continuationSeparator" w:id="0">
    <w:p w:rsidR="00670416" w:rsidRDefault="00670416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273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993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433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153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593" w:hanging="360"/>
      </w:pPr>
      <w:rPr>
        <w:rFonts w:ascii="Wingdings" w:hAnsi="Wingdings" w:cs="Wingdings" w:hint="default"/>
      </w:rPr>
    </w:lvl>
  </w:abstractNum>
  <w:abstractNum w:abstractNumId="1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37" w:hanging="360"/>
      </w:pPr>
    </w:lvl>
    <w:lvl w:ilvl="2" w:tplc="041F001B">
      <w:start w:val="1"/>
      <w:numFmt w:val="lowerRoman"/>
      <w:lvlText w:val="%3."/>
      <w:lvlJc w:val="right"/>
      <w:pPr>
        <w:ind w:left="1857" w:hanging="180"/>
      </w:pPr>
    </w:lvl>
    <w:lvl w:ilvl="3" w:tplc="041F000F">
      <w:start w:val="1"/>
      <w:numFmt w:val="decimal"/>
      <w:lvlText w:val="%4."/>
      <w:lvlJc w:val="left"/>
      <w:pPr>
        <w:ind w:left="2577" w:hanging="360"/>
      </w:pPr>
    </w:lvl>
    <w:lvl w:ilvl="4" w:tplc="041F0019">
      <w:start w:val="1"/>
      <w:numFmt w:val="lowerLetter"/>
      <w:lvlText w:val="%5."/>
      <w:lvlJc w:val="left"/>
      <w:pPr>
        <w:ind w:left="3297" w:hanging="360"/>
      </w:pPr>
    </w:lvl>
    <w:lvl w:ilvl="5" w:tplc="041F001B">
      <w:start w:val="1"/>
      <w:numFmt w:val="lowerRoman"/>
      <w:lvlText w:val="%6."/>
      <w:lvlJc w:val="right"/>
      <w:pPr>
        <w:ind w:left="4017" w:hanging="180"/>
      </w:pPr>
    </w:lvl>
    <w:lvl w:ilvl="6" w:tplc="041F000F">
      <w:start w:val="1"/>
      <w:numFmt w:val="decimal"/>
      <w:lvlText w:val="%7."/>
      <w:lvlJc w:val="left"/>
      <w:pPr>
        <w:ind w:left="4737" w:hanging="360"/>
      </w:pPr>
    </w:lvl>
    <w:lvl w:ilvl="7" w:tplc="041F0019">
      <w:start w:val="1"/>
      <w:numFmt w:val="lowerLetter"/>
      <w:lvlText w:val="%8."/>
      <w:lvlJc w:val="left"/>
      <w:pPr>
        <w:ind w:left="5457" w:hanging="360"/>
      </w:pPr>
    </w:lvl>
    <w:lvl w:ilvl="8" w:tplc="041F001B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10"/>
  </w:num>
  <w:num w:numId="8">
    <w:abstractNumId w:val="8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62F6"/>
    <w:rsid w:val="00000337"/>
    <w:rsid w:val="0000137A"/>
    <w:rsid w:val="0000154C"/>
    <w:rsid w:val="00001911"/>
    <w:rsid w:val="00001DAC"/>
    <w:rsid w:val="00003600"/>
    <w:rsid w:val="00004930"/>
    <w:rsid w:val="00005017"/>
    <w:rsid w:val="00006676"/>
    <w:rsid w:val="00006BFD"/>
    <w:rsid w:val="00006C36"/>
    <w:rsid w:val="000074C3"/>
    <w:rsid w:val="00010033"/>
    <w:rsid w:val="00011B84"/>
    <w:rsid w:val="0001236A"/>
    <w:rsid w:val="00014014"/>
    <w:rsid w:val="00015483"/>
    <w:rsid w:val="00015C58"/>
    <w:rsid w:val="00015DFB"/>
    <w:rsid w:val="00016088"/>
    <w:rsid w:val="00016787"/>
    <w:rsid w:val="00016A47"/>
    <w:rsid w:val="00016BFD"/>
    <w:rsid w:val="00020802"/>
    <w:rsid w:val="00022D10"/>
    <w:rsid w:val="000234B2"/>
    <w:rsid w:val="00023634"/>
    <w:rsid w:val="0002394C"/>
    <w:rsid w:val="00024206"/>
    <w:rsid w:val="00025E57"/>
    <w:rsid w:val="00025F9E"/>
    <w:rsid w:val="00025FDE"/>
    <w:rsid w:val="00026190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05F1"/>
    <w:rsid w:val="00041CE8"/>
    <w:rsid w:val="00041E65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84C"/>
    <w:rsid w:val="00067BEE"/>
    <w:rsid w:val="000706A7"/>
    <w:rsid w:val="000709F3"/>
    <w:rsid w:val="0007161F"/>
    <w:rsid w:val="00072A41"/>
    <w:rsid w:val="000731E6"/>
    <w:rsid w:val="00074224"/>
    <w:rsid w:val="00074684"/>
    <w:rsid w:val="00074A8A"/>
    <w:rsid w:val="000751DE"/>
    <w:rsid w:val="000775F9"/>
    <w:rsid w:val="0007771D"/>
    <w:rsid w:val="00077B5C"/>
    <w:rsid w:val="00080CA1"/>
    <w:rsid w:val="00080E08"/>
    <w:rsid w:val="0008211A"/>
    <w:rsid w:val="0008342E"/>
    <w:rsid w:val="00083E46"/>
    <w:rsid w:val="00084308"/>
    <w:rsid w:val="000845A8"/>
    <w:rsid w:val="00084653"/>
    <w:rsid w:val="00084974"/>
    <w:rsid w:val="0008531B"/>
    <w:rsid w:val="0008593E"/>
    <w:rsid w:val="00087AE1"/>
    <w:rsid w:val="00090EF1"/>
    <w:rsid w:val="000913BC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7820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5CEB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248"/>
    <w:rsid w:val="000F0D88"/>
    <w:rsid w:val="000F128D"/>
    <w:rsid w:val="000F1764"/>
    <w:rsid w:val="000F1CB1"/>
    <w:rsid w:val="000F1D75"/>
    <w:rsid w:val="000F38F7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E29"/>
    <w:rsid w:val="00105462"/>
    <w:rsid w:val="00107A5C"/>
    <w:rsid w:val="00107E71"/>
    <w:rsid w:val="00111F2C"/>
    <w:rsid w:val="001128F8"/>
    <w:rsid w:val="00112BB9"/>
    <w:rsid w:val="001139B9"/>
    <w:rsid w:val="001144EE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771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08ED"/>
    <w:rsid w:val="001314E0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E2C"/>
    <w:rsid w:val="00145F3E"/>
    <w:rsid w:val="00147AE5"/>
    <w:rsid w:val="00147CF1"/>
    <w:rsid w:val="00147D6F"/>
    <w:rsid w:val="0015016C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39E8"/>
    <w:rsid w:val="00154E32"/>
    <w:rsid w:val="00154F87"/>
    <w:rsid w:val="001559BF"/>
    <w:rsid w:val="00155F8C"/>
    <w:rsid w:val="00157142"/>
    <w:rsid w:val="001578DA"/>
    <w:rsid w:val="00157D64"/>
    <w:rsid w:val="001604C0"/>
    <w:rsid w:val="00161DC6"/>
    <w:rsid w:val="001621C0"/>
    <w:rsid w:val="00162A05"/>
    <w:rsid w:val="00162F1B"/>
    <w:rsid w:val="00163B2D"/>
    <w:rsid w:val="001653F2"/>
    <w:rsid w:val="00166C3B"/>
    <w:rsid w:val="00167503"/>
    <w:rsid w:val="001676A0"/>
    <w:rsid w:val="00167AD6"/>
    <w:rsid w:val="0017032E"/>
    <w:rsid w:val="0017092A"/>
    <w:rsid w:val="0017116D"/>
    <w:rsid w:val="001716F2"/>
    <w:rsid w:val="00171846"/>
    <w:rsid w:val="0017249C"/>
    <w:rsid w:val="0017336B"/>
    <w:rsid w:val="00173738"/>
    <w:rsid w:val="00173D95"/>
    <w:rsid w:val="001753E6"/>
    <w:rsid w:val="0017577B"/>
    <w:rsid w:val="001763E7"/>
    <w:rsid w:val="00177579"/>
    <w:rsid w:val="001776E6"/>
    <w:rsid w:val="00177BD3"/>
    <w:rsid w:val="0018093C"/>
    <w:rsid w:val="00180A79"/>
    <w:rsid w:val="00180BC8"/>
    <w:rsid w:val="00180F36"/>
    <w:rsid w:val="00181129"/>
    <w:rsid w:val="00182FEB"/>
    <w:rsid w:val="00183851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08E"/>
    <w:rsid w:val="00191A3C"/>
    <w:rsid w:val="00191D70"/>
    <w:rsid w:val="00192384"/>
    <w:rsid w:val="00193C7C"/>
    <w:rsid w:val="001959C7"/>
    <w:rsid w:val="00195E7E"/>
    <w:rsid w:val="00196D39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886"/>
    <w:rsid w:val="001B2932"/>
    <w:rsid w:val="001B3924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1E2"/>
    <w:rsid w:val="001C3F47"/>
    <w:rsid w:val="001C42E5"/>
    <w:rsid w:val="001C47D0"/>
    <w:rsid w:val="001C4ABE"/>
    <w:rsid w:val="001C51A2"/>
    <w:rsid w:val="001C5586"/>
    <w:rsid w:val="001C5C21"/>
    <w:rsid w:val="001C5E17"/>
    <w:rsid w:val="001C6E21"/>
    <w:rsid w:val="001C78B5"/>
    <w:rsid w:val="001C7B7A"/>
    <w:rsid w:val="001D0696"/>
    <w:rsid w:val="001D11BF"/>
    <w:rsid w:val="001D1A72"/>
    <w:rsid w:val="001D1E8C"/>
    <w:rsid w:val="001D3329"/>
    <w:rsid w:val="001D40CC"/>
    <w:rsid w:val="001D473D"/>
    <w:rsid w:val="001D4E42"/>
    <w:rsid w:val="001D523D"/>
    <w:rsid w:val="001D5F67"/>
    <w:rsid w:val="001D5FE1"/>
    <w:rsid w:val="001D64A5"/>
    <w:rsid w:val="001D739D"/>
    <w:rsid w:val="001D7A88"/>
    <w:rsid w:val="001E03E4"/>
    <w:rsid w:val="001E05EC"/>
    <w:rsid w:val="001E1A78"/>
    <w:rsid w:val="001E218E"/>
    <w:rsid w:val="001E3177"/>
    <w:rsid w:val="001E53B3"/>
    <w:rsid w:val="001E5425"/>
    <w:rsid w:val="001E56DA"/>
    <w:rsid w:val="001E6A65"/>
    <w:rsid w:val="001E6AE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6478"/>
    <w:rsid w:val="001F6D05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74E8"/>
    <w:rsid w:val="00207707"/>
    <w:rsid w:val="00207BAD"/>
    <w:rsid w:val="00207CF4"/>
    <w:rsid w:val="00211D67"/>
    <w:rsid w:val="00211E2D"/>
    <w:rsid w:val="00212168"/>
    <w:rsid w:val="00213382"/>
    <w:rsid w:val="0021531D"/>
    <w:rsid w:val="002155C8"/>
    <w:rsid w:val="00215B33"/>
    <w:rsid w:val="00215EF3"/>
    <w:rsid w:val="00216AA4"/>
    <w:rsid w:val="002170CF"/>
    <w:rsid w:val="00217620"/>
    <w:rsid w:val="00217F7E"/>
    <w:rsid w:val="002205F7"/>
    <w:rsid w:val="00223E6D"/>
    <w:rsid w:val="002240CF"/>
    <w:rsid w:val="002242C9"/>
    <w:rsid w:val="00225C9F"/>
    <w:rsid w:val="00225F2D"/>
    <w:rsid w:val="00226252"/>
    <w:rsid w:val="00227143"/>
    <w:rsid w:val="00227285"/>
    <w:rsid w:val="00230254"/>
    <w:rsid w:val="002308DA"/>
    <w:rsid w:val="00231E61"/>
    <w:rsid w:val="00232245"/>
    <w:rsid w:val="002329A4"/>
    <w:rsid w:val="0023488F"/>
    <w:rsid w:val="00234B48"/>
    <w:rsid w:val="00236156"/>
    <w:rsid w:val="00236288"/>
    <w:rsid w:val="002364C8"/>
    <w:rsid w:val="002368CB"/>
    <w:rsid w:val="002377DC"/>
    <w:rsid w:val="00237A22"/>
    <w:rsid w:val="00240FD0"/>
    <w:rsid w:val="00241789"/>
    <w:rsid w:val="00241F26"/>
    <w:rsid w:val="00242885"/>
    <w:rsid w:val="00242939"/>
    <w:rsid w:val="002440C7"/>
    <w:rsid w:val="00245322"/>
    <w:rsid w:val="00246C7E"/>
    <w:rsid w:val="00247D88"/>
    <w:rsid w:val="00250A9A"/>
    <w:rsid w:val="00251843"/>
    <w:rsid w:val="00251BFD"/>
    <w:rsid w:val="0025259D"/>
    <w:rsid w:val="002528A0"/>
    <w:rsid w:val="002528A8"/>
    <w:rsid w:val="00253E07"/>
    <w:rsid w:val="0025446C"/>
    <w:rsid w:val="002564E5"/>
    <w:rsid w:val="0025742D"/>
    <w:rsid w:val="00257EA5"/>
    <w:rsid w:val="002600D9"/>
    <w:rsid w:val="00260774"/>
    <w:rsid w:val="00260A8C"/>
    <w:rsid w:val="0026152E"/>
    <w:rsid w:val="00261578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2563"/>
    <w:rsid w:val="00272EC5"/>
    <w:rsid w:val="00272FA9"/>
    <w:rsid w:val="0027341F"/>
    <w:rsid w:val="00274CC7"/>
    <w:rsid w:val="00274D54"/>
    <w:rsid w:val="00275A9B"/>
    <w:rsid w:val="00275DCC"/>
    <w:rsid w:val="00276B22"/>
    <w:rsid w:val="00276BEA"/>
    <w:rsid w:val="00277798"/>
    <w:rsid w:val="00281FC9"/>
    <w:rsid w:val="00282065"/>
    <w:rsid w:val="00282450"/>
    <w:rsid w:val="00282A29"/>
    <w:rsid w:val="00282A45"/>
    <w:rsid w:val="00282FB3"/>
    <w:rsid w:val="00283BC6"/>
    <w:rsid w:val="00284621"/>
    <w:rsid w:val="0028472E"/>
    <w:rsid w:val="00284A46"/>
    <w:rsid w:val="00285270"/>
    <w:rsid w:val="002856E0"/>
    <w:rsid w:val="0028629A"/>
    <w:rsid w:val="00286469"/>
    <w:rsid w:val="0028725C"/>
    <w:rsid w:val="002876B4"/>
    <w:rsid w:val="00287FA4"/>
    <w:rsid w:val="002905F3"/>
    <w:rsid w:val="002932A5"/>
    <w:rsid w:val="002937FB"/>
    <w:rsid w:val="00295D50"/>
    <w:rsid w:val="00296631"/>
    <w:rsid w:val="00297056"/>
    <w:rsid w:val="00297298"/>
    <w:rsid w:val="00297B8D"/>
    <w:rsid w:val="002A0068"/>
    <w:rsid w:val="002A0B6E"/>
    <w:rsid w:val="002A1292"/>
    <w:rsid w:val="002A14AC"/>
    <w:rsid w:val="002A2388"/>
    <w:rsid w:val="002A2D4A"/>
    <w:rsid w:val="002A31EC"/>
    <w:rsid w:val="002A3443"/>
    <w:rsid w:val="002A3C01"/>
    <w:rsid w:val="002A45D3"/>
    <w:rsid w:val="002A4EE3"/>
    <w:rsid w:val="002A7609"/>
    <w:rsid w:val="002A7CCA"/>
    <w:rsid w:val="002A7DDA"/>
    <w:rsid w:val="002B01F1"/>
    <w:rsid w:val="002B050F"/>
    <w:rsid w:val="002B0E60"/>
    <w:rsid w:val="002B18F2"/>
    <w:rsid w:val="002B43A2"/>
    <w:rsid w:val="002B4D9A"/>
    <w:rsid w:val="002B5182"/>
    <w:rsid w:val="002B6FE5"/>
    <w:rsid w:val="002C04EA"/>
    <w:rsid w:val="002C060A"/>
    <w:rsid w:val="002C125D"/>
    <w:rsid w:val="002C2DA4"/>
    <w:rsid w:val="002C3175"/>
    <w:rsid w:val="002C3225"/>
    <w:rsid w:val="002C3522"/>
    <w:rsid w:val="002C39FB"/>
    <w:rsid w:val="002C3B60"/>
    <w:rsid w:val="002C4C5C"/>
    <w:rsid w:val="002C61ED"/>
    <w:rsid w:val="002C7977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1EFE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1025"/>
    <w:rsid w:val="002F156E"/>
    <w:rsid w:val="002F2B27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87F"/>
    <w:rsid w:val="00304ABB"/>
    <w:rsid w:val="00304F70"/>
    <w:rsid w:val="003056A8"/>
    <w:rsid w:val="00305891"/>
    <w:rsid w:val="003059D3"/>
    <w:rsid w:val="00306DC1"/>
    <w:rsid w:val="00310DD9"/>
    <w:rsid w:val="00311731"/>
    <w:rsid w:val="003117F5"/>
    <w:rsid w:val="00312091"/>
    <w:rsid w:val="003122DA"/>
    <w:rsid w:val="00313D82"/>
    <w:rsid w:val="00314A9A"/>
    <w:rsid w:val="00315130"/>
    <w:rsid w:val="00315B07"/>
    <w:rsid w:val="00316179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35BD"/>
    <w:rsid w:val="00354A91"/>
    <w:rsid w:val="0035502C"/>
    <w:rsid w:val="00355766"/>
    <w:rsid w:val="00355DEB"/>
    <w:rsid w:val="0035609F"/>
    <w:rsid w:val="0035627B"/>
    <w:rsid w:val="003574B2"/>
    <w:rsid w:val="00357BBE"/>
    <w:rsid w:val="00360B0C"/>
    <w:rsid w:val="003613AD"/>
    <w:rsid w:val="00361DD1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63B2"/>
    <w:rsid w:val="0037761E"/>
    <w:rsid w:val="0037785D"/>
    <w:rsid w:val="003806C9"/>
    <w:rsid w:val="00380DB8"/>
    <w:rsid w:val="0038178E"/>
    <w:rsid w:val="003819D6"/>
    <w:rsid w:val="00381A64"/>
    <w:rsid w:val="003828ED"/>
    <w:rsid w:val="00385191"/>
    <w:rsid w:val="00385A4B"/>
    <w:rsid w:val="00386271"/>
    <w:rsid w:val="00386E18"/>
    <w:rsid w:val="00387439"/>
    <w:rsid w:val="003876F9"/>
    <w:rsid w:val="00387A74"/>
    <w:rsid w:val="0039050C"/>
    <w:rsid w:val="00391722"/>
    <w:rsid w:val="00395C22"/>
    <w:rsid w:val="00396C77"/>
    <w:rsid w:val="00397DD0"/>
    <w:rsid w:val="003A0AE7"/>
    <w:rsid w:val="003A0EB8"/>
    <w:rsid w:val="003A119E"/>
    <w:rsid w:val="003A1696"/>
    <w:rsid w:val="003A1923"/>
    <w:rsid w:val="003A2D05"/>
    <w:rsid w:val="003A3060"/>
    <w:rsid w:val="003A35B9"/>
    <w:rsid w:val="003A3682"/>
    <w:rsid w:val="003A371F"/>
    <w:rsid w:val="003A3949"/>
    <w:rsid w:val="003A5D4E"/>
    <w:rsid w:val="003A6738"/>
    <w:rsid w:val="003A6A4F"/>
    <w:rsid w:val="003A712F"/>
    <w:rsid w:val="003A7133"/>
    <w:rsid w:val="003A7D58"/>
    <w:rsid w:val="003B0468"/>
    <w:rsid w:val="003B072B"/>
    <w:rsid w:val="003B3A04"/>
    <w:rsid w:val="003B4615"/>
    <w:rsid w:val="003B591F"/>
    <w:rsid w:val="003B7A0A"/>
    <w:rsid w:val="003B7D76"/>
    <w:rsid w:val="003C02ED"/>
    <w:rsid w:val="003C106E"/>
    <w:rsid w:val="003C1BD1"/>
    <w:rsid w:val="003C43B6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DE4"/>
    <w:rsid w:val="003D1FA5"/>
    <w:rsid w:val="003D2048"/>
    <w:rsid w:val="003D271E"/>
    <w:rsid w:val="003D3315"/>
    <w:rsid w:val="003D37D1"/>
    <w:rsid w:val="003D5E87"/>
    <w:rsid w:val="003D6031"/>
    <w:rsid w:val="003D6540"/>
    <w:rsid w:val="003D6759"/>
    <w:rsid w:val="003D7381"/>
    <w:rsid w:val="003E0443"/>
    <w:rsid w:val="003E0A15"/>
    <w:rsid w:val="003E15C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3BDC"/>
    <w:rsid w:val="003F5AC6"/>
    <w:rsid w:val="003F6024"/>
    <w:rsid w:val="003F67F9"/>
    <w:rsid w:val="003F6AB1"/>
    <w:rsid w:val="003F6DAB"/>
    <w:rsid w:val="003F6ED8"/>
    <w:rsid w:val="003F7A44"/>
    <w:rsid w:val="0040007F"/>
    <w:rsid w:val="00400A76"/>
    <w:rsid w:val="00401DDA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56A3"/>
    <w:rsid w:val="00415B16"/>
    <w:rsid w:val="00416032"/>
    <w:rsid w:val="00416295"/>
    <w:rsid w:val="00416A3F"/>
    <w:rsid w:val="00417743"/>
    <w:rsid w:val="00417D36"/>
    <w:rsid w:val="00417F72"/>
    <w:rsid w:val="0042091C"/>
    <w:rsid w:val="00420E8D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27C59"/>
    <w:rsid w:val="0043093E"/>
    <w:rsid w:val="0043105A"/>
    <w:rsid w:val="00431702"/>
    <w:rsid w:val="00431A60"/>
    <w:rsid w:val="0043207C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46"/>
    <w:rsid w:val="004427AF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3A2"/>
    <w:rsid w:val="00455CC3"/>
    <w:rsid w:val="00456252"/>
    <w:rsid w:val="00456962"/>
    <w:rsid w:val="00456B57"/>
    <w:rsid w:val="00457372"/>
    <w:rsid w:val="00457969"/>
    <w:rsid w:val="004579B3"/>
    <w:rsid w:val="00460021"/>
    <w:rsid w:val="00460205"/>
    <w:rsid w:val="00460D48"/>
    <w:rsid w:val="004616CF"/>
    <w:rsid w:val="004628A5"/>
    <w:rsid w:val="004650D4"/>
    <w:rsid w:val="004665DC"/>
    <w:rsid w:val="00466719"/>
    <w:rsid w:val="00470F3F"/>
    <w:rsid w:val="00471E49"/>
    <w:rsid w:val="0047206B"/>
    <w:rsid w:val="00472901"/>
    <w:rsid w:val="00473613"/>
    <w:rsid w:val="00473629"/>
    <w:rsid w:val="00473C61"/>
    <w:rsid w:val="00475829"/>
    <w:rsid w:val="004759B8"/>
    <w:rsid w:val="00475BC8"/>
    <w:rsid w:val="004765B5"/>
    <w:rsid w:val="00481262"/>
    <w:rsid w:val="00481393"/>
    <w:rsid w:val="0048179D"/>
    <w:rsid w:val="0048333A"/>
    <w:rsid w:val="004834B6"/>
    <w:rsid w:val="004836D4"/>
    <w:rsid w:val="00484480"/>
    <w:rsid w:val="00484820"/>
    <w:rsid w:val="00484FD1"/>
    <w:rsid w:val="00485833"/>
    <w:rsid w:val="004872B2"/>
    <w:rsid w:val="0048736F"/>
    <w:rsid w:val="00487C6D"/>
    <w:rsid w:val="004910F2"/>
    <w:rsid w:val="00491A06"/>
    <w:rsid w:val="00491B6B"/>
    <w:rsid w:val="00492531"/>
    <w:rsid w:val="004930AA"/>
    <w:rsid w:val="004934E9"/>
    <w:rsid w:val="00493D63"/>
    <w:rsid w:val="00494216"/>
    <w:rsid w:val="00494688"/>
    <w:rsid w:val="00494C84"/>
    <w:rsid w:val="00494D1F"/>
    <w:rsid w:val="004952E4"/>
    <w:rsid w:val="00495C53"/>
    <w:rsid w:val="00497D88"/>
    <w:rsid w:val="004A0E38"/>
    <w:rsid w:val="004A43B1"/>
    <w:rsid w:val="004A44C1"/>
    <w:rsid w:val="004A4EE0"/>
    <w:rsid w:val="004A5286"/>
    <w:rsid w:val="004A5851"/>
    <w:rsid w:val="004A6AB4"/>
    <w:rsid w:val="004A6CE6"/>
    <w:rsid w:val="004A6D8D"/>
    <w:rsid w:val="004A7E27"/>
    <w:rsid w:val="004B26A9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79B"/>
    <w:rsid w:val="004D5FA3"/>
    <w:rsid w:val="004D60D2"/>
    <w:rsid w:val="004D66D3"/>
    <w:rsid w:val="004D6CB3"/>
    <w:rsid w:val="004D7C43"/>
    <w:rsid w:val="004E12AF"/>
    <w:rsid w:val="004E1F4A"/>
    <w:rsid w:val="004E22C2"/>
    <w:rsid w:val="004E29D5"/>
    <w:rsid w:val="004E3AFA"/>
    <w:rsid w:val="004E3B2D"/>
    <w:rsid w:val="004E4708"/>
    <w:rsid w:val="004E4F3F"/>
    <w:rsid w:val="004E51A4"/>
    <w:rsid w:val="004E6F91"/>
    <w:rsid w:val="004E72C0"/>
    <w:rsid w:val="004E7521"/>
    <w:rsid w:val="004E76F0"/>
    <w:rsid w:val="004E7A56"/>
    <w:rsid w:val="004F09E9"/>
    <w:rsid w:val="004F0CFB"/>
    <w:rsid w:val="004F3DDE"/>
    <w:rsid w:val="004F4111"/>
    <w:rsid w:val="004F4A48"/>
    <w:rsid w:val="004F4CCC"/>
    <w:rsid w:val="004F5140"/>
    <w:rsid w:val="004F5290"/>
    <w:rsid w:val="004F71CA"/>
    <w:rsid w:val="004F7B41"/>
    <w:rsid w:val="00500A31"/>
    <w:rsid w:val="0050107F"/>
    <w:rsid w:val="00501E27"/>
    <w:rsid w:val="00501EDE"/>
    <w:rsid w:val="00504CE2"/>
    <w:rsid w:val="005052AB"/>
    <w:rsid w:val="00505D46"/>
    <w:rsid w:val="005061C6"/>
    <w:rsid w:val="00506698"/>
    <w:rsid w:val="005077AF"/>
    <w:rsid w:val="00507B56"/>
    <w:rsid w:val="00510FD7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12E3"/>
    <w:rsid w:val="0052144F"/>
    <w:rsid w:val="00521EC7"/>
    <w:rsid w:val="00522534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8AB"/>
    <w:rsid w:val="00537B22"/>
    <w:rsid w:val="00537D31"/>
    <w:rsid w:val="00540540"/>
    <w:rsid w:val="00540DD3"/>
    <w:rsid w:val="00541659"/>
    <w:rsid w:val="00541C78"/>
    <w:rsid w:val="00542036"/>
    <w:rsid w:val="005425C2"/>
    <w:rsid w:val="005432DD"/>
    <w:rsid w:val="00543E1D"/>
    <w:rsid w:val="005444D9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168"/>
    <w:rsid w:val="0055757E"/>
    <w:rsid w:val="00560A5B"/>
    <w:rsid w:val="00560CCF"/>
    <w:rsid w:val="00561051"/>
    <w:rsid w:val="00561839"/>
    <w:rsid w:val="00562D39"/>
    <w:rsid w:val="00563652"/>
    <w:rsid w:val="005648A4"/>
    <w:rsid w:val="00565814"/>
    <w:rsid w:val="005658F0"/>
    <w:rsid w:val="00566A84"/>
    <w:rsid w:val="00567EB6"/>
    <w:rsid w:val="005709FF"/>
    <w:rsid w:val="005715EC"/>
    <w:rsid w:val="00571FA9"/>
    <w:rsid w:val="0057247D"/>
    <w:rsid w:val="00572513"/>
    <w:rsid w:val="00572814"/>
    <w:rsid w:val="005730DC"/>
    <w:rsid w:val="005741B8"/>
    <w:rsid w:val="00574F3F"/>
    <w:rsid w:val="00575B26"/>
    <w:rsid w:val="00575F7B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D56"/>
    <w:rsid w:val="00583EE5"/>
    <w:rsid w:val="005844A1"/>
    <w:rsid w:val="00584673"/>
    <w:rsid w:val="00585589"/>
    <w:rsid w:val="005865FD"/>
    <w:rsid w:val="00586AA0"/>
    <w:rsid w:val="00587BF7"/>
    <w:rsid w:val="00592455"/>
    <w:rsid w:val="00592B39"/>
    <w:rsid w:val="00592FE5"/>
    <w:rsid w:val="00593E33"/>
    <w:rsid w:val="00594251"/>
    <w:rsid w:val="00594AB0"/>
    <w:rsid w:val="0059539F"/>
    <w:rsid w:val="00595B5E"/>
    <w:rsid w:val="0059654F"/>
    <w:rsid w:val="00596867"/>
    <w:rsid w:val="00597C37"/>
    <w:rsid w:val="005A2018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5EDE"/>
    <w:rsid w:val="005A6084"/>
    <w:rsid w:val="005A6E10"/>
    <w:rsid w:val="005A6F0D"/>
    <w:rsid w:val="005A72FF"/>
    <w:rsid w:val="005A7727"/>
    <w:rsid w:val="005A7A25"/>
    <w:rsid w:val="005B00EF"/>
    <w:rsid w:val="005B20AE"/>
    <w:rsid w:val="005B21C1"/>
    <w:rsid w:val="005B2950"/>
    <w:rsid w:val="005B2A84"/>
    <w:rsid w:val="005B3CD5"/>
    <w:rsid w:val="005B43E7"/>
    <w:rsid w:val="005B57C6"/>
    <w:rsid w:val="005B5AB7"/>
    <w:rsid w:val="005B6159"/>
    <w:rsid w:val="005B64A6"/>
    <w:rsid w:val="005B6B62"/>
    <w:rsid w:val="005B747D"/>
    <w:rsid w:val="005B7DE5"/>
    <w:rsid w:val="005C09EF"/>
    <w:rsid w:val="005C1E66"/>
    <w:rsid w:val="005C1EA1"/>
    <w:rsid w:val="005C4910"/>
    <w:rsid w:val="005C4C82"/>
    <w:rsid w:val="005C5905"/>
    <w:rsid w:val="005C6229"/>
    <w:rsid w:val="005C6650"/>
    <w:rsid w:val="005C6B2F"/>
    <w:rsid w:val="005C7C98"/>
    <w:rsid w:val="005C7D71"/>
    <w:rsid w:val="005C7E3E"/>
    <w:rsid w:val="005C7EEB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8F7"/>
    <w:rsid w:val="005E3D7B"/>
    <w:rsid w:val="005E65D7"/>
    <w:rsid w:val="005E6FD2"/>
    <w:rsid w:val="005E7113"/>
    <w:rsid w:val="005F00FC"/>
    <w:rsid w:val="005F0807"/>
    <w:rsid w:val="005F0B3A"/>
    <w:rsid w:val="005F0BCC"/>
    <w:rsid w:val="005F0EFB"/>
    <w:rsid w:val="005F166B"/>
    <w:rsid w:val="005F2043"/>
    <w:rsid w:val="005F3513"/>
    <w:rsid w:val="005F4384"/>
    <w:rsid w:val="005F4626"/>
    <w:rsid w:val="005F468E"/>
    <w:rsid w:val="005F5B9C"/>
    <w:rsid w:val="005F660F"/>
    <w:rsid w:val="005F691F"/>
    <w:rsid w:val="005F6950"/>
    <w:rsid w:val="005F73A7"/>
    <w:rsid w:val="006010B1"/>
    <w:rsid w:val="00601316"/>
    <w:rsid w:val="00601E49"/>
    <w:rsid w:val="00603645"/>
    <w:rsid w:val="00605E85"/>
    <w:rsid w:val="006061BB"/>
    <w:rsid w:val="0060645E"/>
    <w:rsid w:val="00607DA4"/>
    <w:rsid w:val="00611903"/>
    <w:rsid w:val="006119E4"/>
    <w:rsid w:val="00611F71"/>
    <w:rsid w:val="00612546"/>
    <w:rsid w:val="00612C6E"/>
    <w:rsid w:val="00613BC9"/>
    <w:rsid w:val="006163BB"/>
    <w:rsid w:val="006166C1"/>
    <w:rsid w:val="006168C8"/>
    <w:rsid w:val="006176D0"/>
    <w:rsid w:val="00620E29"/>
    <w:rsid w:val="00621030"/>
    <w:rsid w:val="00621527"/>
    <w:rsid w:val="00621A33"/>
    <w:rsid w:val="00622CE2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6F31"/>
    <w:rsid w:val="00627CC5"/>
    <w:rsid w:val="00630AC4"/>
    <w:rsid w:val="00630DBF"/>
    <w:rsid w:val="00631679"/>
    <w:rsid w:val="00631C7F"/>
    <w:rsid w:val="00631D6C"/>
    <w:rsid w:val="00632238"/>
    <w:rsid w:val="00632655"/>
    <w:rsid w:val="00632759"/>
    <w:rsid w:val="00633C6A"/>
    <w:rsid w:val="00634C99"/>
    <w:rsid w:val="0063564F"/>
    <w:rsid w:val="0063565A"/>
    <w:rsid w:val="00636056"/>
    <w:rsid w:val="0063778A"/>
    <w:rsid w:val="00637CA2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76F"/>
    <w:rsid w:val="00654C09"/>
    <w:rsid w:val="00654FE0"/>
    <w:rsid w:val="00657AAD"/>
    <w:rsid w:val="00657F10"/>
    <w:rsid w:val="006620A6"/>
    <w:rsid w:val="006621E4"/>
    <w:rsid w:val="00662350"/>
    <w:rsid w:val="006638A6"/>
    <w:rsid w:val="006641A4"/>
    <w:rsid w:val="00664666"/>
    <w:rsid w:val="006647A3"/>
    <w:rsid w:val="0066481A"/>
    <w:rsid w:val="006649AD"/>
    <w:rsid w:val="0066600D"/>
    <w:rsid w:val="006663E9"/>
    <w:rsid w:val="00666472"/>
    <w:rsid w:val="00667103"/>
    <w:rsid w:val="00667B8A"/>
    <w:rsid w:val="0067006B"/>
    <w:rsid w:val="00670248"/>
    <w:rsid w:val="00670416"/>
    <w:rsid w:val="0067061D"/>
    <w:rsid w:val="006708BD"/>
    <w:rsid w:val="0067121B"/>
    <w:rsid w:val="006719BB"/>
    <w:rsid w:val="0067251B"/>
    <w:rsid w:val="006728E5"/>
    <w:rsid w:val="00673022"/>
    <w:rsid w:val="006731B6"/>
    <w:rsid w:val="00673BEA"/>
    <w:rsid w:val="006743A1"/>
    <w:rsid w:val="0067448B"/>
    <w:rsid w:val="00674FE4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93D"/>
    <w:rsid w:val="00684C51"/>
    <w:rsid w:val="006859AD"/>
    <w:rsid w:val="00687C68"/>
    <w:rsid w:val="00691144"/>
    <w:rsid w:val="0069179E"/>
    <w:rsid w:val="00691962"/>
    <w:rsid w:val="0069257E"/>
    <w:rsid w:val="0069318D"/>
    <w:rsid w:val="0069372A"/>
    <w:rsid w:val="0069471E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DA"/>
    <w:rsid w:val="006A3CDD"/>
    <w:rsid w:val="006A3E2C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EB4"/>
    <w:rsid w:val="006C005A"/>
    <w:rsid w:val="006C0173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575"/>
    <w:rsid w:val="006C5BB7"/>
    <w:rsid w:val="006C6F6E"/>
    <w:rsid w:val="006C727A"/>
    <w:rsid w:val="006C78AE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E03C5"/>
    <w:rsid w:val="006E1A12"/>
    <w:rsid w:val="006E1ED3"/>
    <w:rsid w:val="006E2CE8"/>
    <w:rsid w:val="006E40E3"/>
    <w:rsid w:val="006E48D9"/>
    <w:rsid w:val="006E4F17"/>
    <w:rsid w:val="006E5601"/>
    <w:rsid w:val="006E604B"/>
    <w:rsid w:val="006E74A3"/>
    <w:rsid w:val="006E7536"/>
    <w:rsid w:val="006E7FD3"/>
    <w:rsid w:val="006F0956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2783"/>
    <w:rsid w:val="00713651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2297"/>
    <w:rsid w:val="00722FDC"/>
    <w:rsid w:val="00723F4A"/>
    <w:rsid w:val="00724821"/>
    <w:rsid w:val="007252EC"/>
    <w:rsid w:val="00726AF6"/>
    <w:rsid w:val="00726FE5"/>
    <w:rsid w:val="00727315"/>
    <w:rsid w:val="00727734"/>
    <w:rsid w:val="00730A28"/>
    <w:rsid w:val="00730E6C"/>
    <w:rsid w:val="0073127C"/>
    <w:rsid w:val="007318D6"/>
    <w:rsid w:val="00731BF3"/>
    <w:rsid w:val="0073212E"/>
    <w:rsid w:val="00733CE1"/>
    <w:rsid w:val="007340F7"/>
    <w:rsid w:val="007343E5"/>
    <w:rsid w:val="00735104"/>
    <w:rsid w:val="00736282"/>
    <w:rsid w:val="0073631D"/>
    <w:rsid w:val="00736905"/>
    <w:rsid w:val="00736DCF"/>
    <w:rsid w:val="00737481"/>
    <w:rsid w:val="00737553"/>
    <w:rsid w:val="0073780C"/>
    <w:rsid w:val="00740421"/>
    <w:rsid w:val="00741114"/>
    <w:rsid w:val="0074213A"/>
    <w:rsid w:val="0074243C"/>
    <w:rsid w:val="00744E35"/>
    <w:rsid w:val="00744ECE"/>
    <w:rsid w:val="00745BF4"/>
    <w:rsid w:val="007462E5"/>
    <w:rsid w:val="00746311"/>
    <w:rsid w:val="00746664"/>
    <w:rsid w:val="007467D3"/>
    <w:rsid w:val="00747D3A"/>
    <w:rsid w:val="00751414"/>
    <w:rsid w:val="00752E57"/>
    <w:rsid w:val="0075411A"/>
    <w:rsid w:val="0075464B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42F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A54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D33"/>
    <w:rsid w:val="0077414F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6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903FA"/>
    <w:rsid w:val="0079043C"/>
    <w:rsid w:val="00791B1D"/>
    <w:rsid w:val="00791B4C"/>
    <w:rsid w:val="00792C4E"/>
    <w:rsid w:val="00793413"/>
    <w:rsid w:val="007934CD"/>
    <w:rsid w:val="007937C8"/>
    <w:rsid w:val="00793E54"/>
    <w:rsid w:val="0079542C"/>
    <w:rsid w:val="0079587F"/>
    <w:rsid w:val="00795B17"/>
    <w:rsid w:val="00796770"/>
    <w:rsid w:val="00796C4B"/>
    <w:rsid w:val="00796F8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C92"/>
    <w:rsid w:val="007A7FA8"/>
    <w:rsid w:val="007B0A00"/>
    <w:rsid w:val="007B3F56"/>
    <w:rsid w:val="007B51B4"/>
    <w:rsid w:val="007B68F1"/>
    <w:rsid w:val="007B6F72"/>
    <w:rsid w:val="007B7447"/>
    <w:rsid w:val="007B796F"/>
    <w:rsid w:val="007C034A"/>
    <w:rsid w:val="007C0E6F"/>
    <w:rsid w:val="007C1BBE"/>
    <w:rsid w:val="007C3F67"/>
    <w:rsid w:val="007C455A"/>
    <w:rsid w:val="007C4A54"/>
    <w:rsid w:val="007C56E0"/>
    <w:rsid w:val="007C5782"/>
    <w:rsid w:val="007C5B76"/>
    <w:rsid w:val="007C5FB2"/>
    <w:rsid w:val="007C6BBA"/>
    <w:rsid w:val="007C74A0"/>
    <w:rsid w:val="007C75B9"/>
    <w:rsid w:val="007C77BC"/>
    <w:rsid w:val="007C7A47"/>
    <w:rsid w:val="007D048D"/>
    <w:rsid w:val="007D16C5"/>
    <w:rsid w:val="007D2528"/>
    <w:rsid w:val="007D30AB"/>
    <w:rsid w:val="007D3377"/>
    <w:rsid w:val="007D59ED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5C07"/>
    <w:rsid w:val="007E6C7F"/>
    <w:rsid w:val="007E77E6"/>
    <w:rsid w:val="007F05AB"/>
    <w:rsid w:val="007F05AD"/>
    <w:rsid w:val="007F0B4F"/>
    <w:rsid w:val="007F1180"/>
    <w:rsid w:val="007F12D1"/>
    <w:rsid w:val="007F18B3"/>
    <w:rsid w:val="007F21D5"/>
    <w:rsid w:val="007F21E2"/>
    <w:rsid w:val="007F2210"/>
    <w:rsid w:val="007F29EE"/>
    <w:rsid w:val="007F2A49"/>
    <w:rsid w:val="007F2C7D"/>
    <w:rsid w:val="007F2E33"/>
    <w:rsid w:val="007F3D50"/>
    <w:rsid w:val="007F4024"/>
    <w:rsid w:val="007F4906"/>
    <w:rsid w:val="007F5382"/>
    <w:rsid w:val="007F6308"/>
    <w:rsid w:val="007F6541"/>
    <w:rsid w:val="007F6904"/>
    <w:rsid w:val="007F69AE"/>
    <w:rsid w:val="007F7BD4"/>
    <w:rsid w:val="00800BD6"/>
    <w:rsid w:val="00801D03"/>
    <w:rsid w:val="00802360"/>
    <w:rsid w:val="00803A5B"/>
    <w:rsid w:val="00804431"/>
    <w:rsid w:val="008048DC"/>
    <w:rsid w:val="00804B88"/>
    <w:rsid w:val="0080577E"/>
    <w:rsid w:val="00805859"/>
    <w:rsid w:val="00805ADF"/>
    <w:rsid w:val="00806AA7"/>
    <w:rsid w:val="00806EFE"/>
    <w:rsid w:val="00811189"/>
    <w:rsid w:val="008113F6"/>
    <w:rsid w:val="00811579"/>
    <w:rsid w:val="00812675"/>
    <w:rsid w:val="00814153"/>
    <w:rsid w:val="008145EC"/>
    <w:rsid w:val="008148E6"/>
    <w:rsid w:val="00814DE3"/>
    <w:rsid w:val="00815B28"/>
    <w:rsid w:val="0081775F"/>
    <w:rsid w:val="00817B46"/>
    <w:rsid w:val="008209F9"/>
    <w:rsid w:val="00820A0D"/>
    <w:rsid w:val="00820A3A"/>
    <w:rsid w:val="008219C2"/>
    <w:rsid w:val="00822043"/>
    <w:rsid w:val="0082262A"/>
    <w:rsid w:val="008227FF"/>
    <w:rsid w:val="00822953"/>
    <w:rsid w:val="00823E03"/>
    <w:rsid w:val="00824635"/>
    <w:rsid w:val="0082473C"/>
    <w:rsid w:val="00827831"/>
    <w:rsid w:val="00830F5E"/>
    <w:rsid w:val="0083145B"/>
    <w:rsid w:val="008314C8"/>
    <w:rsid w:val="0083159D"/>
    <w:rsid w:val="00831827"/>
    <w:rsid w:val="008326E6"/>
    <w:rsid w:val="00833AD8"/>
    <w:rsid w:val="00833F9B"/>
    <w:rsid w:val="00834242"/>
    <w:rsid w:val="0083480F"/>
    <w:rsid w:val="00834BD3"/>
    <w:rsid w:val="008354D8"/>
    <w:rsid w:val="0083589F"/>
    <w:rsid w:val="00836404"/>
    <w:rsid w:val="00836F17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697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562B"/>
    <w:rsid w:val="00865DFB"/>
    <w:rsid w:val="0086629B"/>
    <w:rsid w:val="0086777B"/>
    <w:rsid w:val="008712BA"/>
    <w:rsid w:val="008720AE"/>
    <w:rsid w:val="008720B4"/>
    <w:rsid w:val="00872830"/>
    <w:rsid w:val="0087337C"/>
    <w:rsid w:val="00873D57"/>
    <w:rsid w:val="0087481D"/>
    <w:rsid w:val="00874E7D"/>
    <w:rsid w:val="00875644"/>
    <w:rsid w:val="0087682B"/>
    <w:rsid w:val="00880B2E"/>
    <w:rsid w:val="0088105D"/>
    <w:rsid w:val="008842D1"/>
    <w:rsid w:val="0088471B"/>
    <w:rsid w:val="00885AC5"/>
    <w:rsid w:val="00885CA6"/>
    <w:rsid w:val="00885FD4"/>
    <w:rsid w:val="00886C18"/>
    <w:rsid w:val="0088788C"/>
    <w:rsid w:val="00887DDD"/>
    <w:rsid w:val="00890841"/>
    <w:rsid w:val="00890DDF"/>
    <w:rsid w:val="00891A09"/>
    <w:rsid w:val="00892B5E"/>
    <w:rsid w:val="0089302F"/>
    <w:rsid w:val="00893895"/>
    <w:rsid w:val="00893FD1"/>
    <w:rsid w:val="0089485D"/>
    <w:rsid w:val="00895792"/>
    <w:rsid w:val="00895DD2"/>
    <w:rsid w:val="0089683A"/>
    <w:rsid w:val="008A0853"/>
    <w:rsid w:val="008A284B"/>
    <w:rsid w:val="008A2E9C"/>
    <w:rsid w:val="008A34A5"/>
    <w:rsid w:val="008A35EE"/>
    <w:rsid w:val="008A4727"/>
    <w:rsid w:val="008A47A8"/>
    <w:rsid w:val="008A4AB2"/>
    <w:rsid w:val="008A4C6A"/>
    <w:rsid w:val="008A4CFF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879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D38"/>
    <w:rsid w:val="008C3763"/>
    <w:rsid w:val="008C4300"/>
    <w:rsid w:val="008C5DAA"/>
    <w:rsid w:val="008C5F5F"/>
    <w:rsid w:val="008C6174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6F1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28D1"/>
    <w:rsid w:val="00903542"/>
    <w:rsid w:val="00904467"/>
    <w:rsid w:val="0090546F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34AA"/>
    <w:rsid w:val="00913C26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E7B"/>
    <w:rsid w:val="0092312F"/>
    <w:rsid w:val="00924886"/>
    <w:rsid w:val="00924F00"/>
    <w:rsid w:val="00926A39"/>
    <w:rsid w:val="009274D3"/>
    <w:rsid w:val="009278F1"/>
    <w:rsid w:val="00927CC2"/>
    <w:rsid w:val="009301C8"/>
    <w:rsid w:val="00930E4B"/>
    <w:rsid w:val="00931EB4"/>
    <w:rsid w:val="00932404"/>
    <w:rsid w:val="0093256B"/>
    <w:rsid w:val="00932D24"/>
    <w:rsid w:val="0093333F"/>
    <w:rsid w:val="0093348B"/>
    <w:rsid w:val="00934667"/>
    <w:rsid w:val="00935309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16B"/>
    <w:rsid w:val="00951967"/>
    <w:rsid w:val="00951C93"/>
    <w:rsid w:val="00951DEF"/>
    <w:rsid w:val="0095207E"/>
    <w:rsid w:val="009558F9"/>
    <w:rsid w:val="00956A15"/>
    <w:rsid w:val="00956CDD"/>
    <w:rsid w:val="00956DEA"/>
    <w:rsid w:val="00956E2B"/>
    <w:rsid w:val="00956EE4"/>
    <w:rsid w:val="00960999"/>
    <w:rsid w:val="009612DB"/>
    <w:rsid w:val="00961B5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411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37F"/>
    <w:rsid w:val="0098642D"/>
    <w:rsid w:val="00990AE0"/>
    <w:rsid w:val="00990B96"/>
    <w:rsid w:val="00990E0E"/>
    <w:rsid w:val="00991D76"/>
    <w:rsid w:val="00992D7A"/>
    <w:rsid w:val="00993077"/>
    <w:rsid w:val="009933ED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698"/>
    <w:rsid w:val="009A7823"/>
    <w:rsid w:val="009B24FD"/>
    <w:rsid w:val="009B25E3"/>
    <w:rsid w:val="009B351E"/>
    <w:rsid w:val="009B6337"/>
    <w:rsid w:val="009B6F98"/>
    <w:rsid w:val="009B6FA6"/>
    <w:rsid w:val="009B79BB"/>
    <w:rsid w:val="009B7C57"/>
    <w:rsid w:val="009B7DC9"/>
    <w:rsid w:val="009B7F75"/>
    <w:rsid w:val="009C0707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D04CE"/>
    <w:rsid w:val="009D15D6"/>
    <w:rsid w:val="009D1678"/>
    <w:rsid w:val="009D1EE9"/>
    <w:rsid w:val="009D247F"/>
    <w:rsid w:val="009D27D3"/>
    <w:rsid w:val="009D2ED3"/>
    <w:rsid w:val="009D3700"/>
    <w:rsid w:val="009D46E1"/>
    <w:rsid w:val="009D5889"/>
    <w:rsid w:val="009D6023"/>
    <w:rsid w:val="009D6B95"/>
    <w:rsid w:val="009D7234"/>
    <w:rsid w:val="009D7252"/>
    <w:rsid w:val="009E056B"/>
    <w:rsid w:val="009E0597"/>
    <w:rsid w:val="009E0713"/>
    <w:rsid w:val="009E1B97"/>
    <w:rsid w:val="009E330C"/>
    <w:rsid w:val="009E514F"/>
    <w:rsid w:val="009E655C"/>
    <w:rsid w:val="009E6EC5"/>
    <w:rsid w:val="009E782D"/>
    <w:rsid w:val="009E7F52"/>
    <w:rsid w:val="009F02F1"/>
    <w:rsid w:val="009F07F3"/>
    <w:rsid w:val="009F12C0"/>
    <w:rsid w:val="009F148C"/>
    <w:rsid w:val="009F1AA0"/>
    <w:rsid w:val="009F433C"/>
    <w:rsid w:val="009F454B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479"/>
    <w:rsid w:val="00A01F32"/>
    <w:rsid w:val="00A024D8"/>
    <w:rsid w:val="00A02F93"/>
    <w:rsid w:val="00A0443D"/>
    <w:rsid w:val="00A04584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94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2E8"/>
    <w:rsid w:val="00A21EC8"/>
    <w:rsid w:val="00A23879"/>
    <w:rsid w:val="00A23D67"/>
    <w:rsid w:val="00A243DB"/>
    <w:rsid w:val="00A256B6"/>
    <w:rsid w:val="00A25D35"/>
    <w:rsid w:val="00A26B86"/>
    <w:rsid w:val="00A26DDA"/>
    <w:rsid w:val="00A26DFE"/>
    <w:rsid w:val="00A26FB2"/>
    <w:rsid w:val="00A279EF"/>
    <w:rsid w:val="00A30966"/>
    <w:rsid w:val="00A3097C"/>
    <w:rsid w:val="00A30BC1"/>
    <w:rsid w:val="00A30EC0"/>
    <w:rsid w:val="00A31D2C"/>
    <w:rsid w:val="00A34343"/>
    <w:rsid w:val="00A355CE"/>
    <w:rsid w:val="00A37C1B"/>
    <w:rsid w:val="00A4003C"/>
    <w:rsid w:val="00A412E4"/>
    <w:rsid w:val="00A41D16"/>
    <w:rsid w:val="00A42265"/>
    <w:rsid w:val="00A427BC"/>
    <w:rsid w:val="00A44163"/>
    <w:rsid w:val="00A44B1F"/>
    <w:rsid w:val="00A461FD"/>
    <w:rsid w:val="00A4674B"/>
    <w:rsid w:val="00A51549"/>
    <w:rsid w:val="00A522CC"/>
    <w:rsid w:val="00A53478"/>
    <w:rsid w:val="00A53D0C"/>
    <w:rsid w:val="00A5446E"/>
    <w:rsid w:val="00A54532"/>
    <w:rsid w:val="00A54CB3"/>
    <w:rsid w:val="00A54F85"/>
    <w:rsid w:val="00A55ABD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60E"/>
    <w:rsid w:val="00A66824"/>
    <w:rsid w:val="00A7180C"/>
    <w:rsid w:val="00A722B4"/>
    <w:rsid w:val="00A724B1"/>
    <w:rsid w:val="00A7277B"/>
    <w:rsid w:val="00A73859"/>
    <w:rsid w:val="00A7385B"/>
    <w:rsid w:val="00A73B9B"/>
    <w:rsid w:val="00A74B36"/>
    <w:rsid w:val="00A74BD8"/>
    <w:rsid w:val="00A7514F"/>
    <w:rsid w:val="00A75B92"/>
    <w:rsid w:val="00A75F20"/>
    <w:rsid w:val="00A76A4E"/>
    <w:rsid w:val="00A7720F"/>
    <w:rsid w:val="00A77DBF"/>
    <w:rsid w:val="00A80ED8"/>
    <w:rsid w:val="00A81752"/>
    <w:rsid w:val="00A81B2C"/>
    <w:rsid w:val="00A81C3F"/>
    <w:rsid w:val="00A83870"/>
    <w:rsid w:val="00A83F12"/>
    <w:rsid w:val="00A84CA1"/>
    <w:rsid w:val="00A85228"/>
    <w:rsid w:val="00A85497"/>
    <w:rsid w:val="00A85BCD"/>
    <w:rsid w:val="00A86FB9"/>
    <w:rsid w:val="00A8732B"/>
    <w:rsid w:val="00A877A5"/>
    <w:rsid w:val="00A93FE2"/>
    <w:rsid w:val="00A957C1"/>
    <w:rsid w:val="00A9673B"/>
    <w:rsid w:val="00A974F5"/>
    <w:rsid w:val="00A97947"/>
    <w:rsid w:val="00A97DB2"/>
    <w:rsid w:val="00AA017F"/>
    <w:rsid w:val="00AA09BB"/>
    <w:rsid w:val="00AA174D"/>
    <w:rsid w:val="00AA18D1"/>
    <w:rsid w:val="00AA3A19"/>
    <w:rsid w:val="00AA46A5"/>
    <w:rsid w:val="00AA55CC"/>
    <w:rsid w:val="00AA6451"/>
    <w:rsid w:val="00AA6547"/>
    <w:rsid w:val="00AA73CF"/>
    <w:rsid w:val="00AA76E2"/>
    <w:rsid w:val="00AA7D7B"/>
    <w:rsid w:val="00AB04E8"/>
    <w:rsid w:val="00AB1EED"/>
    <w:rsid w:val="00AB27ED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3611"/>
    <w:rsid w:val="00AC4165"/>
    <w:rsid w:val="00AC59C9"/>
    <w:rsid w:val="00AC6002"/>
    <w:rsid w:val="00AC6C24"/>
    <w:rsid w:val="00AD09E1"/>
    <w:rsid w:val="00AD143C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1700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2B9A"/>
    <w:rsid w:val="00AF33F2"/>
    <w:rsid w:val="00AF36CA"/>
    <w:rsid w:val="00AF3F2B"/>
    <w:rsid w:val="00AF4385"/>
    <w:rsid w:val="00AF4564"/>
    <w:rsid w:val="00AF4748"/>
    <w:rsid w:val="00AF489B"/>
    <w:rsid w:val="00AF4B34"/>
    <w:rsid w:val="00AF5504"/>
    <w:rsid w:val="00AF5EDF"/>
    <w:rsid w:val="00AF697B"/>
    <w:rsid w:val="00AF6F63"/>
    <w:rsid w:val="00B007D3"/>
    <w:rsid w:val="00B02EA4"/>
    <w:rsid w:val="00B035A2"/>
    <w:rsid w:val="00B03913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567"/>
    <w:rsid w:val="00B16AB0"/>
    <w:rsid w:val="00B174CF"/>
    <w:rsid w:val="00B17A53"/>
    <w:rsid w:val="00B20481"/>
    <w:rsid w:val="00B20959"/>
    <w:rsid w:val="00B215E3"/>
    <w:rsid w:val="00B216E9"/>
    <w:rsid w:val="00B22CFB"/>
    <w:rsid w:val="00B22DD5"/>
    <w:rsid w:val="00B22E68"/>
    <w:rsid w:val="00B256F0"/>
    <w:rsid w:val="00B26139"/>
    <w:rsid w:val="00B26C7B"/>
    <w:rsid w:val="00B26D4B"/>
    <w:rsid w:val="00B26F08"/>
    <w:rsid w:val="00B30D4C"/>
    <w:rsid w:val="00B31742"/>
    <w:rsid w:val="00B325FE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528"/>
    <w:rsid w:val="00B52F05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1F9F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BE3"/>
    <w:rsid w:val="00B85A34"/>
    <w:rsid w:val="00B85EDD"/>
    <w:rsid w:val="00B867AB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7AD4"/>
    <w:rsid w:val="00B97C24"/>
    <w:rsid w:val="00B97D8A"/>
    <w:rsid w:val="00BA18C7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B0332"/>
    <w:rsid w:val="00BB1571"/>
    <w:rsid w:val="00BB2AFC"/>
    <w:rsid w:val="00BB2E4C"/>
    <w:rsid w:val="00BB3B22"/>
    <w:rsid w:val="00BB3D73"/>
    <w:rsid w:val="00BB3F6B"/>
    <w:rsid w:val="00BB7767"/>
    <w:rsid w:val="00BC1115"/>
    <w:rsid w:val="00BC11ED"/>
    <w:rsid w:val="00BC1370"/>
    <w:rsid w:val="00BC186C"/>
    <w:rsid w:val="00BC2602"/>
    <w:rsid w:val="00BC3608"/>
    <w:rsid w:val="00BC39D8"/>
    <w:rsid w:val="00BC3B33"/>
    <w:rsid w:val="00BC429F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64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3F32"/>
    <w:rsid w:val="00BE4462"/>
    <w:rsid w:val="00BE769A"/>
    <w:rsid w:val="00BE7C6B"/>
    <w:rsid w:val="00BF0897"/>
    <w:rsid w:val="00BF0970"/>
    <w:rsid w:val="00BF0F32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1087"/>
    <w:rsid w:val="00C011EA"/>
    <w:rsid w:val="00C01A29"/>
    <w:rsid w:val="00C01EF5"/>
    <w:rsid w:val="00C0204B"/>
    <w:rsid w:val="00C02E0B"/>
    <w:rsid w:val="00C04CC8"/>
    <w:rsid w:val="00C0591F"/>
    <w:rsid w:val="00C06168"/>
    <w:rsid w:val="00C067B8"/>
    <w:rsid w:val="00C06C12"/>
    <w:rsid w:val="00C07554"/>
    <w:rsid w:val="00C07932"/>
    <w:rsid w:val="00C07D0B"/>
    <w:rsid w:val="00C07E1A"/>
    <w:rsid w:val="00C07E96"/>
    <w:rsid w:val="00C1112E"/>
    <w:rsid w:val="00C11FD3"/>
    <w:rsid w:val="00C120AC"/>
    <w:rsid w:val="00C13BA4"/>
    <w:rsid w:val="00C14792"/>
    <w:rsid w:val="00C152DE"/>
    <w:rsid w:val="00C15650"/>
    <w:rsid w:val="00C16237"/>
    <w:rsid w:val="00C17437"/>
    <w:rsid w:val="00C179A5"/>
    <w:rsid w:val="00C17D3A"/>
    <w:rsid w:val="00C17EB5"/>
    <w:rsid w:val="00C20000"/>
    <w:rsid w:val="00C20005"/>
    <w:rsid w:val="00C20079"/>
    <w:rsid w:val="00C203DC"/>
    <w:rsid w:val="00C20852"/>
    <w:rsid w:val="00C2227F"/>
    <w:rsid w:val="00C2298F"/>
    <w:rsid w:val="00C22F4B"/>
    <w:rsid w:val="00C2397E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2A80"/>
    <w:rsid w:val="00C4360D"/>
    <w:rsid w:val="00C437D5"/>
    <w:rsid w:val="00C43F6E"/>
    <w:rsid w:val="00C441B1"/>
    <w:rsid w:val="00C4500B"/>
    <w:rsid w:val="00C454CF"/>
    <w:rsid w:val="00C45AD4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D6D"/>
    <w:rsid w:val="00C54E0E"/>
    <w:rsid w:val="00C55029"/>
    <w:rsid w:val="00C55FC8"/>
    <w:rsid w:val="00C560E3"/>
    <w:rsid w:val="00C57005"/>
    <w:rsid w:val="00C5708A"/>
    <w:rsid w:val="00C57351"/>
    <w:rsid w:val="00C574ED"/>
    <w:rsid w:val="00C57F08"/>
    <w:rsid w:val="00C60177"/>
    <w:rsid w:val="00C63748"/>
    <w:rsid w:val="00C6396E"/>
    <w:rsid w:val="00C6427F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B8F"/>
    <w:rsid w:val="00C7331D"/>
    <w:rsid w:val="00C741FD"/>
    <w:rsid w:val="00C74D99"/>
    <w:rsid w:val="00C75191"/>
    <w:rsid w:val="00C751E5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2F75"/>
    <w:rsid w:val="00C832D7"/>
    <w:rsid w:val="00C83EA1"/>
    <w:rsid w:val="00C840A3"/>
    <w:rsid w:val="00C8467F"/>
    <w:rsid w:val="00C849E3"/>
    <w:rsid w:val="00C84C7C"/>
    <w:rsid w:val="00C85D35"/>
    <w:rsid w:val="00C861AA"/>
    <w:rsid w:val="00C86FDE"/>
    <w:rsid w:val="00C902DE"/>
    <w:rsid w:val="00C905D0"/>
    <w:rsid w:val="00C9106B"/>
    <w:rsid w:val="00C91207"/>
    <w:rsid w:val="00C913EC"/>
    <w:rsid w:val="00C91695"/>
    <w:rsid w:val="00C9195A"/>
    <w:rsid w:val="00C91E5E"/>
    <w:rsid w:val="00C93732"/>
    <w:rsid w:val="00C94F64"/>
    <w:rsid w:val="00C969B5"/>
    <w:rsid w:val="00C9715C"/>
    <w:rsid w:val="00C97187"/>
    <w:rsid w:val="00C97286"/>
    <w:rsid w:val="00C97FB8"/>
    <w:rsid w:val="00CA012C"/>
    <w:rsid w:val="00CA118A"/>
    <w:rsid w:val="00CA1CB6"/>
    <w:rsid w:val="00CA3340"/>
    <w:rsid w:val="00CA37D3"/>
    <w:rsid w:val="00CA421D"/>
    <w:rsid w:val="00CA5CEE"/>
    <w:rsid w:val="00CA7077"/>
    <w:rsid w:val="00CA7C78"/>
    <w:rsid w:val="00CA7D12"/>
    <w:rsid w:val="00CB08BF"/>
    <w:rsid w:val="00CB0C26"/>
    <w:rsid w:val="00CB15BE"/>
    <w:rsid w:val="00CB1FBF"/>
    <w:rsid w:val="00CB4637"/>
    <w:rsid w:val="00CB4BB7"/>
    <w:rsid w:val="00CB5238"/>
    <w:rsid w:val="00CB683C"/>
    <w:rsid w:val="00CB6FCC"/>
    <w:rsid w:val="00CB7092"/>
    <w:rsid w:val="00CC05CD"/>
    <w:rsid w:val="00CC0869"/>
    <w:rsid w:val="00CC09EE"/>
    <w:rsid w:val="00CC0B6F"/>
    <w:rsid w:val="00CC0DCB"/>
    <w:rsid w:val="00CC162C"/>
    <w:rsid w:val="00CC19DC"/>
    <w:rsid w:val="00CC2E07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04D6"/>
    <w:rsid w:val="00CD2B1F"/>
    <w:rsid w:val="00CD40F7"/>
    <w:rsid w:val="00CD65F1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43D"/>
    <w:rsid w:val="00CF056B"/>
    <w:rsid w:val="00CF25F7"/>
    <w:rsid w:val="00CF278C"/>
    <w:rsid w:val="00CF4FCA"/>
    <w:rsid w:val="00CF5617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28A0"/>
    <w:rsid w:val="00D030E8"/>
    <w:rsid w:val="00D033C4"/>
    <w:rsid w:val="00D04A6B"/>
    <w:rsid w:val="00D058EC"/>
    <w:rsid w:val="00D05BFA"/>
    <w:rsid w:val="00D0724C"/>
    <w:rsid w:val="00D0788E"/>
    <w:rsid w:val="00D07C95"/>
    <w:rsid w:val="00D10CD8"/>
    <w:rsid w:val="00D118A3"/>
    <w:rsid w:val="00D11F0D"/>
    <w:rsid w:val="00D12FD5"/>
    <w:rsid w:val="00D130D5"/>
    <w:rsid w:val="00D1333D"/>
    <w:rsid w:val="00D1344F"/>
    <w:rsid w:val="00D136DA"/>
    <w:rsid w:val="00D1371D"/>
    <w:rsid w:val="00D14505"/>
    <w:rsid w:val="00D14625"/>
    <w:rsid w:val="00D15681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16C8"/>
    <w:rsid w:val="00D32A38"/>
    <w:rsid w:val="00D33189"/>
    <w:rsid w:val="00D34996"/>
    <w:rsid w:val="00D36159"/>
    <w:rsid w:val="00D379AD"/>
    <w:rsid w:val="00D37C97"/>
    <w:rsid w:val="00D4015C"/>
    <w:rsid w:val="00D409C7"/>
    <w:rsid w:val="00D41423"/>
    <w:rsid w:val="00D4162F"/>
    <w:rsid w:val="00D418F9"/>
    <w:rsid w:val="00D42B91"/>
    <w:rsid w:val="00D4314F"/>
    <w:rsid w:val="00D434DA"/>
    <w:rsid w:val="00D43517"/>
    <w:rsid w:val="00D4368F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65E6"/>
    <w:rsid w:val="00D5701B"/>
    <w:rsid w:val="00D57204"/>
    <w:rsid w:val="00D57C9B"/>
    <w:rsid w:val="00D60BF2"/>
    <w:rsid w:val="00D61795"/>
    <w:rsid w:val="00D630CD"/>
    <w:rsid w:val="00D632F4"/>
    <w:rsid w:val="00D644B7"/>
    <w:rsid w:val="00D644E0"/>
    <w:rsid w:val="00D64CE9"/>
    <w:rsid w:val="00D64D59"/>
    <w:rsid w:val="00D64EA9"/>
    <w:rsid w:val="00D65E18"/>
    <w:rsid w:val="00D6628C"/>
    <w:rsid w:val="00D67488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A08"/>
    <w:rsid w:val="00D972B8"/>
    <w:rsid w:val="00D975A4"/>
    <w:rsid w:val="00D978DC"/>
    <w:rsid w:val="00D97E90"/>
    <w:rsid w:val="00DA05C6"/>
    <w:rsid w:val="00DA0E6F"/>
    <w:rsid w:val="00DA148A"/>
    <w:rsid w:val="00DA21FA"/>
    <w:rsid w:val="00DA239C"/>
    <w:rsid w:val="00DA31F5"/>
    <w:rsid w:val="00DA37C2"/>
    <w:rsid w:val="00DA3F91"/>
    <w:rsid w:val="00DA4F4E"/>
    <w:rsid w:val="00DA542F"/>
    <w:rsid w:val="00DA5777"/>
    <w:rsid w:val="00DA5F1D"/>
    <w:rsid w:val="00DA723E"/>
    <w:rsid w:val="00DA74D4"/>
    <w:rsid w:val="00DA7710"/>
    <w:rsid w:val="00DA7BC8"/>
    <w:rsid w:val="00DA7DFB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5D24"/>
    <w:rsid w:val="00DB6279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E06FA"/>
    <w:rsid w:val="00DE2D59"/>
    <w:rsid w:val="00DE323D"/>
    <w:rsid w:val="00DE3497"/>
    <w:rsid w:val="00DE3EA8"/>
    <w:rsid w:val="00DE4E21"/>
    <w:rsid w:val="00DE581A"/>
    <w:rsid w:val="00DE661A"/>
    <w:rsid w:val="00DE751A"/>
    <w:rsid w:val="00DE7B3B"/>
    <w:rsid w:val="00DF09AE"/>
    <w:rsid w:val="00DF102B"/>
    <w:rsid w:val="00DF1825"/>
    <w:rsid w:val="00DF1BF0"/>
    <w:rsid w:val="00DF219B"/>
    <w:rsid w:val="00DF2699"/>
    <w:rsid w:val="00DF424C"/>
    <w:rsid w:val="00DF4966"/>
    <w:rsid w:val="00DF5BDB"/>
    <w:rsid w:val="00DF6A6C"/>
    <w:rsid w:val="00DF6D39"/>
    <w:rsid w:val="00DF761C"/>
    <w:rsid w:val="00E0131D"/>
    <w:rsid w:val="00E03BB3"/>
    <w:rsid w:val="00E04008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998"/>
    <w:rsid w:val="00E15225"/>
    <w:rsid w:val="00E16029"/>
    <w:rsid w:val="00E16058"/>
    <w:rsid w:val="00E168F9"/>
    <w:rsid w:val="00E16F56"/>
    <w:rsid w:val="00E21358"/>
    <w:rsid w:val="00E21475"/>
    <w:rsid w:val="00E22382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DBA"/>
    <w:rsid w:val="00E31F9C"/>
    <w:rsid w:val="00E32766"/>
    <w:rsid w:val="00E33332"/>
    <w:rsid w:val="00E33E92"/>
    <w:rsid w:val="00E35BCD"/>
    <w:rsid w:val="00E36324"/>
    <w:rsid w:val="00E36770"/>
    <w:rsid w:val="00E36EB6"/>
    <w:rsid w:val="00E36EBE"/>
    <w:rsid w:val="00E408F8"/>
    <w:rsid w:val="00E41150"/>
    <w:rsid w:val="00E4322C"/>
    <w:rsid w:val="00E44EDB"/>
    <w:rsid w:val="00E455F8"/>
    <w:rsid w:val="00E4629E"/>
    <w:rsid w:val="00E46C8B"/>
    <w:rsid w:val="00E509B4"/>
    <w:rsid w:val="00E509C8"/>
    <w:rsid w:val="00E50EAA"/>
    <w:rsid w:val="00E50F11"/>
    <w:rsid w:val="00E52349"/>
    <w:rsid w:val="00E53D28"/>
    <w:rsid w:val="00E543B6"/>
    <w:rsid w:val="00E54AD1"/>
    <w:rsid w:val="00E566D3"/>
    <w:rsid w:val="00E56AF8"/>
    <w:rsid w:val="00E57151"/>
    <w:rsid w:val="00E603CF"/>
    <w:rsid w:val="00E6068E"/>
    <w:rsid w:val="00E609EC"/>
    <w:rsid w:val="00E60D70"/>
    <w:rsid w:val="00E6152A"/>
    <w:rsid w:val="00E61E82"/>
    <w:rsid w:val="00E63077"/>
    <w:rsid w:val="00E631F4"/>
    <w:rsid w:val="00E637C9"/>
    <w:rsid w:val="00E64532"/>
    <w:rsid w:val="00E64D7B"/>
    <w:rsid w:val="00E65392"/>
    <w:rsid w:val="00E66ED4"/>
    <w:rsid w:val="00E673BD"/>
    <w:rsid w:val="00E67CB0"/>
    <w:rsid w:val="00E67F13"/>
    <w:rsid w:val="00E70359"/>
    <w:rsid w:val="00E70EAD"/>
    <w:rsid w:val="00E71A57"/>
    <w:rsid w:val="00E72EE9"/>
    <w:rsid w:val="00E74EA2"/>
    <w:rsid w:val="00E752FA"/>
    <w:rsid w:val="00E76031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2486"/>
    <w:rsid w:val="00EA4005"/>
    <w:rsid w:val="00EA438E"/>
    <w:rsid w:val="00EA58D1"/>
    <w:rsid w:val="00EA5A79"/>
    <w:rsid w:val="00EA68A3"/>
    <w:rsid w:val="00EA6B73"/>
    <w:rsid w:val="00EA6DD2"/>
    <w:rsid w:val="00EB09CE"/>
    <w:rsid w:val="00EB1031"/>
    <w:rsid w:val="00EB43A2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13BA"/>
    <w:rsid w:val="00ED1D7A"/>
    <w:rsid w:val="00ED245D"/>
    <w:rsid w:val="00ED2EB9"/>
    <w:rsid w:val="00ED31A8"/>
    <w:rsid w:val="00ED3255"/>
    <w:rsid w:val="00ED3813"/>
    <w:rsid w:val="00ED383D"/>
    <w:rsid w:val="00ED3B45"/>
    <w:rsid w:val="00ED4170"/>
    <w:rsid w:val="00ED4B93"/>
    <w:rsid w:val="00ED4E45"/>
    <w:rsid w:val="00ED587A"/>
    <w:rsid w:val="00ED5987"/>
    <w:rsid w:val="00ED6252"/>
    <w:rsid w:val="00ED76B8"/>
    <w:rsid w:val="00EE2A7E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30AE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1E2B"/>
    <w:rsid w:val="00F11EAC"/>
    <w:rsid w:val="00F122E9"/>
    <w:rsid w:val="00F124E2"/>
    <w:rsid w:val="00F13394"/>
    <w:rsid w:val="00F13743"/>
    <w:rsid w:val="00F15100"/>
    <w:rsid w:val="00F16D75"/>
    <w:rsid w:val="00F17777"/>
    <w:rsid w:val="00F20278"/>
    <w:rsid w:val="00F21270"/>
    <w:rsid w:val="00F22431"/>
    <w:rsid w:val="00F23B5B"/>
    <w:rsid w:val="00F24C42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52E4"/>
    <w:rsid w:val="00F3584D"/>
    <w:rsid w:val="00F360E8"/>
    <w:rsid w:val="00F374DD"/>
    <w:rsid w:val="00F376F8"/>
    <w:rsid w:val="00F37DEF"/>
    <w:rsid w:val="00F410D4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46D23"/>
    <w:rsid w:val="00F501E7"/>
    <w:rsid w:val="00F5062E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3905"/>
    <w:rsid w:val="00F64220"/>
    <w:rsid w:val="00F648E4"/>
    <w:rsid w:val="00F658F3"/>
    <w:rsid w:val="00F6746A"/>
    <w:rsid w:val="00F67F26"/>
    <w:rsid w:val="00F705A1"/>
    <w:rsid w:val="00F70691"/>
    <w:rsid w:val="00F71A79"/>
    <w:rsid w:val="00F71B63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4955"/>
    <w:rsid w:val="00F84F3D"/>
    <w:rsid w:val="00F8698F"/>
    <w:rsid w:val="00F92515"/>
    <w:rsid w:val="00F9274E"/>
    <w:rsid w:val="00F928C2"/>
    <w:rsid w:val="00F9291C"/>
    <w:rsid w:val="00F92B1C"/>
    <w:rsid w:val="00F92B40"/>
    <w:rsid w:val="00F92D5A"/>
    <w:rsid w:val="00F9443E"/>
    <w:rsid w:val="00F94B24"/>
    <w:rsid w:val="00F94EBF"/>
    <w:rsid w:val="00F969DC"/>
    <w:rsid w:val="00F97337"/>
    <w:rsid w:val="00F97362"/>
    <w:rsid w:val="00F974B6"/>
    <w:rsid w:val="00F97AF6"/>
    <w:rsid w:val="00FA053B"/>
    <w:rsid w:val="00FA0908"/>
    <w:rsid w:val="00FA0DD4"/>
    <w:rsid w:val="00FA1A96"/>
    <w:rsid w:val="00FA23CD"/>
    <w:rsid w:val="00FA2862"/>
    <w:rsid w:val="00FA354B"/>
    <w:rsid w:val="00FA3951"/>
    <w:rsid w:val="00FA3C4D"/>
    <w:rsid w:val="00FA3CED"/>
    <w:rsid w:val="00FA438B"/>
    <w:rsid w:val="00FA4D03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AD9"/>
    <w:rsid w:val="00FB5C97"/>
    <w:rsid w:val="00FB73AE"/>
    <w:rsid w:val="00FB76D7"/>
    <w:rsid w:val="00FB7717"/>
    <w:rsid w:val="00FB7960"/>
    <w:rsid w:val="00FB7F08"/>
    <w:rsid w:val="00FC1BDC"/>
    <w:rsid w:val="00FC2966"/>
    <w:rsid w:val="00FC3270"/>
    <w:rsid w:val="00FC3F23"/>
    <w:rsid w:val="00FC49E0"/>
    <w:rsid w:val="00FC575C"/>
    <w:rsid w:val="00FC7174"/>
    <w:rsid w:val="00FC7AF7"/>
    <w:rsid w:val="00FD0FB4"/>
    <w:rsid w:val="00FD259A"/>
    <w:rsid w:val="00FD383F"/>
    <w:rsid w:val="00FD4646"/>
    <w:rsid w:val="00FD4671"/>
    <w:rsid w:val="00FD5371"/>
    <w:rsid w:val="00FD557B"/>
    <w:rsid w:val="00FD7320"/>
    <w:rsid w:val="00FD737A"/>
    <w:rsid w:val="00FD73BE"/>
    <w:rsid w:val="00FD7B64"/>
    <w:rsid w:val="00FD7EC8"/>
    <w:rsid w:val="00FE0616"/>
    <w:rsid w:val="00FE12D3"/>
    <w:rsid w:val="00FE1BBB"/>
    <w:rsid w:val="00FE288D"/>
    <w:rsid w:val="00FE2AD5"/>
    <w:rsid w:val="00FE2E20"/>
    <w:rsid w:val="00FE34AA"/>
    <w:rsid w:val="00FE3981"/>
    <w:rsid w:val="00FE3BD5"/>
    <w:rsid w:val="00FE3EA9"/>
    <w:rsid w:val="00FE4C02"/>
    <w:rsid w:val="00FE4DB3"/>
    <w:rsid w:val="00FE5048"/>
    <w:rsid w:val="00FE53CE"/>
    <w:rsid w:val="00FE6CB3"/>
    <w:rsid w:val="00FE712E"/>
    <w:rsid w:val="00FE737B"/>
    <w:rsid w:val="00FE7935"/>
    <w:rsid w:val="00FE7A0A"/>
    <w:rsid w:val="00FE7D6C"/>
    <w:rsid w:val="00FF0F31"/>
    <w:rsid w:val="00FF12C3"/>
    <w:rsid w:val="00FF1587"/>
    <w:rsid w:val="00FF1EB3"/>
    <w:rsid w:val="00FF24D0"/>
    <w:rsid w:val="00FF3122"/>
    <w:rsid w:val="00FF3343"/>
    <w:rsid w:val="00FF3437"/>
    <w:rsid w:val="00FF398A"/>
    <w:rsid w:val="00FF3DEC"/>
    <w:rsid w:val="00FF5917"/>
    <w:rsid w:val="00FF5A33"/>
    <w:rsid w:val="00FF6549"/>
    <w:rsid w:val="00FF778E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C6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C62F6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BC62F6"/>
  </w:style>
  <w:style w:type="paragraph" w:styleId="Header">
    <w:name w:val="header"/>
    <w:basedOn w:val="Normal"/>
    <w:link w:val="HeaderChar"/>
    <w:uiPriority w:val="99"/>
    <w:rsid w:val="003B072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072B"/>
    <w:rPr>
      <w:sz w:val="24"/>
      <w:szCs w:val="24"/>
    </w:rPr>
  </w:style>
  <w:style w:type="character" w:styleId="Hyperlink">
    <w:name w:val="Hyperlink"/>
    <w:basedOn w:val="DefaultParagraphFont"/>
    <w:uiPriority w:val="99"/>
    <w:rsid w:val="00A62A0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C02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C022A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DefaultParagraphFont"/>
    <w:uiPriority w:val="99"/>
    <w:rsid w:val="00C63748"/>
  </w:style>
  <w:style w:type="paragraph" w:styleId="NormalWeb">
    <w:name w:val="Normal (Web)"/>
    <w:basedOn w:val="Normal"/>
    <w:uiPriority w:val="99"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3F7A44"/>
  </w:style>
  <w:style w:type="character" w:styleId="Strong">
    <w:name w:val="Strong"/>
    <w:basedOn w:val="DefaultParagraphFont"/>
    <w:uiPriority w:val="99"/>
    <w:qFormat/>
    <w:rsid w:val="0045524D"/>
    <w:rPr>
      <w:b/>
      <w:bCs/>
    </w:rPr>
  </w:style>
  <w:style w:type="character" w:customStyle="1" w:styleId="answer">
    <w:name w:val="answer"/>
    <w:basedOn w:val="DefaultParagraphFont"/>
    <w:uiPriority w:val="99"/>
    <w:rsid w:val="00D01E38"/>
  </w:style>
  <w:style w:type="character" w:customStyle="1" w:styleId="normalmetin">
    <w:name w:val="normalmetin"/>
    <w:uiPriority w:val="99"/>
    <w:rsid w:val="00251BFD"/>
  </w:style>
  <w:style w:type="paragraph" w:customStyle="1" w:styleId="Default">
    <w:name w:val="Default"/>
    <w:uiPriority w:val="99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69492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uiPriority w:val="99"/>
    <w:rsid w:val="00950F42"/>
  </w:style>
  <w:style w:type="paragraph" w:customStyle="1" w:styleId="gvdemetni0">
    <w:name w:val="gvdemetni0"/>
    <w:basedOn w:val="Normal"/>
    <w:uiPriority w:val="99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uiPriority w:val="99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 w:cs="Calibri"/>
      <w:sz w:val="23"/>
      <w:szCs w:val="23"/>
    </w:rPr>
  </w:style>
  <w:style w:type="paragraph" w:styleId="NoSpacing">
    <w:name w:val="No Spacing"/>
    <w:uiPriority w:val="99"/>
    <w:qFormat/>
    <w:rsid w:val="002B18F2"/>
    <w:rPr>
      <w:rFonts w:ascii="Calibri" w:hAnsi="Calibri" w:cs="Calibri"/>
      <w:lang w:eastAsia="en-US"/>
    </w:rPr>
  </w:style>
  <w:style w:type="character" w:customStyle="1" w:styleId="googqs-tidbit-0">
    <w:name w:val="googqs-tidbit-0"/>
    <w:basedOn w:val="DefaultParagraphFont"/>
    <w:uiPriority w:val="99"/>
    <w:rsid w:val="002B18F2"/>
  </w:style>
  <w:style w:type="paragraph" w:styleId="ListParagraph">
    <w:name w:val="List Paragraph"/>
    <w:basedOn w:val="Normal"/>
    <w:uiPriority w:val="99"/>
    <w:qFormat/>
    <w:rsid w:val="004B47F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1">
    <w:name w:val="Aralık Yok1"/>
    <w:uiPriority w:val="99"/>
    <w:rsid w:val="00CF043D"/>
    <w:rPr>
      <w:rFonts w:ascii="Calibri" w:hAnsi="Calibri" w:cs="Calibri"/>
      <w:lang w:eastAsia="en-US"/>
    </w:rPr>
  </w:style>
  <w:style w:type="paragraph" w:styleId="BodyText2">
    <w:name w:val="Body Text 2"/>
    <w:basedOn w:val="Normal"/>
    <w:link w:val="BodyText2Char"/>
    <w:uiPriority w:val="99"/>
    <w:rsid w:val="007C5B76"/>
    <w:rPr>
      <w:b/>
      <w:bCs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C5B76"/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134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3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3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643</Words>
  <Characters>3667</Characters>
  <Application>Microsoft Office Outlook</Application>
  <DocSecurity>0</DocSecurity>
  <Lines>0</Lines>
  <Paragraphs>0</Paragraphs>
  <ScaleCrop>false</ScaleCrop>
  <Manager>www.leventyagmuroglu.com</Manager>
  <Company>www.leventyagmuroglu.com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subject>4.Sınıf Sosyal Bilgiler İyi ki Var Test-6</dc:subject>
  <dc:creator>sorubak.com; edanur</dc:creator>
  <cp:keywords>sorubak.com</cp:keywords>
  <dc:description>www.leventyagmuroglu.com</dc:description>
  <cp:lastModifiedBy>edanur</cp:lastModifiedBy>
  <cp:revision>3</cp:revision>
  <cp:lastPrinted>2011-01-03T21:34:00Z</cp:lastPrinted>
  <dcterms:created xsi:type="dcterms:W3CDTF">2014-03-04T12:47:00Z</dcterms:created>
  <dcterms:modified xsi:type="dcterms:W3CDTF">2015-02-24T18:56:00Z</dcterms:modified>
  <cp:category>www.leventyagmuroglu.com</cp:category>
</cp:coreProperties>
</file>