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A7D" w:rsidRDefault="003D7A7D" w:rsidP="00D61332">
      <w:r>
        <w:t xml:space="preserve">                                                   </w:t>
      </w:r>
    </w:p>
    <w:p w:rsidR="003D7A7D" w:rsidRDefault="003D7A7D" w:rsidP="00D61332">
      <w:pPr>
        <w:rPr>
          <w:b/>
          <w:u w:val="single"/>
        </w:rPr>
      </w:pPr>
      <w:r>
        <w:t xml:space="preserve">                                                          </w:t>
      </w:r>
      <w:r w:rsidRPr="00335CAA">
        <w:rPr>
          <w:b/>
          <w:u w:val="single"/>
        </w:rPr>
        <w:t>FEN VE TEKNOLOJİ ÖDEVİ</w:t>
      </w:r>
      <w:r>
        <w:rPr>
          <w:b/>
          <w:u w:val="single"/>
        </w:rPr>
        <w:t xml:space="preserve"> </w:t>
      </w:r>
    </w:p>
    <w:p w:rsidR="003D7A7D" w:rsidRPr="00335CAA" w:rsidRDefault="003D7A7D" w:rsidP="00D61332">
      <w:pPr>
        <w:rPr>
          <w:b/>
          <w:u w:val="single"/>
        </w:rPr>
      </w:pPr>
    </w:p>
    <w:p w:rsidR="003D7A7D" w:rsidRDefault="003D7A7D" w:rsidP="00D61332">
      <w:pPr>
        <w:rPr>
          <w:b/>
        </w:rPr>
      </w:pPr>
    </w:p>
    <w:p w:rsidR="003D7A7D" w:rsidRDefault="003D7A7D" w:rsidP="00D61332">
      <w:pPr>
        <w:rPr>
          <w:b/>
        </w:rPr>
      </w:pPr>
      <w:r w:rsidRPr="0089560C">
        <w:rPr>
          <w:b/>
        </w:rPr>
        <w:t xml:space="preserve">1-) </w:t>
      </w:r>
      <w:r w:rsidRPr="0089560C">
        <w:rPr>
          <w:b/>
          <w:bCs/>
        </w:rPr>
        <w:t>Canlıların hareket etmesini</w:t>
      </w:r>
      <w:r>
        <w:rPr>
          <w:b/>
          <w:bCs/>
        </w:rPr>
        <w:t xml:space="preserve"> ve dik durmasını</w:t>
      </w:r>
      <w:r w:rsidRPr="0089560C">
        <w:rPr>
          <w:b/>
          <w:bCs/>
        </w:rPr>
        <w:t xml:space="preserve"> sağlayan yapılar şunlardır: </w:t>
      </w:r>
      <w:r w:rsidRPr="0089560C">
        <w:rPr>
          <w:b/>
        </w:rPr>
        <w:t xml:space="preserve"> </w:t>
      </w:r>
    </w:p>
    <w:p w:rsidR="003D7A7D" w:rsidRPr="0089560C" w:rsidRDefault="003D7A7D" w:rsidP="00D61332">
      <w:pPr>
        <w:rPr>
          <w:b/>
          <w:bCs/>
        </w:rPr>
      </w:pPr>
    </w:p>
    <w:p w:rsidR="003D7A7D" w:rsidRPr="0089560C" w:rsidRDefault="003D7A7D">
      <w:pPr>
        <w:rPr>
          <w:b/>
        </w:rPr>
      </w:pPr>
      <w:r w:rsidRPr="0089560C">
        <w:rPr>
          <w:b/>
        </w:rPr>
        <w:t xml:space="preserve">     </w:t>
      </w:r>
    </w:p>
    <w:p w:rsidR="003D7A7D" w:rsidRPr="0089560C" w:rsidRDefault="003D7A7D">
      <w:pPr>
        <w:rPr>
          <w:b/>
        </w:rPr>
      </w:pPr>
      <w:r w:rsidRPr="0089560C">
        <w:rPr>
          <w:b/>
        </w:rPr>
        <w:t xml:space="preserve">     1-)……………………………      </w:t>
      </w:r>
      <w:r>
        <w:rPr>
          <w:b/>
        </w:rPr>
        <w:t xml:space="preserve">  </w:t>
      </w:r>
      <w:r w:rsidRPr="0089560C">
        <w:rPr>
          <w:b/>
        </w:rPr>
        <w:t xml:space="preserve"> </w:t>
      </w:r>
      <w:r>
        <w:rPr>
          <w:b/>
        </w:rPr>
        <w:t xml:space="preserve"> </w:t>
      </w:r>
      <w:r w:rsidRPr="0089560C">
        <w:rPr>
          <w:b/>
        </w:rPr>
        <w:t xml:space="preserve">2-) …………………………  </w:t>
      </w:r>
      <w:r>
        <w:rPr>
          <w:b/>
        </w:rPr>
        <w:t xml:space="preserve">        </w:t>
      </w:r>
      <w:r w:rsidRPr="0089560C">
        <w:rPr>
          <w:b/>
        </w:rPr>
        <w:t xml:space="preserve"> 3-) ………………………………      </w:t>
      </w:r>
    </w:p>
    <w:p w:rsidR="003D7A7D" w:rsidRPr="0089560C" w:rsidRDefault="003D7A7D">
      <w:pPr>
        <w:rPr>
          <w:b/>
        </w:rPr>
      </w:pPr>
    </w:p>
    <w:p w:rsidR="003D7A7D" w:rsidRDefault="003D7A7D" w:rsidP="00D61332">
      <w:pPr>
        <w:rPr>
          <w:b/>
        </w:rPr>
      </w:pPr>
    </w:p>
    <w:p w:rsidR="003D7A7D" w:rsidRPr="0089560C" w:rsidRDefault="003D7A7D" w:rsidP="00D61332">
      <w:pPr>
        <w:rPr>
          <w:b/>
          <w:bCs/>
        </w:rPr>
      </w:pPr>
      <w:r w:rsidRPr="0089560C">
        <w:rPr>
          <w:b/>
        </w:rPr>
        <w:t xml:space="preserve">2-) </w:t>
      </w:r>
      <w:r w:rsidRPr="0089560C">
        <w:rPr>
          <w:b/>
          <w:bCs/>
        </w:rPr>
        <w:t>Vücudumuzda farklı şeklide kemikler vardır. Bu kemiklerin bir araya gelmesi ile ……………………</w:t>
      </w:r>
    </w:p>
    <w:p w:rsidR="003D7A7D" w:rsidRPr="0089560C" w:rsidRDefault="003D7A7D" w:rsidP="00D61332">
      <w:pPr>
        <w:rPr>
          <w:b/>
          <w:bCs/>
        </w:rPr>
      </w:pPr>
      <w:r w:rsidRPr="0089560C">
        <w:rPr>
          <w:b/>
          <w:bCs/>
        </w:rPr>
        <w:t xml:space="preserve">      oluşur.</w:t>
      </w:r>
      <w:r w:rsidRPr="0089560C">
        <w:rPr>
          <w:b/>
        </w:rPr>
        <w:t xml:space="preserve"> </w:t>
      </w:r>
      <w:r w:rsidRPr="0089560C">
        <w:rPr>
          <w:b/>
          <w:bCs/>
        </w:rPr>
        <w:t>Yetişkin bir insanın iskeleti ………</w:t>
      </w:r>
      <w:r>
        <w:rPr>
          <w:b/>
          <w:bCs/>
        </w:rPr>
        <w:t>…</w:t>
      </w:r>
      <w:r w:rsidRPr="0089560C">
        <w:rPr>
          <w:b/>
          <w:bCs/>
        </w:rPr>
        <w:t xml:space="preserve"> tane kemikten oluşur.</w:t>
      </w:r>
    </w:p>
    <w:p w:rsidR="003D7A7D" w:rsidRPr="0089560C" w:rsidRDefault="003D7A7D">
      <w:pPr>
        <w:rPr>
          <w:b/>
        </w:rPr>
      </w:pPr>
      <w:r w:rsidRPr="0089560C">
        <w:rPr>
          <w:b/>
        </w:rPr>
        <w:t xml:space="preserve">    </w:t>
      </w:r>
    </w:p>
    <w:p w:rsidR="003D7A7D" w:rsidRDefault="003D7A7D">
      <w:pPr>
        <w:rPr>
          <w:b/>
        </w:rPr>
      </w:pPr>
    </w:p>
    <w:p w:rsidR="003D7A7D" w:rsidRDefault="003D7A7D">
      <w:pPr>
        <w:rPr>
          <w:b/>
        </w:rPr>
      </w:pPr>
      <w:r w:rsidRPr="0089560C">
        <w:rPr>
          <w:b/>
        </w:rPr>
        <w:t>3-)</w:t>
      </w:r>
      <w:r>
        <w:rPr>
          <w:b/>
        </w:rPr>
        <w:t xml:space="preserve">  İskeletin bölümleri:</w:t>
      </w:r>
    </w:p>
    <w:p w:rsidR="003D7A7D" w:rsidRPr="0089560C" w:rsidRDefault="003D7A7D" w:rsidP="0089560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1026" type="#_x0000_t75" style="position:absolute;margin-left:153pt;margin-top:10.8pt;width:117pt;height:188.85pt;z-index:251658240;visibility:visible">
            <v:imagedata r:id="rId4" o:title="" blacklevel="6554f" grayscale="t"/>
          </v:shape>
        </w:pict>
      </w:r>
    </w:p>
    <w:p w:rsidR="003D7A7D" w:rsidRPr="0089560C" w:rsidRDefault="003D7A7D" w:rsidP="0089560C"/>
    <w:p w:rsidR="003D7A7D" w:rsidRPr="0089560C" w:rsidRDefault="003D7A7D" w:rsidP="0089560C">
      <w:pPr>
        <w:rPr>
          <w:b/>
        </w:rPr>
      </w:pPr>
      <w:r>
        <w:rPr>
          <w:noProof/>
        </w:rPr>
        <w:pict>
          <v:line id="_x0000_s1027" style="position:absolute;z-index:251659264" from="3in,1.2pt" to="306pt,1.2pt" strokeweight="1.5pt">
            <v:stroke endarrow="block"/>
          </v:line>
        </w:pict>
      </w:r>
      <w:r>
        <w:t xml:space="preserve">                                                                                                      </w:t>
      </w:r>
      <w:r w:rsidRPr="0089560C">
        <w:rPr>
          <w:b/>
        </w:rPr>
        <w:t>…………………………</w:t>
      </w:r>
    </w:p>
    <w:p w:rsidR="003D7A7D" w:rsidRPr="0089560C" w:rsidRDefault="003D7A7D" w:rsidP="0089560C">
      <w:r>
        <w:rPr>
          <w:noProof/>
        </w:rPr>
        <w:pict>
          <v:line id="_x0000_s1028" style="position:absolute;z-index:251660288" from="225pt,13.2pt" to="306pt,13.2pt" strokeweight="1.5pt">
            <v:stroke endarrow="block"/>
          </v:line>
        </w:pict>
      </w:r>
    </w:p>
    <w:p w:rsidR="003D7A7D" w:rsidRPr="0089560C" w:rsidRDefault="003D7A7D" w:rsidP="0089560C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89560C">
        <w:rPr>
          <w:b/>
        </w:rPr>
        <w:t>……………………………….</w:t>
      </w:r>
    </w:p>
    <w:p w:rsidR="003D7A7D" w:rsidRPr="0089560C" w:rsidRDefault="003D7A7D" w:rsidP="0089560C">
      <w:r>
        <w:rPr>
          <w:noProof/>
        </w:rPr>
        <w:pict>
          <v:line id="_x0000_s1029" style="position:absolute;z-index:251661312" from="207pt,12.6pt" to="297pt,21.6pt" strokeweight="1.5pt">
            <v:stroke endarrow="block"/>
          </v:line>
        </w:pict>
      </w:r>
    </w:p>
    <w:p w:rsidR="003D7A7D" w:rsidRPr="0089560C" w:rsidRDefault="003D7A7D" w:rsidP="0089560C">
      <w:pPr>
        <w:rPr>
          <w:b/>
        </w:rPr>
      </w:pPr>
      <w:r>
        <w:rPr>
          <w:noProof/>
        </w:rPr>
        <w:pict>
          <v:line id="_x0000_s1030" style="position:absolute;z-index:251662336" from="252pt,9pt" to="342pt,43.8pt" strokeweight="1.5pt">
            <v:stroke endarrow="block"/>
          </v:line>
        </w:pict>
      </w:r>
      <w:r>
        <w:t xml:space="preserve">                                                                                                   </w:t>
      </w:r>
      <w:r w:rsidRPr="0089560C">
        <w:rPr>
          <w:b/>
        </w:rPr>
        <w:t>……………………………………..</w:t>
      </w:r>
    </w:p>
    <w:p w:rsidR="003D7A7D" w:rsidRPr="0089560C" w:rsidRDefault="003D7A7D" w:rsidP="0089560C"/>
    <w:p w:rsidR="003D7A7D" w:rsidRDefault="003D7A7D" w:rsidP="0089560C">
      <w:r>
        <w:tab/>
      </w:r>
    </w:p>
    <w:p w:rsidR="003D7A7D" w:rsidRPr="0089560C" w:rsidRDefault="003D7A7D" w:rsidP="0089560C">
      <w:pPr>
        <w:rPr>
          <w:b/>
        </w:rPr>
      </w:pPr>
      <w:r>
        <w:rPr>
          <w:noProof/>
        </w:rPr>
        <w:pict>
          <v:line id="_x0000_s1031" style="position:absolute;flip:y;z-index:251663360" from="225pt,2.45pt" to="342pt,21.65pt" strokeweight="1.5pt">
            <v:stroke endarrow="block"/>
          </v:lin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9560C">
        <w:rPr>
          <w:b/>
        </w:rPr>
        <w:t xml:space="preserve">      ………………………………….</w:t>
      </w:r>
    </w:p>
    <w:p w:rsidR="003D7A7D" w:rsidRPr="0089560C" w:rsidRDefault="003D7A7D" w:rsidP="0089560C">
      <w:pPr>
        <w:rPr>
          <w:b/>
        </w:rPr>
      </w:pPr>
    </w:p>
    <w:p w:rsidR="003D7A7D" w:rsidRPr="0089560C" w:rsidRDefault="003D7A7D" w:rsidP="0089560C"/>
    <w:p w:rsidR="003D7A7D" w:rsidRPr="0089560C" w:rsidRDefault="003D7A7D" w:rsidP="0089560C"/>
    <w:p w:rsidR="003D7A7D" w:rsidRPr="0089560C" w:rsidRDefault="003D7A7D" w:rsidP="0089560C"/>
    <w:p w:rsidR="003D7A7D" w:rsidRPr="0089560C" w:rsidRDefault="003D7A7D" w:rsidP="0089560C"/>
    <w:p w:rsidR="003D7A7D" w:rsidRDefault="003D7A7D" w:rsidP="0089560C">
      <w:pPr>
        <w:rPr>
          <w:b/>
        </w:rPr>
      </w:pPr>
      <w:r>
        <w:t xml:space="preserve">   </w:t>
      </w:r>
      <w:r>
        <w:rPr>
          <w:b/>
        </w:rPr>
        <w:t xml:space="preserve">4-) Kafatasının görevini </w:t>
      </w:r>
      <w:r w:rsidRPr="0089560C">
        <w:rPr>
          <w:b/>
        </w:rPr>
        <w:t>yazınız:</w:t>
      </w:r>
      <w:r>
        <w:rPr>
          <w:b/>
        </w:rPr>
        <w:t>……………………………………………………………………………..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</w:rPr>
        <w:t xml:space="preserve"> 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</w:t>
      </w:r>
      <w:r>
        <w:rPr>
          <w:b/>
        </w:rPr>
        <w:t>Omurganın görevini yazınız:……………………………………………………………………………..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</w:rPr>
        <w:t xml:space="preserve">                                               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335CAA">
      <w:pPr>
        <w:rPr>
          <w:b/>
          <w:sz w:val="2"/>
          <w:szCs w:val="2"/>
        </w:rPr>
      </w:pPr>
      <w:r>
        <w:rPr>
          <w:b/>
          <w:sz w:val="2"/>
          <w:szCs w:val="2"/>
        </w:rPr>
        <w:t xml:space="preserve">   </w:t>
      </w:r>
    </w:p>
    <w:p w:rsidR="003D7A7D" w:rsidRDefault="003D7A7D" w:rsidP="00335CAA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</w:t>
      </w:r>
      <w:r>
        <w:rPr>
          <w:b/>
        </w:rPr>
        <w:t>………………………………………………………………………………………………………………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</w:rPr>
        <w:t xml:space="preserve">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  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  <w:sz w:val="2"/>
          <w:szCs w:val="2"/>
        </w:rPr>
        <w:t xml:space="preserve">             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  <w:sz w:val="2"/>
          <w:szCs w:val="2"/>
        </w:rPr>
        <w:t xml:space="preserve">   </w:t>
      </w:r>
    </w:p>
    <w:p w:rsidR="003D7A7D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       </w:t>
      </w:r>
      <w:r>
        <w:rPr>
          <w:b/>
        </w:rPr>
        <w:t>Göğüs kafesinin görevini yazınız:………………………………………………………………………..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</w:rPr>
        <w:t xml:space="preserve"> 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Pr="0089560C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               </w:t>
      </w:r>
      <w:r>
        <w:rPr>
          <w:b/>
        </w:rPr>
        <w:t>…………………………………………………………………………………………………………….</w:t>
      </w:r>
    </w:p>
    <w:p w:rsidR="003D7A7D" w:rsidRDefault="003D7A7D" w:rsidP="0089560C">
      <w:pPr>
        <w:rPr>
          <w:sz w:val="2"/>
          <w:szCs w:val="2"/>
        </w:rPr>
      </w:pPr>
      <w:r>
        <w:t xml:space="preserve">         </w:t>
      </w: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sz w:val="2"/>
          <w:szCs w:val="2"/>
        </w:rPr>
      </w:pPr>
      <w:r>
        <w:rPr>
          <w:sz w:val="2"/>
          <w:szCs w:val="2"/>
        </w:rPr>
        <w:t xml:space="preserve">                                                                                                           </w:t>
      </w: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sz w:val="2"/>
          <w:szCs w:val="2"/>
        </w:rPr>
      </w:pPr>
    </w:p>
    <w:p w:rsidR="003D7A7D" w:rsidRDefault="003D7A7D" w:rsidP="0089560C">
      <w:pPr>
        <w:rPr>
          <w:b/>
        </w:rPr>
      </w:pPr>
      <w:r>
        <w:rPr>
          <w:sz w:val="2"/>
          <w:szCs w:val="2"/>
        </w:rPr>
        <w:t xml:space="preserve">                                                                                                               </w:t>
      </w:r>
      <w:r w:rsidRPr="0089560C">
        <w:rPr>
          <w:b/>
        </w:rPr>
        <w:t>Kol ve bacakların görevini yazınız: …………</w:t>
      </w:r>
      <w:r>
        <w:rPr>
          <w:b/>
        </w:rPr>
        <w:t>…………………………………………………………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</w:rPr>
        <w:t xml:space="preserve"> 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  <w:r>
        <w:rPr>
          <w:b/>
          <w:sz w:val="2"/>
          <w:szCs w:val="2"/>
        </w:rPr>
        <w:t xml:space="preserve"> </w:t>
      </w:r>
    </w:p>
    <w:p w:rsidR="003D7A7D" w:rsidRPr="0089560C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                         </w:t>
      </w:r>
      <w:r>
        <w:rPr>
          <w:b/>
        </w:rPr>
        <w:t>…………………………………………………………………………………………………………….</w:t>
      </w:r>
    </w:p>
    <w:p w:rsidR="003D7A7D" w:rsidRDefault="003D7A7D" w:rsidP="0089560C"/>
    <w:p w:rsidR="003D7A7D" w:rsidRPr="0089560C" w:rsidRDefault="003D7A7D" w:rsidP="0089560C">
      <w:pPr>
        <w:tabs>
          <w:tab w:val="left" w:pos="2070"/>
        </w:tabs>
        <w:rPr>
          <w:b/>
        </w:rPr>
      </w:pPr>
      <w:r>
        <w:t xml:space="preserve">   </w:t>
      </w:r>
      <w:r w:rsidRPr="0089560C">
        <w:rPr>
          <w:b/>
        </w:rPr>
        <w:t>5-) İskeletin görevlerini yazınız:</w:t>
      </w:r>
      <w:r w:rsidRPr="0089560C">
        <w:rPr>
          <w:b/>
        </w:rPr>
        <w:tab/>
      </w:r>
    </w:p>
    <w:p w:rsidR="003D7A7D" w:rsidRPr="0089560C" w:rsidRDefault="003D7A7D" w:rsidP="0089560C">
      <w:pPr>
        <w:tabs>
          <w:tab w:val="left" w:pos="2070"/>
        </w:tabs>
        <w:rPr>
          <w:b/>
        </w:rPr>
      </w:pPr>
    </w:p>
    <w:p w:rsidR="003D7A7D" w:rsidRDefault="003D7A7D" w:rsidP="0089560C">
      <w:pPr>
        <w:rPr>
          <w:b/>
        </w:rPr>
      </w:pPr>
      <w:r w:rsidRPr="0089560C">
        <w:rPr>
          <w:b/>
        </w:rPr>
        <w:t xml:space="preserve">        1-)………………………………………………………………………………………………………….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</w:rPr>
        <w:t xml:space="preserve">   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Pr="0089560C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                                           </w:t>
      </w:r>
      <w:r>
        <w:rPr>
          <w:b/>
        </w:rPr>
        <w:t xml:space="preserve"> ………………………………………………………………………………………………………….</w:t>
      </w:r>
    </w:p>
    <w:p w:rsidR="003D7A7D" w:rsidRDefault="003D7A7D" w:rsidP="0089560C">
      <w:pPr>
        <w:rPr>
          <w:b/>
          <w:sz w:val="2"/>
          <w:szCs w:val="2"/>
        </w:rPr>
      </w:pPr>
      <w:r w:rsidRPr="0089560C">
        <w:rPr>
          <w:b/>
        </w:rPr>
        <w:t xml:space="preserve">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</w:t>
      </w:r>
      <w:r w:rsidRPr="0089560C">
        <w:rPr>
          <w:b/>
        </w:rPr>
        <w:t>2-)…………………………………………………………………………………………………………</w:t>
      </w:r>
      <w:r>
        <w:rPr>
          <w:b/>
        </w:rPr>
        <w:t>.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</w:rPr>
        <w:t xml:space="preserve">  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Pr="0089560C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                                              </w:t>
      </w:r>
      <w:r>
        <w:rPr>
          <w:b/>
        </w:rPr>
        <w:t xml:space="preserve"> …………………………………………………………………………………………………………..</w:t>
      </w:r>
    </w:p>
    <w:p w:rsidR="003D7A7D" w:rsidRDefault="003D7A7D" w:rsidP="0089560C">
      <w:pPr>
        <w:rPr>
          <w:b/>
          <w:sz w:val="2"/>
          <w:szCs w:val="2"/>
        </w:rPr>
      </w:pPr>
      <w:r w:rsidRPr="0089560C">
        <w:rPr>
          <w:b/>
        </w:rPr>
        <w:t xml:space="preserve">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  <w:r>
        <w:rPr>
          <w:b/>
          <w:sz w:val="2"/>
          <w:szCs w:val="2"/>
        </w:rPr>
        <w:t xml:space="preserve">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</w:t>
      </w:r>
      <w:r w:rsidRPr="0089560C">
        <w:rPr>
          <w:b/>
        </w:rPr>
        <w:t>3-)………………………………………………………………………………………………………….</w:t>
      </w:r>
    </w:p>
    <w:p w:rsidR="003D7A7D" w:rsidRDefault="003D7A7D" w:rsidP="0089560C">
      <w:pPr>
        <w:rPr>
          <w:b/>
          <w:sz w:val="2"/>
          <w:szCs w:val="2"/>
        </w:rPr>
      </w:pPr>
      <w:r>
        <w:rPr>
          <w:b/>
        </w:rPr>
        <w:t xml:space="preserve">   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Pr="0089560C" w:rsidRDefault="003D7A7D" w:rsidP="0089560C">
      <w:pPr>
        <w:rPr>
          <w:b/>
        </w:rPr>
      </w:pPr>
      <w:r>
        <w:rPr>
          <w:b/>
          <w:sz w:val="2"/>
          <w:szCs w:val="2"/>
        </w:rPr>
        <w:t xml:space="preserve">                                                                                                                                                  </w:t>
      </w:r>
      <w:r>
        <w:rPr>
          <w:b/>
        </w:rPr>
        <w:t xml:space="preserve"> ………………………………………………………………………………………………………….</w:t>
      </w:r>
    </w:p>
    <w:p w:rsidR="003D7A7D" w:rsidRDefault="003D7A7D" w:rsidP="0089560C">
      <w:pPr>
        <w:rPr>
          <w:b/>
          <w:sz w:val="2"/>
          <w:szCs w:val="2"/>
        </w:rPr>
      </w:pPr>
      <w:r w:rsidRPr="0089560C">
        <w:rPr>
          <w:b/>
        </w:rPr>
        <w:t xml:space="preserve">        </w:t>
      </w: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rPr>
          <w:b/>
          <w:sz w:val="2"/>
          <w:szCs w:val="2"/>
        </w:rPr>
      </w:pPr>
    </w:p>
    <w:p w:rsidR="003D7A7D" w:rsidRDefault="003D7A7D" w:rsidP="0089560C">
      <w:pPr>
        <w:tabs>
          <w:tab w:val="left" w:pos="2070"/>
        </w:tabs>
        <w:rPr>
          <w:b/>
        </w:rPr>
      </w:pPr>
    </w:p>
    <w:p w:rsidR="003D7A7D" w:rsidRDefault="003D7A7D" w:rsidP="005436DB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D7A7D" w:rsidRDefault="003D7A7D" w:rsidP="0089560C">
      <w:pPr>
        <w:tabs>
          <w:tab w:val="left" w:pos="2070"/>
        </w:tabs>
        <w:rPr>
          <w:b/>
        </w:rPr>
      </w:pPr>
    </w:p>
    <w:p w:rsidR="003D7A7D" w:rsidRDefault="003D7A7D" w:rsidP="0089560C">
      <w:pPr>
        <w:tabs>
          <w:tab w:val="left" w:pos="2070"/>
        </w:tabs>
        <w:rPr>
          <w:b/>
        </w:rPr>
      </w:pPr>
    </w:p>
    <w:p w:rsidR="003D7A7D" w:rsidRDefault="003D7A7D" w:rsidP="0089560C">
      <w:pPr>
        <w:tabs>
          <w:tab w:val="left" w:pos="2070"/>
        </w:tabs>
        <w:rPr>
          <w:b/>
        </w:rPr>
        <w:sectPr w:rsidR="003D7A7D" w:rsidSect="00335CAA">
          <w:pgSz w:w="11906" w:h="16838"/>
          <w:pgMar w:top="539" w:right="566" w:bottom="719" w:left="540" w:header="708" w:footer="708" w:gutter="0"/>
          <w:cols w:space="708"/>
          <w:docGrid w:linePitch="360"/>
        </w:sectPr>
      </w:pPr>
    </w:p>
    <w:p w:rsidR="003D7A7D" w:rsidRPr="00E5130A" w:rsidRDefault="003D7A7D" w:rsidP="003569AB">
      <w:pPr>
        <w:rPr>
          <w:b/>
          <w:color w:val="FF0000"/>
          <w:sz w:val="2"/>
          <w:szCs w:val="2"/>
        </w:rPr>
      </w:pPr>
    </w:p>
    <w:p w:rsidR="003D7A7D" w:rsidRDefault="003D7A7D" w:rsidP="0089560C">
      <w:pPr>
        <w:tabs>
          <w:tab w:val="left" w:pos="2070"/>
        </w:tabs>
        <w:rPr>
          <w:b/>
          <w:sz w:val="2"/>
          <w:szCs w:val="2"/>
        </w:rPr>
      </w:pPr>
      <w:r>
        <w:rPr>
          <w:b/>
          <w:color w:val="FF0000"/>
        </w:rPr>
        <w:t xml:space="preserve">   </w:t>
      </w:r>
    </w:p>
    <w:p w:rsidR="003D7A7D" w:rsidRDefault="003D7A7D" w:rsidP="0089560C">
      <w:pPr>
        <w:tabs>
          <w:tab w:val="left" w:pos="2070"/>
        </w:tabs>
        <w:rPr>
          <w:b/>
        </w:rPr>
      </w:pPr>
    </w:p>
    <w:sectPr w:rsidR="003D7A7D" w:rsidSect="003569AB">
      <w:type w:val="continuous"/>
      <w:pgSz w:w="11906" w:h="16838"/>
      <w:pgMar w:top="539" w:right="566" w:bottom="719" w:left="54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332"/>
    <w:rsid w:val="002B2B11"/>
    <w:rsid w:val="00335CAA"/>
    <w:rsid w:val="003569AB"/>
    <w:rsid w:val="003C0ADA"/>
    <w:rsid w:val="003D7A7D"/>
    <w:rsid w:val="00433417"/>
    <w:rsid w:val="005436DB"/>
    <w:rsid w:val="005D6E98"/>
    <w:rsid w:val="00634378"/>
    <w:rsid w:val="00793EB2"/>
    <w:rsid w:val="007B4F67"/>
    <w:rsid w:val="007F05B2"/>
    <w:rsid w:val="0089560C"/>
    <w:rsid w:val="009A7FB5"/>
    <w:rsid w:val="00AC4784"/>
    <w:rsid w:val="00BD2D5A"/>
    <w:rsid w:val="00BF2091"/>
    <w:rsid w:val="00C60429"/>
    <w:rsid w:val="00C66039"/>
    <w:rsid w:val="00C7089D"/>
    <w:rsid w:val="00D44F06"/>
    <w:rsid w:val="00D61332"/>
    <w:rsid w:val="00E5130A"/>
    <w:rsid w:val="00E652F1"/>
    <w:rsid w:val="00EB6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D5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436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70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0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70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487</Words>
  <Characters>2781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sopar</dc:creator>
  <cp:keywords/>
  <dc:description/>
  <cp:lastModifiedBy>BİRSEN</cp:lastModifiedBy>
  <cp:revision>7</cp:revision>
  <cp:lastPrinted>2013-09-20T11:00:00Z</cp:lastPrinted>
  <dcterms:created xsi:type="dcterms:W3CDTF">2012-09-28T06:24:00Z</dcterms:created>
  <dcterms:modified xsi:type="dcterms:W3CDTF">2015-10-05T18:40:00Z</dcterms:modified>
</cp:coreProperties>
</file>