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16" w:rsidRDefault="00350516" w:rsidP="003E4D8D">
      <w:r>
        <w:rPr>
          <w:noProof/>
          <w:lang w:eastAsia="tr-TR"/>
        </w:rPr>
        <w:t xml:space="preserve">4. SINIF FEN VE TEKNOLOJİ                          </w:t>
      </w:r>
      <w:r w:rsidRPr="00F66F7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81.25pt;height:309pt;visibility:visible">
            <v:imagedata r:id="rId5" o:title=""/>
          </v:shape>
        </w:pict>
      </w:r>
    </w:p>
    <w:p w:rsidR="00350516" w:rsidRDefault="00350516" w:rsidP="003E4D8D">
      <w:r w:rsidRPr="00F66F78">
        <w:rPr>
          <w:noProof/>
          <w:lang w:eastAsia="tr-TR"/>
        </w:rPr>
        <w:pict>
          <v:shape id="Resim 2" o:spid="_x0000_i1026" type="#_x0000_t75" style="width:261.75pt;height:394.5pt;visibility:visible">
            <v:imagedata r:id="rId6" o:title=""/>
          </v:shape>
        </w:pict>
      </w:r>
    </w:p>
    <w:p w:rsidR="00350516" w:rsidRDefault="00350516" w:rsidP="003E4D8D"/>
    <w:p w:rsidR="00350516" w:rsidRDefault="00350516" w:rsidP="003E4D8D">
      <w:r w:rsidRPr="00F66F78">
        <w:rPr>
          <w:noProof/>
          <w:lang w:eastAsia="tr-TR"/>
        </w:rPr>
        <w:pict>
          <v:shape id="Resim 5" o:spid="_x0000_i1027" type="#_x0000_t75" style="width:262.5pt;height:198.75pt;visibility:visible">
            <v:imagedata r:id="rId7" o:title=""/>
          </v:shape>
        </w:pict>
      </w:r>
    </w:p>
    <w:p w:rsidR="00350516" w:rsidRDefault="00350516" w:rsidP="003E4D8D">
      <w:r w:rsidRPr="00F66F78">
        <w:rPr>
          <w:noProof/>
          <w:lang w:eastAsia="tr-TR"/>
        </w:rPr>
        <w:pict>
          <v:shape id="Resim 4" o:spid="_x0000_i1028" type="#_x0000_t75" style="width:261pt;height:372.75pt;visibility:visible">
            <v:imagedata r:id="rId8" o:title=""/>
          </v:shape>
        </w:pict>
      </w:r>
    </w:p>
    <w:p w:rsidR="00350516" w:rsidRDefault="00350516" w:rsidP="003E4D8D">
      <w:r w:rsidRPr="00F66F78">
        <w:rPr>
          <w:noProof/>
          <w:lang w:eastAsia="tr-TR"/>
        </w:rPr>
        <w:pict>
          <v:shape id="Resim 9" o:spid="_x0000_i1029" type="#_x0000_t75" style="width:236.25pt;height:2in;visibility:visible">
            <v:imagedata r:id="rId9" o:title=""/>
          </v:shape>
        </w:pict>
      </w:r>
    </w:p>
    <w:p w:rsidR="00350516" w:rsidRDefault="00350516" w:rsidP="003E4D8D">
      <w:r w:rsidRPr="00F66F78">
        <w:rPr>
          <w:noProof/>
          <w:lang w:eastAsia="tr-TR"/>
        </w:rPr>
        <w:pict>
          <v:shape id="Resim 8" o:spid="_x0000_i1030" type="#_x0000_t75" style="width:262.5pt;height:234.75pt;visibility:visible">
            <v:imagedata r:id="rId10" o:title=""/>
          </v:shape>
        </w:pict>
      </w:r>
    </w:p>
    <w:p w:rsidR="00350516" w:rsidRPr="00D969C8" w:rsidRDefault="00350516" w:rsidP="003E4D8D">
      <w:pPr>
        <w:rPr>
          <w:b/>
          <w:sz w:val="24"/>
          <w:szCs w:val="24"/>
        </w:rPr>
      </w:pPr>
      <w:r w:rsidRPr="00D969C8">
        <w:rPr>
          <w:b/>
          <w:sz w:val="24"/>
          <w:szCs w:val="24"/>
        </w:rPr>
        <w:t>10. DOĞRU – YANLIŞ</w:t>
      </w:r>
    </w:p>
    <w:p w:rsidR="00350516" w:rsidRPr="00D969C8" w:rsidRDefault="00350516" w:rsidP="003E4D8D">
      <w:pPr>
        <w:rPr>
          <w:sz w:val="24"/>
          <w:szCs w:val="24"/>
        </w:rPr>
      </w:pPr>
      <w:r w:rsidRPr="00D969C8">
        <w:rPr>
          <w:sz w:val="24"/>
          <w:szCs w:val="24"/>
        </w:rPr>
        <w:t>İskeletimiz 3 kısımdan oluşur.</w:t>
      </w:r>
      <w:r w:rsidRPr="00457938">
        <w:rPr>
          <w:noProof/>
          <w:sz w:val="24"/>
          <w:szCs w:val="24"/>
          <w:lang w:eastAsia="tr-TR"/>
        </w:rPr>
        <w:pict>
          <v:shape id="Resim 10" o:spid="_x0000_i1031" type="#_x0000_t75" style="width:35.25pt;height:24pt;visibility:visible">
            <v:imagedata r:id="rId11" o:title=""/>
          </v:shape>
        </w:pict>
      </w:r>
    </w:p>
    <w:p w:rsidR="00350516" w:rsidRPr="00D969C8" w:rsidRDefault="00350516" w:rsidP="003E4D8D">
      <w:pPr>
        <w:rPr>
          <w:noProof/>
          <w:sz w:val="24"/>
          <w:szCs w:val="24"/>
          <w:lang w:eastAsia="tr-TR"/>
        </w:rPr>
      </w:pPr>
      <w:r w:rsidRPr="00D969C8">
        <w:rPr>
          <w:noProof/>
          <w:sz w:val="24"/>
          <w:szCs w:val="24"/>
          <w:lang w:eastAsia="tr-TR"/>
        </w:rPr>
        <w:t xml:space="preserve">Omurgamız kısa kemiğe örnektir. </w:t>
      </w:r>
      <w:r w:rsidRPr="00457938">
        <w:rPr>
          <w:noProof/>
          <w:sz w:val="24"/>
          <w:szCs w:val="24"/>
          <w:lang w:eastAsia="tr-TR"/>
        </w:rPr>
        <w:pict>
          <v:shape id="Resim 11" o:spid="_x0000_i1032" type="#_x0000_t75" style="width:35.25pt;height:24pt;visibility:visible">
            <v:imagedata r:id="rId11" o:title=""/>
          </v:shape>
        </w:pict>
      </w:r>
    </w:p>
    <w:p w:rsidR="00350516" w:rsidRPr="00D969C8" w:rsidRDefault="00350516" w:rsidP="003E4D8D">
      <w:pPr>
        <w:rPr>
          <w:noProof/>
          <w:sz w:val="24"/>
          <w:szCs w:val="24"/>
          <w:lang w:eastAsia="tr-TR"/>
        </w:rPr>
      </w:pPr>
      <w:r w:rsidRPr="00D969C8">
        <w:rPr>
          <w:noProof/>
          <w:sz w:val="24"/>
          <w:szCs w:val="24"/>
          <w:lang w:eastAsia="tr-TR"/>
        </w:rPr>
        <w:t xml:space="preserve">İskeletimiz sert bir yapıya sahiptir. </w:t>
      </w:r>
      <w:r w:rsidRPr="00457938">
        <w:rPr>
          <w:noProof/>
          <w:sz w:val="24"/>
          <w:szCs w:val="24"/>
          <w:lang w:eastAsia="tr-TR"/>
        </w:rPr>
        <w:pict>
          <v:shape id="Resim 12" o:spid="_x0000_i1033" type="#_x0000_t75" style="width:35.25pt;height:24pt;visibility:visible">
            <v:imagedata r:id="rId11" o:title=""/>
          </v:shape>
        </w:pict>
      </w:r>
    </w:p>
    <w:p w:rsidR="00350516" w:rsidRPr="00D969C8" w:rsidRDefault="00350516" w:rsidP="003E4D8D">
      <w:pPr>
        <w:rPr>
          <w:noProof/>
          <w:sz w:val="24"/>
          <w:szCs w:val="24"/>
          <w:lang w:eastAsia="tr-TR"/>
        </w:rPr>
      </w:pPr>
      <w:r w:rsidRPr="00D969C8">
        <w:rPr>
          <w:noProof/>
          <w:sz w:val="24"/>
          <w:szCs w:val="24"/>
          <w:lang w:eastAsia="tr-TR"/>
        </w:rPr>
        <w:t xml:space="preserve">Kemiklerin birleştiği yere kas denir. </w:t>
      </w:r>
      <w:r w:rsidRPr="00457938">
        <w:rPr>
          <w:noProof/>
          <w:sz w:val="24"/>
          <w:szCs w:val="24"/>
          <w:lang w:eastAsia="tr-TR"/>
        </w:rPr>
        <w:pict>
          <v:shape id="Resim 13" o:spid="_x0000_i1034" type="#_x0000_t75" style="width:35.25pt;height:24pt;visibility:visible">
            <v:imagedata r:id="rId11" o:title=""/>
          </v:shape>
        </w:pict>
      </w:r>
    </w:p>
    <w:p w:rsidR="00350516" w:rsidRDefault="00350516" w:rsidP="003E4D8D">
      <w:pPr>
        <w:rPr>
          <w:sz w:val="24"/>
          <w:szCs w:val="24"/>
        </w:rPr>
      </w:pPr>
      <w:r w:rsidRPr="00D969C8">
        <w:rPr>
          <w:sz w:val="24"/>
          <w:szCs w:val="24"/>
        </w:rPr>
        <w:t>Göğüs kafesi akciğerlerimizi korur</w:t>
      </w:r>
      <w:r w:rsidRPr="00457938">
        <w:rPr>
          <w:noProof/>
          <w:sz w:val="24"/>
          <w:szCs w:val="24"/>
          <w:lang w:eastAsia="tr-TR"/>
        </w:rPr>
        <w:pict>
          <v:shape id="Resim 14" o:spid="_x0000_i1035" type="#_x0000_t75" style="width:35.25pt;height:24pt;visibility:visible">
            <v:imagedata r:id="rId11" o:title=""/>
          </v:shape>
        </w:pict>
      </w:r>
    </w:p>
    <w:p w:rsidR="00350516" w:rsidRDefault="00350516" w:rsidP="003E4D8D">
      <w:pPr>
        <w:rPr>
          <w:sz w:val="24"/>
          <w:szCs w:val="24"/>
        </w:rPr>
      </w:pPr>
    </w:p>
    <w:p w:rsidR="00350516" w:rsidRDefault="00350516" w:rsidP="003E4D8D">
      <w:pPr>
        <w:rPr>
          <w:b/>
          <w:sz w:val="24"/>
          <w:szCs w:val="24"/>
        </w:rPr>
      </w:pPr>
      <w:r w:rsidRPr="00D969C8">
        <w:rPr>
          <w:b/>
          <w:sz w:val="24"/>
          <w:szCs w:val="24"/>
        </w:rPr>
        <w:t>11. BOŞLUK DOLDURMA</w:t>
      </w:r>
    </w:p>
    <w:p w:rsidR="00350516" w:rsidRDefault="00350516" w:rsidP="003E4D8D">
      <w:pPr>
        <w:rPr>
          <w:b/>
          <w:sz w:val="24"/>
          <w:szCs w:val="24"/>
        </w:rPr>
      </w:pPr>
      <w:r w:rsidRPr="00457938">
        <w:rPr>
          <w:b/>
          <w:noProof/>
          <w:sz w:val="24"/>
          <w:szCs w:val="24"/>
          <w:lang w:eastAsia="tr-TR"/>
        </w:rPr>
        <w:pict>
          <v:shape id="Resim 15" o:spid="_x0000_i1036" type="#_x0000_t75" style="width:246.75pt;height:35.25pt;visibility:visible">
            <v:imagedata r:id="rId12" o:title=""/>
          </v:shape>
        </w:pict>
      </w:r>
    </w:p>
    <w:p w:rsidR="00350516" w:rsidRPr="00C708A9" w:rsidRDefault="00350516" w:rsidP="00C708A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Kemiklerimizin birleştiği bölüme ………………….….denir.</w:t>
      </w:r>
    </w:p>
    <w:p w:rsidR="00350516" w:rsidRPr="00C708A9" w:rsidRDefault="00350516" w:rsidP="00C708A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İskeletimizin beynimizi koruyan bölümü ………………………dır. Bu kısım aynı zamanda ……………………kemiğe örnektir.</w:t>
      </w:r>
    </w:p>
    <w:p w:rsidR="00350516" w:rsidRPr="00C708A9" w:rsidRDefault="00350516" w:rsidP="00C708A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Kol be bacak kemiklerimiz ……………………..kemik grubundandır.</w:t>
      </w:r>
    </w:p>
    <w:p w:rsidR="00350516" w:rsidRDefault="00350516" w:rsidP="00C708A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Ayak bileğimizdeki kemik ……………………kemik grubundandır.</w:t>
      </w:r>
    </w:p>
    <w:p w:rsidR="00350516" w:rsidRDefault="00350516" w:rsidP="00C708A9">
      <w:pPr>
        <w:ind w:left="360"/>
        <w:rPr>
          <w:sz w:val="24"/>
          <w:szCs w:val="24"/>
        </w:rPr>
      </w:pPr>
    </w:p>
    <w:p w:rsidR="00350516" w:rsidRDefault="00350516" w:rsidP="007D70A4">
      <w:hyperlink r:id="rId13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350516" w:rsidRDefault="00350516" w:rsidP="00C708A9">
      <w:pPr>
        <w:rPr>
          <w:sz w:val="24"/>
          <w:szCs w:val="24"/>
        </w:rPr>
      </w:pPr>
    </w:p>
    <w:p w:rsidR="00350516" w:rsidRDefault="00350516" w:rsidP="00C708A9">
      <w:pPr>
        <w:rPr>
          <w:sz w:val="24"/>
          <w:szCs w:val="24"/>
        </w:rPr>
      </w:pPr>
      <w:r>
        <w:rPr>
          <w:sz w:val="24"/>
          <w:szCs w:val="24"/>
        </w:rPr>
        <w:t>12. Aşağıdaki iskeletin kısımlarını isimlendiriniz.</w:t>
      </w:r>
    </w:p>
    <w:p w:rsidR="00350516" w:rsidRDefault="00350516" w:rsidP="00C708A9">
      <w:pPr>
        <w:rPr>
          <w:sz w:val="24"/>
          <w:szCs w:val="24"/>
        </w:rPr>
      </w:pPr>
      <w:r w:rsidRPr="00457938">
        <w:rPr>
          <w:noProof/>
          <w:sz w:val="24"/>
          <w:szCs w:val="24"/>
          <w:lang w:eastAsia="tr-TR"/>
        </w:rPr>
        <w:pict>
          <v:shape id="Resim 16" o:spid="_x0000_i1037" type="#_x0000_t75" style="width:153pt;height:243pt;visibility:visible">
            <v:imagedata r:id="rId14" o:title=""/>
          </v:shape>
        </w:pict>
      </w:r>
    </w:p>
    <w:p w:rsidR="00350516" w:rsidRDefault="00350516" w:rsidP="00C708A9">
      <w:pPr>
        <w:rPr>
          <w:sz w:val="24"/>
          <w:szCs w:val="24"/>
        </w:rPr>
      </w:pPr>
      <w:r>
        <w:rPr>
          <w:sz w:val="24"/>
          <w:szCs w:val="24"/>
        </w:rPr>
        <w:t>13.  İskeleti</w:t>
      </w:r>
      <w:bookmarkStart w:id="0" w:name="_GoBack"/>
      <w:bookmarkEnd w:id="0"/>
      <w:r>
        <w:rPr>
          <w:sz w:val="24"/>
          <w:szCs w:val="24"/>
        </w:rPr>
        <w:t>mizin vücudumuz için önemini yazınız.</w:t>
      </w:r>
    </w:p>
    <w:p w:rsidR="00350516" w:rsidRDefault="00350516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C708A9">
      <w:pPr>
        <w:rPr>
          <w:sz w:val="24"/>
          <w:szCs w:val="24"/>
        </w:rPr>
      </w:pPr>
    </w:p>
    <w:p w:rsidR="00350516" w:rsidRDefault="00350516" w:rsidP="00C708A9">
      <w:pPr>
        <w:rPr>
          <w:sz w:val="24"/>
          <w:szCs w:val="24"/>
        </w:rPr>
      </w:pPr>
      <w:r>
        <w:rPr>
          <w:sz w:val="24"/>
          <w:szCs w:val="24"/>
        </w:rPr>
        <w:t>14. Eklem nedir? İnsanlara nasıl faydaları vardır? Vücudumuz tek bir kemik parçasından oluşsaydı sonuç ne olurdu?</w:t>
      </w:r>
    </w:p>
    <w:p w:rsidR="00350516" w:rsidRDefault="00350516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350516" w:rsidRDefault="00350516" w:rsidP="00C708A9">
      <w:pPr>
        <w:rPr>
          <w:sz w:val="24"/>
          <w:szCs w:val="24"/>
        </w:rPr>
      </w:pPr>
      <w:r>
        <w:rPr>
          <w:sz w:val="24"/>
          <w:szCs w:val="24"/>
        </w:rPr>
        <w:t xml:space="preserve"> Not: ilk 9 soru 6’şar puan ; 10,11,12. sorular 10’ar puan; son iki soru 8’er puandır.</w:t>
      </w:r>
    </w:p>
    <w:p w:rsidR="00350516" w:rsidRPr="00C708A9" w:rsidRDefault="00350516" w:rsidP="00C708A9">
      <w:pPr>
        <w:rPr>
          <w:sz w:val="24"/>
          <w:szCs w:val="24"/>
        </w:rPr>
      </w:pPr>
    </w:p>
    <w:sectPr w:rsidR="00350516" w:rsidRPr="00C708A9" w:rsidSect="003E4D8D">
      <w:pgSz w:w="11906" w:h="16838"/>
      <w:pgMar w:top="567" w:right="340" w:bottom="567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D5C19"/>
    <w:multiLevelType w:val="hybridMultilevel"/>
    <w:tmpl w:val="F4BEC5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E3A"/>
    <w:rsid w:val="001B1E3A"/>
    <w:rsid w:val="001D40B2"/>
    <w:rsid w:val="00277CA3"/>
    <w:rsid w:val="003358CA"/>
    <w:rsid w:val="00350516"/>
    <w:rsid w:val="003E4D8D"/>
    <w:rsid w:val="00457938"/>
    <w:rsid w:val="005573B8"/>
    <w:rsid w:val="007C6249"/>
    <w:rsid w:val="007D70A4"/>
    <w:rsid w:val="0082243E"/>
    <w:rsid w:val="009E5202"/>
    <w:rsid w:val="00A31546"/>
    <w:rsid w:val="00AA1C1B"/>
    <w:rsid w:val="00AF6FDE"/>
    <w:rsid w:val="00C708A9"/>
    <w:rsid w:val="00D2149C"/>
    <w:rsid w:val="00D969C8"/>
    <w:rsid w:val="00E12CDE"/>
    <w:rsid w:val="00ED4FA3"/>
    <w:rsid w:val="00F66F78"/>
    <w:rsid w:val="00FC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54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E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4D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708A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D70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14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181</Words>
  <Characters>1033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</dc:creator>
  <cp:keywords/>
  <dc:description/>
  <cp:lastModifiedBy>BİRSEN</cp:lastModifiedBy>
  <cp:revision>5</cp:revision>
  <cp:lastPrinted>2013-09-20T11:01:00Z</cp:lastPrinted>
  <dcterms:created xsi:type="dcterms:W3CDTF">2012-10-05T11:40:00Z</dcterms:created>
  <dcterms:modified xsi:type="dcterms:W3CDTF">2015-10-05T18:41:00Z</dcterms:modified>
</cp:coreProperties>
</file>