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B79" w:rsidRPr="00901742" w:rsidRDefault="00F36B79" w:rsidP="00831568">
      <w:pPr>
        <w:spacing w:after="0"/>
        <w:jc w:val="center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>
        <w:rPr>
          <w:rFonts w:ascii="Comic Sans MS" w:hAnsi="Comic Sans MS" w:cs="Comic Sans MS"/>
          <w:b/>
          <w:bCs/>
          <w:i/>
          <w:iCs/>
          <w:sz w:val="24"/>
          <w:szCs w:val="24"/>
        </w:rPr>
        <w:t>Peygamberimiz Hz.</w:t>
      </w:r>
      <w:r w:rsidRPr="00901742">
        <w:rPr>
          <w:rFonts w:ascii="Comic Sans MS" w:hAnsi="Comic Sans MS" w:cs="Comic Sans MS"/>
          <w:b/>
          <w:bCs/>
          <w:i/>
          <w:iCs/>
          <w:sz w:val="24"/>
          <w:szCs w:val="24"/>
        </w:rPr>
        <w:t>Muhammed (sav)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4"/>
        <w:gridCol w:w="7087"/>
      </w:tblGrid>
      <w:tr w:rsidR="00F36B79" w:rsidRPr="005219EB">
        <w:tc>
          <w:tcPr>
            <w:tcW w:w="534" w:type="dxa"/>
            <w:shd w:val="clear" w:color="auto" w:fill="EAF1DD"/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1</w:t>
            </w:r>
          </w:p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</w:tc>
        <w:tc>
          <w:tcPr>
            <w:tcW w:w="7087" w:type="dxa"/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Soru :Hz. Muhammed kimdir?</w:t>
            </w: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Cevap : Hz. Muhammed Yüce Allah’ın insanlara doğruyu öğretmek için görevlendirdiği son peygamberdir.</w:t>
            </w:r>
          </w:p>
        </w:tc>
      </w:tr>
      <w:tr w:rsidR="00F36B79" w:rsidRPr="005219EB">
        <w:tc>
          <w:tcPr>
            <w:tcW w:w="534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F36B79" w:rsidRPr="005219EB">
        <w:tc>
          <w:tcPr>
            <w:tcW w:w="534" w:type="dxa"/>
            <w:shd w:val="clear" w:color="auto" w:fill="EAF1DD"/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87" w:type="dxa"/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Soru : Hz. Muhammed ne zaman ve nerede doğmuştur?</w:t>
            </w: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Cevap :Hz. Muhammed 571 yılında Mekke’de doğmuştur.</w:t>
            </w:r>
          </w:p>
        </w:tc>
      </w:tr>
      <w:tr w:rsidR="00F36B79" w:rsidRPr="005219EB">
        <w:tc>
          <w:tcPr>
            <w:tcW w:w="534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F36B79" w:rsidRPr="005219EB">
        <w:tc>
          <w:tcPr>
            <w:tcW w:w="534" w:type="dxa"/>
            <w:shd w:val="clear" w:color="auto" w:fill="EAF1DD"/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87" w:type="dxa"/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Soru:Hz. Muhammed’in annesinin adı nedir?</w:t>
            </w: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Cevap:Hz. Muhammed’in annesinin adı Amine’ dir.</w:t>
            </w:r>
          </w:p>
        </w:tc>
      </w:tr>
      <w:tr w:rsidR="00F36B79" w:rsidRPr="005219EB">
        <w:tc>
          <w:tcPr>
            <w:tcW w:w="534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F36B79" w:rsidRPr="005219EB">
        <w:tc>
          <w:tcPr>
            <w:tcW w:w="534" w:type="dxa"/>
            <w:shd w:val="clear" w:color="auto" w:fill="EAF1DD"/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7" w:type="dxa"/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Soru:Hz. Muhammed’in babasının  adı nedir?</w:t>
            </w: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Cevap:Hz. Muhammed’in babasının  adı Abdullah’tır. Peygamberimizin doğumundan önce Abdullah  vefat etmiştir?</w:t>
            </w:r>
          </w:p>
        </w:tc>
      </w:tr>
      <w:tr w:rsidR="00F36B79" w:rsidRPr="005219EB">
        <w:tc>
          <w:tcPr>
            <w:tcW w:w="534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F36B79" w:rsidRPr="005219EB">
        <w:tc>
          <w:tcPr>
            <w:tcW w:w="534" w:type="dxa"/>
            <w:shd w:val="clear" w:color="auto" w:fill="EAF1DD"/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87" w:type="dxa"/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Soru:Hz. Muhammed’in doğduğu gece meydana gelen olaylar nelerdir?</w:t>
            </w: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Cevap: 1-Kabe’deki putların devrilmesi</w:t>
            </w: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 xml:space="preserve">           2-Mecusilerin taptığı ateşin sönmesi </w:t>
            </w: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 xml:space="preserve">           3-Kisra Sarayı’nın sütunları yıkılmıştır</w:t>
            </w:r>
          </w:p>
        </w:tc>
      </w:tr>
      <w:tr w:rsidR="00F36B79" w:rsidRPr="005219EB">
        <w:tc>
          <w:tcPr>
            <w:tcW w:w="534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F36B79" w:rsidRPr="005219EB">
        <w:tc>
          <w:tcPr>
            <w:tcW w:w="534" w:type="dxa"/>
            <w:shd w:val="clear" w:color="auto" w:fill="EAF1DD"/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87" w:type="dxa"/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Soru: Peygamberimize Muhammed ismini kim vermiştir?</w:t>
            </w: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Cevap:Peygamber Efendimize Muhammed ismini peygamberimizin dedesi Abdulmuttalip koymuştur.</w:t>
            </w:r>
          </w:p>
        </w:tc>
      </w:tr>
      <w:tr w:rsidR="00F36B79" w:rsidRPr="005219EB">
        <w:tc>
          <w:tcPr>
            <w:tcW w:w="534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F36B79" w:rsidRPr="005219EB">
        <w:tc>
          <w:tcPr>
            <w:tcW w:w="534" w:type="dxa"/>
            <w:shd w:val="clear" w:color="auto" w:fill="EAF1DD"/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087" w:type="dxa"/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Soru:Muhammed isminin anlamı nedir?</w:t>
            </w: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Cevap:Muhammed : Övülmüş, hamd edilmiş , gökte ve yerde çok  övülmüş,güzel huylu kişi demektir.</w:t>
            </w:r>
          </w:p>
        </w:tc>
      </w:tr>
      <w:tr w:rsidR="00F36B79" w:rsidRPr="005219EB">
        <w:tc>
          <w:tcPr>
            <w:tcW w:w="534" w:type="dxa"/>
            <w:shd w:val="clear" w:color="auto" w:fill="EAF1DD"/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087" w:type="dxa"/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Soru:Hz. Muhammed ‘in dedesi kimdir?</w:t>
            </w: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18"/>
                <w:szCs w:val="18"/>
              </w:rPr>
            </w:pP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Cevap: Peygamber Efendimizin  dedesinin adı Abdulmuttalip ’tir.</w:t>
            </w:r>
          </w:p>
        </w:tc>
      </w:tr>
      <w:tr w:rsidR="00F36B79" w:rsidRPr="005219EB">
        <w:tc>
          <w:tcPr>
            <w:tcW w:w="534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F36B79" w:rsidRPr="005219EB">
        <w:tc>
          <w:tcPr>
            <w:tcW w:w="534" w:type="dxa"/>
            <w:shd w:val="clear" w:color="auto" w:fill="EAF1DD"/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7087" w:type="dxa"/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Soru:Hz. Muhammed ‘in süt annesi kimdir?</w:t>
            </w: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18"/>
                <w:szCs w:val="18"/>
              </w:rPr>
            </w:pP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Cevap: Peygamber Efendimize süt annesinin adı Halime’dir.</w:t>
            </w:r>
          </w:p>
        </w:tc>
      </w:tr>
      <w:tr w:rsidR="00F36B79" w:rsidRPr="005219EB">
        <w:tc>
          <w:tcPr>
            <w:tcW w:w="534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F36B79" w:rsidRPr="005219EB">
        <w:tc>
          <w:tcPr>
            <w:tcW w:w="534" w:type="dxa"/>
            <w:shd w:val="clear" w:color="auto" w:fill="EAF1DD"/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087" w:type="dxa"/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Soru:Abdulmuttalip’in ölümünden sonra Hz. Muhammed ‘in bakımını üstlenen amcasının adı nedir?</w:t>
            </w: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18"/>
                <w:szCs w:val="18"/>
              </w:rPr>
            </w:pP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Cevap: Peygamber Efendimizin dedesinin ölümünden itibaren peygamberimizin bakımını üstlenen amcası Ebu Talip ‘tir .</w:t>
            </w:r>
          </w:p>
        </w:tc>
      </w:tr>
      <w:tr w:rsidR="00F36B79" w:rsidRPr="005219EB">
        <w:tc>
          <w:tcPr>
            <w:tcW w:w="534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F36B79" w:rsidRPr="005219EB">
        <w:tc>
          <w:tcPr>
            <w:tcW w:w="534" w:type="dxa"/>
            <w:shd w:val="clear" w:color="auto" w:fill="EAF1DD"/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087" w:type="dxa"/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Soru:Hz. Muhammed ‘in  ‘’ Annemden sonra annemdir’’ dediği dadısının adı nedir?</w:t>
            </w: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18"/>
                <w:szCs w:val="18"/>
              </w:rPr>
            </w:pP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Cevap: Peygamber Efendimizin dadısının adı  Ümmü Eymen’dir.</w:t>
            </w:r>
          </w:p>
        </w:tc>
      </w:tr>
      <w:tr w:rsidR="00F36B79" w:rsidRPr="005219EB">
        <w:tc>
          <w:tcPr>
            <w:tcW w:w="534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F36B79" w:rsidRPr="005219EB">
        <w:tc>
          <w:tcPr>
            <w:tcW w:w="534" w:type="dxa"/>
            <w:shd w:val="clear" w:color="auto" w:fill="EAF1DD"/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087" w:type="dxa"/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Soru:Ebu Talip’in karısı olan ve peygamberimize uzun yıllar bakan kadın kimdir?</w:t>
            </w: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18"/>
                <w:szCs w:val="18"/>
              </w:rPr>
            </w:pP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Cevap:Peygamberimize annesi Amine’nin  ölümünden sonra annelik yapan ve onu yetiştirip büyüten kişi Hz. Fatıma’ dır.</w:t>
            </w:r>
          </w:p>
        </w:tc>
      </w:tr>
      <w:tr w:rsidR="00F36B79" w:rsidRPr="005219EB">
        <w:tc>
          <w:tcPr>
            <w:tcW w:w="534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F36B79" w:rsidRPr="005219EB">
        <w:tc>
          <w:tcPr>
            <w:tcW w:w="534" w:type="dxa"/>
            <w:shd w:val="clear" w:color="auto" w:fill="EAF1DD"/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7087" w:type="dxa"/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Soru:Hz. Muhammed’in sırtında,iki kürek kemiğinin arasında ve kalbinin hizasında bulunan işarete ne ad verilir?</w:t>
            </w: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18"/>
                <w:szCs w:val="18"/>
              </w:rPr>
            </w:pP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Cevap:Peygamberimizin sırtındaki işarete ‘’ Nübüvvet Mührü ‘’ yani  ‘’ Peygamberlik Mührü ‘’ adı verilir.</w:t>
            </w:r>
          </w:p>
        </w:tc>
      </w:tr>
      <w:tr w:rsidR="00F36B79" w:rsidRPr="005219EB">
        <w:tc>
          <w:tcPr>
            <w:tcW w:w="534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F36B79" w:rsidRPr="005219EB">
        <w:tc>
          <w:tcPr>
            <w:tcW w:w="534" w:type="dxa"/>
            <w:shd w:val="clear" w:color="auto" w:fill="EAF1DD"/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7087" w:type="dxa"/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Soru:Hz. Muhammed gençliğinde hangi meslek ile geçimini sağlamıştır?</w:t>
            </w: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Cevap:Peygamberimiz amcası ile beraber ticaret yapardı.</w:t>
            </w:r>
          </w:p>
        </w:tc>
      </w:tr>
      <w:tr w:rsidR="00F36B79" w:rsidRPr="005219EB">
        <w:tc>
          <w:tcPr>
            <w:tcW w:w="534" w:type="dxa"/>
            <w:shd w:val="clear" w:color="auto" w:fill="EAF1DD"/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7087" w:type="dxa"/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Soru:Paygamberimizin lakabı nedir?</w:t>
            </w: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Cevap:Hz. Muhammed’e her zaman çok güvenilir olması sebebiyle ‘’ Muhammedül Emin ‘’ denmiştir.</w:t>
            </w:r>
          </w:p>
        </w:tc>
      </w:tr>
      <w:tr w:rsidR="00F36B79" w:rsidRPr="005219EB">
        <w:tc>
          <w:tcPr>
            <w:tcW w:w="534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F36B79" w:rsidRPr="005219EB">
        <w:tc>
          <w:tcPr>
            <w:tcW w:w="534" w:type="dxa"/>
            <w:shd w:val="clear" w:color="auto" w:fill="EAF1DD"/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7087" w:type="dxa"/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Soru:Hz. Muhammed’in ilk eşinin adı nedir?</w:t>
            </w: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Cevap:Peygamberimizin ilk eşi Hz. Hatice’dir.</w:t>
            </w:r>
          </w:p>
        </w:tc>
      </w:tr>
      <w:tr w:rsidR="00F36B79" w:rsidRPr="005219EB">
        <w:tc>
          <w:tcPr>
            <w:tcW w:w="534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F36B79" w:rsidRPr="005219EB">
        <w:tc>
          <w:tcPr>
            <w:tcW w:w="534" w:type="dxa"/>
            <w:shd w:val="clear" w:color="auto" w:fill="EAF1DD"/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7087" w:type="dxa"/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Soru:Peygamberimizin çocuklarının adları nedir?</w:t>
            </w: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Cevap:Kız çocukları : Zeynep, Rukiye , Ümmü Gülsüm ve Fatma</w:t>
            </w: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Erkek çocukları : Kasım , İbrahim , Abdullah</w:t>
            </w:r>
          </w:p>
        </w:tc>
      </w:tr>
      <w:tr w:rsidR="00F36B79" w:rsidRPr="005219EB">
        <w:tc>
          <w:tcPr>
            <w:tcW w:w="534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F36B79" w:rsidRPr="005219EB">
        <w:tc>
          <w:tcPr>
            <w:tcW w:w="534" w:type="dxa"/>
            <w:shd w:val="clear" w:color="auto" w:fill="EAF1DD"/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7087" w:type="dxa"/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Soru:Hz. Muhammed’in Mekke’den ayrılıp gittiği ve Allah’a dualar ettiği mağaranın adı nedir?</w:t>
            </w: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 xml:space="preserve">Cevap:Mekke’nin dışında bulunan Nur Dağı’ndaki Hira Mağarası’dır.  </w:t>
            </w:r>
          </w:p>
        </w:tc>
      </w:tr>
      <w:tr w:rsidR="00F36B79" w:rsidRPr="005219EB">
        <w:tc>
          <w:tcPr>
            <w:tcW w:w="534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F36B79" w:rsidRPr="005219EB">
        <w:tc>
          <w:tcPr>
            <w:tcW w:w="534" w:type="dxa"/>
            <w:shd w:val="clear" w:color="auto" w:fill="EAF1DD"/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7087" w:type="dxa"/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Soru:Hz. Muhammed’e ilk  vahiy ne zaman ve nerede gelmiştir?</w:t>
            </w: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Cevap:610 yılında Hira Mağarası’nda gelmiştir</w:t>
            </w:r>
          </w:p>
        </w:tc>
      </w:tr>
      <w:tr w:rsidR="00F36B79" w:rsidRPr="005219EB">
        <w:tc>
          <w:tcPr>
            <w:tcW w:w="534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F36B79" w:rsidRPr="005219EB">
        <w:tc>
          <w:tcPr>
            <w:tcW w:w="534" w:type="dxa"/>
            <w:shd w:val="clear" w:color="auto" w:fill="EAF1DD"/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087" w:type="dxa"/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Soru:Peygamberimizin en büyük mucizesi nedir?</w:t>
            </w: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Cevap:Hz. Muhammed’in en büyük mucizesi Kuran-ı Kerim’dir.</w:t>
            </w:r>
          </w:p>
        </w:tc>
      </w:tr>
      <w:tr w:rsidR="00F36B79" w:rsidRPr="005219EB">
        <w:tc>
          <w:tcPr>
            <w:tcW w:w="534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F36B79" w:rsidRPr="005219EB">
        <w:tc>
          <w:tcPr>
            <w:tcW w:w="534" w:type="dxa"/>
            <w:shd w:val="clear" w:color="auto" w:fill="EAF1DD"/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7087" w:type="dxa"/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Soru:Peygamberimize Allah’tan vahiy getiren meleğin adı nedir?</w:t>
            </w: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Cevap:Cebrail</w:t>
            </w: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F36B79" w:rsidRPr="005219EB">
        <w:tc>
          <w:tcPr>
            <w:tcW w:w="534" w:type="dxa"/>
            <w:shd w:val="clear" w:color="auto" w:fill="EAF1DD"/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7087" w:type="dxa"/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Soru:Hz. Muhammed’e peygamberlik görevi kaç yaşındayken verilmiştir?</w:t>
            </w: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18"/>
                <w:szCs w:val="18"/>
              </w:rPr>
            </w:pP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Cevap:40 yaşındayken peygamberlik verilmiştir.</w:t>
            </w:r>
          </w:p>
        </w:tc>
      </w:tr>
      <w:tr w:rsidR="00F36B79" w:rsidRPr="005219EB">
        <w:tc>
          <w:tcPr>
            <w:tcW w:w="534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F36B79" w:rsidRPr="005219EB">
        <w:tc>
          <w:tcPr>
            <w:tcW w:w="534" w:type="dxa"/>
            <w:shd w:val="clear" w:color="auto" w:fill="EAF1DD"/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7087" w:type="dxa"/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Soru:Hz. Muhammed’in peygamberliğini kabul etmeyen ve O’na düşmanlık eden amcasının adı nedir?</w:t>
            </w: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18"/>
                <w:szCs w:val="18"/>
              </w:rPr>
            </w:pP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Cevap:Ebu Leheb</w:t>
            </w:r>
          </w:p>
        </w:tc>
      </w:tr>
      <w:tr w:rsidR="00F36B79" w:rsidRPr="005219EB">
        <w:tc>
          <w:tcPr>
            <w:tcW w:w="534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F36B79" w:rsidRPr="005219EB">
        <w:tc>
          <w:tcPr>
            <w:tcW w:w="534" w:type="dxa"/>
            <w:shd w:val="clear" w:color="auto" w:fill="EAF1DD"/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7087" w:type="dxa"/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Soru:Hz. Muhammed ne zaman Mekke’den Medine’ye hicret etmiştir?</w:t>
            </w: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18"/>
                <w:szCs w:val="18"/>
              </w:rPr>
            </w:pP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 xml:space="preserve">Cevap:622 yılında </w:t>
            </w:r>
          </w:p>
        </w:tc>
      </w:tr>
      <w:tr w:rsidR="00F36B79" w:rsidRPr="005219EB">
        <w:tc>
          <w:tcPr>
            <w:tcW w:w="534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F36B79" w:rsidRPr="005219EB">
        <w:tc>
          <w:tcPr>
            <w:tcW w:w="534" w:type="dxa"/>
            <w:shd w:val="clear" w:color="auto" w:fill="EAF1DD"/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7087" w:type="dxa"/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Soru:Hz. Muhammed’in hicretinde yanında olan ve en yakın arkadaşı olan kimdir?</w:t>
            </w: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18"/>
                <w:szCs w:val="18"/>
              </w:rPr>
            </w:pP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Cevap:Hz. Ebu Bekir</w:t>
            </w:r>
          </w:p>
        </w:tc>
      </w:tr>
      <w:tr w:rsidR="00F36B79" w:rsidRPr="005219EB">
        <w:tc>
          <w:tcPr>
            <w:tcW w:w="534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F36B79" w:rsidRPr="005219EB">
        <w:tc>
          <w:tcPr>
            <w:tcW w:w="534" w:type="dxa"/>
            <w:shd w:val="clear" w:color="auto" w:fill="EAF1DD"/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7087" w:type="dxa"/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Soru:Peygamber Efendimizin  hicret yolculuğu sırasında gizlendiği ve girişine güvercinlerin yuva yaptığı mağaranın adı nedir?</w:t>
            </w: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18"/>
                <w:szCs w:val="18"/>
              </w:rPr>
            </w:pP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Cevap:Sevr Mağarası</w:t>
            </w:r>
          </w:p>
        </w:tc>
      </w:tr>
      <w:tr w:rsidR="00F36B79" w:rsidRPr="005219EB">
        <w:tc>
          <w:tcPr>
            <w:tcW w:w="534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F36B79" w:rsidRPr="005219EB">
        <w:tc>
          <w:tcPr>
            <w:tcW w:w="534" w:type="dxa"/>
            <w:shd w:val="clear" w:color="auto" w:fill="EAF1DD"/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7087" w:type="dxa"/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Soru:Hz. Muhammed’in Medine’ye geldiğinde evinde kaldığı ve mezarı İstanbul’da bulunan sahabesinin adı nedir?</w:t>
            </w: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18"/>
                <w:szCs w:val="18"/>
              </w:rPr>
            </w:pP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Cevap:Eyüp el Ensari ( Eyüp Sultan )</w:t>
            </w:r>
          </w:p>
        </w:tc>
      </w:tr>
      <w:tr w:rsidR="00F36B79" w:rsidRPr="005219EB">
        <w:tc>
          <w:tcPr>
            <w:tcW w:w="534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F36B79" w:rsidRPr="005219EB">
        <w:tc>
          <w:tcPr>
            <w:tcW w:w="534" w:type="dxa"/>
            <w:shd w:val="clear" w:color="auto" w:fill="EAF1DD"/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7087" w:type="dxa"/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Soru:Hz. Muhammed’e ait eşyaların saklandığı yerin adı nedir?</w:t>
            </w: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18"/>
                <w:szCs w:val="18"/>
              </w:rPr>
            </w:pP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Cevap:İstanbul’ da bulunan Topkapı Sarayı</w:t>
            </w:r>
          </w:p>
        </w:tc>
      </w:tr>
      <w:tr w:rsidR="00F36B79" w:rsidRPr="005219EB">
        <w:tc>
          <w:tcPr>
            <w:tcW w:w="534" w:type="dxa"/>
            <w:shd w:val="clear" w:color="auto" w:fill="EAF1DD"/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7087" w:type="dxa"/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Soru:Peygamberimizin doğum yeri olan Mekke ne zaman fethedilmiştir?</w:t>
            </w: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 xml:space="preserve">Cevap:630 yılında </w:t>
            </w:r>
          </w:p>
        </w:tc>
      </w:tr>
      <w:tr w:rsidR="00F36B79" w:rsidRPr="005219EB">
        <w:tc>
          <w:tcPr>
            <w:tcW w:w="534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F36B79" w:rsidRPr="005219EB">
        <w:tc>
          <w:tcPr>
            <w:tcW w:w="534" w:type="dxa"/>
            <w:shd w:val="clear" w:color="auto" w:fill="EAF1DD"/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7087" w:type="dxa"/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 xml:space="preserve">Soru:Hz. Muhammed ne zaman ve nerede vefat etmiştir? </w:t>
            </w: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Cevap:632 yılında Medine’de vefat etmiştir.</w:t>
            </w:r>
          </w:p>
        </w:tc>
      </w:tr>
      <w:tr w:rsidR="00F36B79" w:rsidRPr="005219EB">
        <w:tc>
          <w:tcPr>
            <w:tcW w:w="534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F36B79" w:rsidRPr="005219EB">
        <w:tc>
          <w:tcPr>
            <w:tcW w:w="534" w:type="dxa"/>
            <w:shd w:val="clear" w:color="auto" w:fill="EAF1DD"/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7087" w:type="dxa"/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Soru:Peygamber Efendimiz kaç yıl yaşamıştır?</w:t>
            </w: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Cevap:Hicri takvime göre61  yıl, Miladi takvime göre 63 yıl</w:t>
            </w:r>
          </w:p>
        </w:tc>
      </w:tr>
      <w:tr w:rsidR="00F36B79" w:rsidRPr="005219EB">
        <w:tc>
          <w:tcPr>
            <w:tcW w:w="534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F36B79" w:rsidRPr="005219EB">
        <w:tc>
          <w:tcPr>
            <w:tcW w:w="534" w:type="dxa"/>
            <w:shd w:val="clear" w:color="auto" w:fill="EAF1DD"/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7087" w:type="dxa"/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Soru:Peygamberimizin soyu hangi çocuğundan devam etmiştir?</w:t>
            </w: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Cevap:Peygamberimizin soyu kızı Hz. Fatma ve damadı Hz. Ali’nin çocuklarından devam etmiştir.</w:t>
            </w:r>
          </w:p>
        </w:tc>
      </w:tr>
      <w:tr w:rsidR="00F36B79" w:rsidRPr="005219EB">
        <w:tc>
          <w:tcPr>
            <w:tcW w:w="534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F36B79" w:rsidRPr="005219EB">
        <w:tc>
          <w:tcPr>
            <w:tcW w:w="534" w:type="dxa"/>
            <w:shd w:val="clear" w:color="auto" w:fill="EAF1DD"/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7087" w:type="dxa"/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Soru:Hz. Muhammed putlara tapmışmıdır?</w:t>
            </w: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Cevap:Hz. Muhammed hiçbir zaman putlara tapmamıştır</w:t>
            </w:r>
          </w:p>
        </w:tc>
      </w:tr>
      <w:tr w:rsidR="00F36B79" w:rsidRPr="005219EB">
        <w:tc>
          <w:tcPr>
            <w:tcW w:w="534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F36B79" w:rsidRPr="005219EB">
        <w:tc>
          <w:tcPr>
            <w:tcW w:w="534" w:type="dxa"/>
            <w:shd w:val="clear" w:color="auto" w:fill="EAF1DD"/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7087" w:type="dxa"/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Soru:Hz. Muhammed içki içmiş midir?</w:t>
            </w: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Cevap:Hz. Muhammed hiçbir zaman içki içmemiştir</w:t>
            </w:r>
          </w:p>
        </w:tc>
      </w:tr>
      <w:tr w:rsidR="00F36B79" w:rsidRPr="005219EB">
        <w:tc>
          <w:tcPr>
            <w:tcW w:w="534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F36B79" w:rsidRPr="005219EB">
        <w:tc>
          <w:tcPr>
            <w:tcW w:w="534" w:type="dxa"/>
            <w:shd w:val="clear" w:color="auto" w:fill="EAF1DD"/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7087" w:type="dxa"/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Soru:Peygamberimizin kabrinin bulunduğu mescidin adı nedir?</w:t>
            </w: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Cevap:Medine’de bulunan Mescid-i Nebevi</w:t>
            </w:r>
          </w:p>
        </w:tc>
      </w:tr>
      <w:tr w:rsidR="00F36B79" w:rsidRPr="005219EB">
        <w:tc>
          <w:tcPr>
            <w:tcW w:w="534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F36B79" w:rsidRPr="005219EB">
        <w:tc>
          <w:tcPr>
            <w:tcW w:w="534" w:type="dxa"/>
            <w:shd w:val="clear" w:color="auto" w:fill="EAF1DD"/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7087" w:type="dxa"/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Soru:Peygamberimizin dört ismi vardır.Bunlar nelerdır?</w:t>
            </w: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Cevap:Ahmed – Mahmud – Muhammed - Mustafa</w:t>
            </w:r>
          </w:p>
        </w:tc>
      </w:tr>
      <w:tr w:rsidR="00F36B79" w:rsidRPr="005219EB">
        <w:tc>
          <w:tcPr>
            <w:tcW w:w="534" w:type="dxa"/>
            <w:shd w:val="clear" w:color="auto" w:fill="EAF1DD"/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7087" w:type="dxa"/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Soru:Hz. Muhammed’in soyu hangi peygambere dayanır?</w:t>
            </w: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Cevap:Peygamberimizin soyu Hz. İbrahim’in oğlu Hz. İsmail’e dayanır.</w:t>
            </w:r>
          </w:p>
        </w:tc>
      </w:tr>
      <w:tr w:rsidR="00F36B79" w:rsidRPr="005219EB">
        <w:tc>
          <w:tcPr>
            <w:tcW w:w="534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F36B79" w:rsidRPr="005219EB">
        <w:tc>
          <w:tcPr>
            <w:tcW w:w="534" w:type="dxa"/>
            <w:shd w:val="clear" w:color="auto" w:fill="EAF1DD"/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7087" w:type="dxa"/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Soru:Peygamberimizin evlatlığı kimdir?</w:t>
            </w: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Cevap:Zeyd bin Harise</w:t>
            </w:r>
          </w:p>
        </w:tc>
      </w:tr>
      <w:tr w:rsidR="00F36B79" w:rsidRPr="005219EB">
        <w:tc>
          <w:tcPr>
            <w:tcW w:w="534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F36B79" w:rsidRPr="005219EB">
        <w:tc>
          <w:tcPr>
            <w:tcW w:w="534" w:type="dxa"/>
            <w:shd w:val="clear" w:color="auto" w:fill="EAF1DD"/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7087" w:type="dxa"/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Soru:Peygamberimizin Vefatından önce Mekke’de Müslümanlara hitaben yaptığı konuşmanın adı nedir?</w:t>
            </w: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Cevap:Veda Hutbesi</w:t>
            </w:r>
          </w:p>
        </w:tc>
      </w:tr>
      <w:tr w:rsidR="00F36B79" w:rsidRPr="005219EB">
        <w:tc>
          <w:tcPr>
            <w:tcW w:w="534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F36B79" w:rsidRPr="005219EB">
        <w:tc>
          <w:tcPr>
            <w:tcW w:w="534" w:type="dxa"/>
            <w:shd w:val="clear" w:color="auto" w:fill="EAF1DD"/>
          </w:tcPr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7087" w:type="dxa"/>
          </w:tcPr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Soru:Peygamberimize Salavat-ı Şerife getirmek için hangi sözler söylenilir?</w:t>
            </w: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F36B79" w:rsidRPr="005219EB" w:rsidRDefault="00F36B79" w:rsidP="005219EB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219EB">
              <w:rPr>
                <w:rFonts w:ascii="Comic Sans MS" w:hAnsi="Comic Sans MS" w:cs="Comic Sans MS"/>
                <w:sz w:val="24"/>
                <w:szCs w:val="24"/>
              </w:rPr>
              <w:t>Cevap: Allahümme salli ala seyyidina Muhammedin ve ala ali seyyidina Muhammed</w:t>
            </w:r>
          </w:p>
        </w:tc>
      </w:tr>
    </w:tbl>
    <w:p w:rsidR="00F36B79" w:rsidRPr="0085366A" w:rsidRDefault="00F36B79" w:rsidP="00157F20">
      <w:pPr>
        <w:spacing w:after="0"/>
        <w:rPr>
          <w:rFonts w:ascii="Comic Sans MS" w:hAnsi="Comic Sans MS" w:cs="Comic Sans MS"/>
          <w:sz w:val="24"/>
          <w:szCs w:val="24"/>
        </w:rPr>
      </w:pPr>
      <w:r w:rsidRPr="0085366A">
        <w:rPr>
          <w:rFonts w:ascii="Comic Sans MS" w:hAnsi="Comic Sans MS" w:cs="Comic Sans MS"/>
          <w:sz w:val="24"/>
          <w:szCs w:val="24"/>
        </w:rPr>
        <w:t>sorubak.com</w:t>
      </w:r>
    </w:p>
    <w:sectPr w:rsidR="00F36B79" w:rsidRPr="0085366A" w:rsidSect="00901742">
      <w:pgSz w:w="16838" w:h="11906" w:orient="landscape"/>
      <w:pgMar w:top="426" w:right="395" w:bottom="567" w:left="426" w:header="709" w:footer="709" w:gutter="0"/>
      <w:cols w:num="2" w:space="39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7F20"/>
    <w:rsid w:val="00157F20"/>
    <w:rsid w:val="001A1317"/>
    <w:rsid w:val="002C5EFF"/>
    <w:rsid w:val="0036727F"/>
    <w:rsid w:val="00402800"/>
    <w:rsid w:val="00442781"/>
    <w:rsid w:val="00455C51"/>
    <w:rsid w:val="00503A3A"/>
    <w:rsid w:val="005219EB"/>
    <w:rsid w:val="005B6D81"/>
    <w:rsid w:val="00625EAB"/>
    <w:rsid w:val="006B1942"/>
    <w:rsid w:val="006B4C28"/>
    <w:rsid w:val="0073521D"/>
    <w:rsid w:val="007B446A"/>
    <w:rsid w:val="00831568"/>
    <w:rsid w:val="0085366A"/>
    <w:rsid w:val="00865E24"/>
    <w:rsid w:val="00901742"/>
    <w:rsid w:val="00915952"/>
    <w:rsid w:val="00B12F1D"/>
    <w:rsid w:val="00BF09D6"/>
    <w:rsid w:val="00C90B2F"/>
    <w:rsid w:val="00D33DD1"/>
    <w:rsid w:val="00D44857"/>
    <w:rsid w:val="00E450A8"/>
    <w:rsid w:val="00EE258E"/>
    <w:rsid w:val="00F36B79"/>
    <w:rsid w:val="00F43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3DD1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57F20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uiPriority w:val="99"/>
    <w:rsid w:val="00455C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242</TotalTime>
  <Pages>3</Pages>
  <Words>794</Words>
  <Characters>4531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edanur</cp:lastModifiedBy>
  <cp:revision>6</cp:revision>
  <dcterms:created xsi:type="dcterms:W3CDTF">2014-04-14T15:31:00Z</dcterms:created>
  <dcterms:modified xsi:type="dcterms:W3CDTF">2015-02-23T19:02:00Z</dcterms:modified>
</cp:coreProperties>
</file>