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A4" w:rsidRDefault="002C12A4" w:rsidP="006601C9"/>
    <w:p w:rsidR="002C12A4" w:rsidRDefault="002C12A4" w:rsidP="00344A5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3pt;margin-top:74.35pt;width:43.5pt;height:0;flip:x;z-index:251647488" o:connectortype="straight"/>
        </w:pict>
      </w:r>
      <w:r>
        <w:rPr>
          <w:noProof/>
          <w:lang w:eastAsia="tr-TR"/>
        </w:rPr>
        <w:pict>
          <v:rect id="_x0000_s1027" style="position:absolute;margin-left:342pt;margin-top:110.35pt;width:96.75pt;height:91.5pt;z-index:251653632">
            <v:textbox style="mso-next-textbox:#_x0000_s1027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pt;margin-top:117.1pt;width:96.75pt;height:91.5pt;z-index:251650560">
            <v:textbox style="mso-next-textbox:#_x0000_s1028">
              <w:txbxContent>
                <w:p w:rsidR="002C12A4" w:rsidRDefault="002C12A4" w:rsidP="00344A56">
                  <w:r>
                    <w:t>Adı:……………………</w:t>
                  </w:r>
                </w:p>
                <w:p w:rsidR="002C12A4" w:rsidRDefault="002C12A4" w:rsidP="00344A56">
                  <w:r>
                    <w:t>Köşe Sayısı:…..</w:t>
                  </w:r>
                </w:p>
                <w:p w:rsidR="002C12A4" w:rsidRDefault="002C12A4" w:rsidP="00344A56">
                  <w:r>
                    <w:t>Ayrıt Sayısı:….</w:t>
                  </w:r>
                </w:p>
                <w:p w:rsidR="002C12A4" w:rsidRPr="00344A56" w:rsidRDefault="002C12A4" w:rsidP="00344A5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18.5pt;margin-top:117.1pt;width:96.75pt;height:91.5pt;z-index:251651584">
            <v:textbox style="mso-next-textbox:#_x0000_s1029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23.5pt;margin-top:117.1pt;width:96.75pt;height:91.5pt;z-index:251652608">
            <v:textbox style="mso-next-textbox:#_x0000_s1030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47pt;margin-top:110.35pt;width:96.75pt;height:91.5pt;z-index:251654656">
            <v:textbox style="mso-next-textbox:#_x0000_s1031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553.5pt;margin-top:110.35pt;width:96.75pt;height:91.5pt;z-index:251655680">
            <v:textbox style="mso-next-textbox:#_x0000_s1032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664.5pt;margin-top:110.35pt;width:96.75pt;height:91.5pt;z-index:251656704">
            <v:textbox style="mso-next-textbox:#_x0000_s1033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4" type="#_x0000_t32" style="position:absolute;margin-left:249.75pt;margin-top:75.85pt;width:23.25pt;height:17.25pt;flip:x;z-index:251649536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73pt;margin-top:33.1pt;width:0;height:42.75pt;z-index:251648512" o:connectortype="straight"/>
        </w:pict>
      </w:r>
      <w:r w:rsidRPr="001F156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759pt;height:118.5pt;visibility:visible">
            <v:imagedata r:id="rId4" o:title=""/>
          </v:shape>
        </w:pict>
      </w:r>
    </w:p>
    <w:p w:rsidR="002C12A4" w:rsidRDefault="002C12A4" w:rsidP="00344A56"/>
    <w:p w:rsidR="002C12A4" w:rsidRDefault="002C12A4" w:rsidP="00CD5906">
      <w:pPr>
        <w:tabs>
          <w:tab w:val="left" w:pos="2880"/>
        </w:tabs>
      </w:pPr>
      <w:r>
        <w:tab/>
      </w:r>
    </w:p>
    <w:p w:rsidR="002C12A4" w:rsidRPr="00CD5906" w:rsidRDefault="002C12A4" w:rsidP="00CD5906"/>
    <w:p w:rsidR="002C12A4" w:rsidRPr="00CD5906" w:rsidRDefault="002C12A4" w:rsidP="00CD5906"/>
    <w:p w:rsidR="002C12A4" w:rsidRDefault="002C12A4" w:rsidP="00CD5906"/>
    <w:p w:rsidR="002C12A4" w:rsidRDefault="002C12A4" w:rsidP="00CD5906">
      <w:r>
        <w:rPr>
          <w:noProof/>
          <w:lang w:eastAsia="tr-TR"/>
        </w:rPr>
        <w:pict>
          <v:shape id="_x0000_s1036" type="#_x0000_t32" style="position:absolute;margin-left:3pt;margin-top:3.1pt;width:744.75pt;height:2.25pt;z-index:251667968" o:connectortype="straight"/>
        </w:pict>
      </w:r>
    </w:p>
    <w:p w:rsidR="002C12A4" w:rsidRDefault="002C12A4" w:rsidP="00CD5906">
      <w:r>
        <w:rPr>
          <w:noProof/>
          <w:lang w:eastAsia="tr-TR"/>
        </w:rPr>
        <w:pict>
          <v:shape id="_x0000_s1037" type="#_x0000_t32" style="position:absolute;margin-left:273pt;margin-top:74.35pt;width:43.5pt;height:0;flip:x;z-index:251657728" o:connectortype="straight"/>
        </w:pict>
      </w:r>
      <w:r>
        <w:rPr>
          <w:noProof/>
          <w:lang w:eastAsia="tr-TR"/>
        </w:rPr>
        <w:pict>
          <v:rect id="_x0000_s1038" style="position:absolute;margin-left:342pt;margin-top:110.35pt;width:96.75pt;height:91.5pt;z-index:251663872">
            <v:textbox style="mso-next-textbox:#_x0000_s1038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3pt;margin-top:117.1pt;width:96.75pt;height:91.5pt;z-index:251660800">
            <v:textbox style="mso-next-textbox:#_x0000_s1039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18.5pt;margin-top:117.1pt;width:96.75pt;height:91.5pt;z-index:251661824">
            <v:textbox style="mso-next-textbox:#_x0000_s1040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23.5pt;margin-top:117.1pt;width:96.75pt;height:91.5pt;z-index:251662848">
            <v:textbox style="mso-next-textbox:#_x0000_s1041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447pt;margin-top:110.35pt;width:96.75pt;height:91.5pt;z-index:251664896">
            <v:textbox style="mso-next-textbox:#_x0000_s1042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553.5pt;margin-top:110.35pt;width:96.75pt;height:91.5pt;z-index:251665920">
            <v:textbox style="mso-next-textbox:#_x0000_s1043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664.5pt;margin-top:110.35pt;width:96.75pt;height:91.5pt;z-index:251666944">
            <v:textbox style="mso-next-textbox:#_x0000_s1044">
              <w:txbxContent>
                <w:p w:rsidR="002C12A4" w:rsidRDefault="002C12A4" w:rsidP="00CD5906">
                  <w:r>
                    <w:t>Adı:……………………</w:t>
                  </w:r>
                </w:p>
                <w:p w:rsidR="002C12A4" w:rsidRDefault="002C12A4" w:rsidP="00CD5906">
                  <w:r>
                    <w:t>Köşe Sayısı:…..</w:t>
                  </w:r>
                </w:p>
                <w:p w:rsidR="002C12A4" w:rsidRDefault="002C12A4" w:rsidP="00CD5906">
                  <w:r>
                    <w:t>Ayrıt Sayısı:….</w:t>
                  </w:r>
                </w:p>
                <w:p w:rsidR="002C12A4" w:rsidRPr="00344A56" w:rsidRDefault="002C12A4" w:rsidP="00CD5906">
                  <w:r>
                    <w:t>Yüzey Sayısı:……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5" type="#_x0000_t32" style="position:absolute;margin-left:249.75pt;margin-top:75.85pt;width:23.25pt;height:17.25pt;flip:x;z-index:25165977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273pt;margin-top:33.1pt;width:0;height:42.75pt;z-index:251658752" o:connectortype="straight"/>
        </w:pict>
      </w:r>
      <w:r w:rsidRPr="001F1566">
        <w:rPr>
          <w:noProof/>
          <w:lang w:eastAsia="tr-TR"/>
        </w:rPr>
        <w:pict>
          <v:shape id="_x0000_i1026" type="#_x0000_t75" style="width:759pt;height:118.5pt;visibility:visible">
            <v:imagedata r:id="rId4" o:title=""/>
          </v:shape>
        </w:pict>
      </w:r>
    </w:p>
    <w:p w:rsidR="002C12A4" w:rsidRDefault="002C12A4" w:rsidP="00CD5906"/>
    <w:p w:rsidR="002C12A4" w:rsidRPr="00CD5906" w:rsidRDefault="002C12A4" w:rsidP="00CD5906">
      <w:pPr>
        <w:tabs>
          <w:tab w:val="left" w:pos="2880"/>
        </w:tabs>
      </w:pPr>
      <w:r>
        <w:tab/>
      </w:r>
    </w:p>
    <w:p w:rsidR="002C12A4" w:rsidRDefault="002C12A4" w:rsidP="00CD5906">
      <w:pPr>
        <w:ind w:firstLine="708"/>
      </w:pPr>
    </w:p>
    <w:p w:rsidR="002C12A4" w:rsidRDefault="002C12A4" w:rsidP="00CD5906">
      <w:pPr>
        <w:ind w:firstLine="708"/>
      </w:pPr>
    </w:p>
    <w:p w:rsidR="002C12A4" w:rsidRDefault="002C12A4" w:rsidP="00226C2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hyperlink r:id="rId5" w:history="1">
        <w:r>
          <w:rPr>
            <w:rStyle w:val="Hyperlink"/>
            <w:rFonts w:ascii="ALFABET98" w:hAnsi="ALFABET98"/>
            <w:b/>
          </w:rPr>
          <w:t>http://www.sorubak.com</w:t>
        </w:r>
      </w:hyperlink>
      <w:r>
        <w:rPr>
          <w:rFonts w:ascii="ALFABET98" w:hAnsi="ALFABET98"/>
          <w:b/>
          <w:color w:val="0D0D0D"/>
        </w:rPr>
        <w:t xml:space="preserve"> </w:t>
      </w:r>
    </w:p>
    <w:p w:rsidR="002C12A4" w:rsidRDefault="002C12A4" w:rsidP="00CD5906">
      <w:pPr>
        <w:ind w:firstLine="708"/>
      </w:pPr>
    </w:p>
    <w:sectPr w:rsidR="002C12A4" w:rsidSect="006601C9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1C9"/>
    <w:rsid w:val="001F1566"/>
    <w:rsid w:val="00211F21"/>
    <w:rsid w:val="00226C21"/>
    <w:rsid w:val="002C12A4"/>
    <w:rsid w:val="00344A56"/>
    <w:rsid w:val="0048044C"/>
    <w:rsid w:val="0057160F"/>
    <w:rsid w:val="006601C9"/>
    <w:rsid w:val="006933A8"/>
    <w:rsid w:val="007F16F3"/>
    <w:rsid w:val="0087056B"/>
    <w:rsid w:val="00A03F9E"/>
    <w:rsid w:val="00B364B4"/>
    <w:rsid w:val="00CD5906"/>
    <w:rsid w:val="00CF2551"/>
    <w:rsid w:val="00F8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55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0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1C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226C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15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15</Words>
  <Characters>88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Frisby</dc:creator>
  <cp:keywords/>
  <dc:description/>
  <cp:lastModifiedBy>BİRSEN</cp:lastModifiedBy>
  <cp:revision>4</cp:revision>
  <cp:lastPrinted>2014-09-17T06:39:00Z</cp:lastPrinted>
  <dcterms:created xsi:type="dcterms:W3CDTF">2014-09-17T06:40:00Z</dcterms:created>
  <dcterms:modified xsi:type="dcterms:W3CDTF">2015-09-27T09:29:00Z</dcterms:modified>
</cp:coreProperties>
</file>